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E086C2" w14:textId="77777777" w:rsidR="00A674A1" w:rsidRPr="00055FF8" w:rsidRDefault="00A674A1" w:rsidP="00A674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right="-45"/>
        <w:rPr>
          <w:rFonts w:asciiTheme="majorBidi" w:hAnsiTheme="majorBidi" w:cstheme="majorBidi"/>
          <w:b/>
          <w:bCs/>
          <w:sz w:val="30"/>
          <w:szCs w:val="30"/>
        </w:rPr>
      </w:pPr>
      <w:r w:rsidRPr="00055FF8">
        <w:rPr>
          <w:rFonts w:asciiTheme="majorBidi" w:hAnsiTheme="majorBidi" w:cstheme="majorBidi"/>
          <w:b/>
          <w:bCs/>
          <w:sz w:val="30"/>
          <w:szCs w:val="30"/>
          <w:cs/>
        </w:rPr>
        <w:t>หมายเหตุ</w:t>
      </w:r>
      <w:r w:rsidRPr="00055FF8">
        <w:rPr>
          <w:rFonts w:asciiTheme="majorBidi" w:hAnsiTheme="majorBidi" w:cstheme="majorBidi"/>
          <w:b/>
          <w:bCs/>
          <w:sz w:val="30"/>
          <w:szCs w:val="30"/>
          <w:cs/>
        </w:rPr>
        <w:tab/>
        <w:t>สารบัญ</w:t>
      </w:r>
    </w:p>
    <w:p w14:paraId="1B9E8B69" w14:textId="77777777" w:rsidR="00A674A1" w:rsidRPr="00055FF8" w:rsidRDefault="00A674A1" w:rsidP="00A674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right="-45"/>
        <w:rPr>
          <w:rFonts w:asciiTheme="majorBidi" w:hAnsiTheme="majorBidi" w:cstheme="majorBidi"/>
          <w:b/>
          <w:bCs/>
          <w:sz w:val="30"/>
          <w:szCs w:val="30"/>
        </w:rPr>
      </w:pPr>
    </w:p>
    <w:p w14:paraId="210EF829" w14:textId="6CF2FA49" w:rsidR="004F54F8" w:rsidRPr="00055FF8" w:rsidRDefault="004F54F8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theme="majorBidi" w:hint="cs"/>
          <w:sz w:val="30"/>
          <w:szCs w:val="30"/>
          <w:cs/>
        </w:rPr>
        <w:t>ข้อมูลทั่วไป</w:t>
      </w:r>
    </w:p>
    <w:p w14:paraId="1DB56F61" w14:textId="574464AA" w:rsidR="00A674A1" w:rsidRPr="00055FF8" w:rsidRDefault="00A674A1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</w:t>
      </w:r>
    </w:p>
    <w:p w14:paraId="75D6C4D1" w14:textId="4B55CE0C" w:rsidR="00563574" w:rsidRPr="00055FF8" w:rsidRDefault="009F01BF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theme="majorBidi" w:hint="cs"/>
          <w:sz w:val="30"/>
          <w:szCs w:val="30"/>
          <w:cs/>
        </w:rPr>
        <w:t>นโยบายการบัญชีที่มีสาระสำคัญ</w:t>
      </w:r>
    </w:p>
    <w:p w14:paraId="0E856EB8" w14:textId="72657ADA" w:rsidR="00A674A1" w:rsidRPr="00055FF8" w:rsidRDefault="00A674A1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3A26EC17" w14:textId="327C5A5C" w:rsidR="004F54F8" w:rsidRPr="00055FF8" w:rsidRDefault="004F54F8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theme="majorBidi" w:hint="cs"/>
          <w:sz w:val="30"/>
          <w:szCs w:val="30"/>
          <w:cs/>
        </w:rPr>
        <w:t>เงินสดและรายการเทียบเท่าเงินสด</w:t>
      </w:r>
    </w:p>
    <w:p w14:paraId="353C10B0" w14:textId="54BD2E68" w:rsidR="00A54E1F" w:rsidRPr="00055FF8" w:rsidRDefault="00A54E1F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="Angsana New" w:hint="cs"/>
          <w:sz w:val="30"/>
          <w:szCs w:val="30"/>
          <w:cs/>
        </w:rPr>
        <w:t>ลูกหนี้การค้าและลูกหนี้อื่น</w:t>
      </w:r>
    </w:p>
    <w:p w14:paraId="79E8F3CE" w14:textId="77777777" w:rsidR="00855732" w:rsidRPr="00055FF8" w:rsidRDefault="0077665F" w:rsidP="00855732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theme="majorBidi" w:hint="cs"/>
          <w:sz w:val="30"/>
          <w:szCs w:val="30"/>
          <w:cs/>
        </w:rPr>
        <w:t>สินค้าคงเหลือ</w:t>
      </w:r>
    </w:p>
    <w:p w14:paraId="25B2A059" w14:textId="764CC330" w:rsidR="00855732" w:rsidRPr="00055FF8" w:rsidRDefault="00855732" w:rsidP="00855732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="Angsana New" w:hint="cs"/>
          <w:sz w:val="30"/>
          <w:szCs w:val="30"/>
          <w:cs/>
        </w:rPr>
        <w:t>เงินฝากสถาบันการเงินที่มีข้อจำกัดในการเบิกใช้</w:t>
      </w:r>
    </w:p>
    <w:p w14:paraId="6347E9AF" w14:textId="77777777" w:rsidR="003C26D6" w:rsidRPr="00055FF8" w:rsidRDefault="003C26D6" w:rsidP="003C26D6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theme="majorBidi" w:hint="cs"/>
          <w:sz w:val="30"/>
          <w:szCs w:val="30"/>
          <w:cs/>
        </w:rPr>
        <w:t>เงินลงทุนในบริษัทย่อย</w:t>
      </w:r>
    </w:p>
    <w:p w14:paraId="20C82135" w14:textId="5EA25D30" w:rsidR="00EC79D5" w:rsidRPr="00055FF8" w:rsidRDefault="00EC79D5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="Angsana New" w:hint="cs"/>
          <w:sz w:val="30"/>
          <w:szCs w:val="30"/>
          <w:cs/>
        </w:rPr>
        <w:t>เงินลงทุนในบริษัทร่วม</w:t>
      </w:r>
    </w:p>
    <w:p w14:paraId="6DB06C1D" w14:textId="18494A14" w:rsidR="00A674A1" w:rsidRPr="00055FF8" w:rsidRDefault="00A674A1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bookmarkStart w:id="0" w:name="_Hlk95502161"/>
      <w:r w:rsidRPr="00055FF8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bookmarkEnd w:id="0"/>
    </w:p>
    <w:p w14:paraId="1389608A" w14:textId="22DD8FC6" w:rsidR="007E0854" w:rsidRPr="00055FF8" w:rsidRDefault="007E0854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theme="majorBidi" w:hint="cs"/>
          <w:sz w:val="30"/>
          <w:szCs w:val="30"/>
          <w:cs/>
        </w:rPr>
        <w:t>สัญญาเช่า</w:t>
      </w:r>
    </w:p>
    <w:p w14:paraId="6C149AF9" w14:textId="6BF4E143" w:rsidR="00314031" w:rsidRPr="00055FF8" w:rsidRDefault="00314031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theme="majorBidi" w:hint="cs"/>
          <w:sz w:val="30"/>
          <w:szCs w:val="30"/>
          <w:cs/>
        </w:rPr>
        <w:t>หนี้สินที่มีภาระดอกเบี้ย</w:t>
      </w:r>
    </w:p>
    <w:p w14:paraId="2BD30806" w14:textId="13E8FBA5" w:rsidR="00457D28" w:rsidRPr="00055FF8" w:rsidRDefault="00457D28" w:rsidP="00457D28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theme="majorBidi" w:hint="cs"/>
          <w:sz w:val="30"/>
          <w:szCs w:val="30"/>
          <w:cs/>
        </w:rPr>
        <w:t>ประมาณการหนี้สินสำหรับผลประโยชน์พนักงาน</w:t>
      </w:r>
    </w:p>
    <w:p w14:paraId="6C0A9F90" w14:textId="47021956" w:rsidR="00481DC4" w:rsidRPr="00055FF8" w:rsidRDefault="00481DC4" w:rsidP="00457D28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theme="majorBidi" w:hint="cs"/>
          <w:sz w:val="30"/>
          <w:szCs w:val="30"/>
          <w:cs/>
        </w:rPr>
        <w:t>ส่วนเกินมูลค่าหุ้น</w:t>
      </w:r>
    </w:p>
    <w:p w14:paraId="0DDB586C" w14:textId="3610E132" w:rsidR="00ED4CBA" w:rsidRPr="00055FF8" w:rsidRDefault="00ED4CBA" w:rsidP="00457D28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theme="majorBidi" w:hint="cs"/>
          <w:sz w:val="30"/>
          <w:szCs w:val="30"/>
          <w:cs/>
        </w:rPr>
        <w:t>ทุนสำรองตามกฎหมาย</w:t>
      </w:r>
    </w:p>
    <w:p w14:paraId="75F231F9" w14:textId="7897E2FE" w:rsidR="00A674A1" w:rsidRPr="00055FF8" w:rsidRDefault="00A674A1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theme="majorBidi"/>
          <w:sz w:val="30"/>
          <w:szCs w:val="30"/>
          <w:cs/>
        </w:rPr>
        <w:t>ส่วนงานดำเนินงานและการจำแนกรายได้</w:t>
      </w:r>
    </w:p>
    <w:p w14:paraId="59794D31" w14:textId="56F46E66" w:rsidR="00965E22" w:rsidRPr="00055FF8" w:rsidRDefault="009F01BF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theme="majorBidi" w:hint="cs"/>
          <w:sz w:val="30"/>
          <w:szCs w:val="30"/>
          <w:cs/>
        </w:rPr>
        <w:t>ค่าใช้จ่ายตามธรรมชาติ</w:t>
      </w:r>
    </w:p>
    <w:p w14:paraId="75B18562" w14:textId="6C4F98D8" w:rsidR="00965E22" w:rsidRPr="00055FF8" w:rsidRDefault="00965E22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theme="majorBidi" w:hint="cs"/>
          <w:sz w:val="30"/>
          <w:szCs w:val="30"/>
          <w:cs/>
        </w:rPr>
        <w:t>ภาษีเงินได้</w:t>
      </w:r>
    </w:p>
    <w:p w14:paraId="44A775A1" w14:textId="39119A05" w:rsidR="00965E22" w:rsidRPr="00055FF8" w:rsidRDefault="008B7886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="Angsana New" w:hint="cs"/>
          <w:sz w:val="30"/>
          <w:szCs w:val="30"/>
          <w:cs/>
        </w:rPr>
        <w:t>กำไร</w:t>
      </w:r>
      <w:r w:rsidR="00965E22" w:rsidRPr="00055FF8">
        <w:rPr>
          <w:rFonts w:asciiTheme="majorBidi" w:hAnsiTheme="majorBidi" w:cstheme="majorBidi" w:hint="cs"/>
          <w:sz w:val="30"/>
          <w:szCs w:val="30"/>
          <w:cs/>
        </w:rPr>
        <w:t>ต่อหุ้น</w:t>
      </w:r>
      <w:r w:rsidR="007D34DF" w:rsidRPr="00055FF8">
        <w:rPr>
          <w:rFonts w:asciiTheme="majorBidi" w:hAnsiTheme="majorBidi" w:cstheme="majorBidi" w:hint="cs"/>
          <w:sz w:val="30"/>
          <w:szCs w:val="30"/>
          <w:cs/>
        </w:rPr>
        <w:t>ขั้นพื้นฐาน</w:t>
      </w:r>
    </w:p>
    <w:p w14:paraId="55F3AA1B" w14:textId="2CFB008C" w:rsidR="002F3573" w:rsidRPr="00055FF8" w:rsidRDefault="002F3573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theme="majorBidi" w:hint="cs"/>
          <w:sz w:val="30"/>
          <w:szCs w:val="30"/>
          <w:cs/>
        </w:rPr>
        <w:t>เงินปันผล</w:t>
      </w:r>
    </w:p>
    <w:p w14:paraId="6774223A" w14:textId="79460C01" w:rsidR="00A674A1" w:rsidRPr="00055FF8" w:rsidRDefault="00A674A1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0F476D97" w14:textId="6CE8C349" w:rsidR="00965E22" w:rsidRPr="00055FF8" w:rsidRDefault="00965E22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theme="majorBidi" w:hint="cs"/>
          <w:sz w:val="30"/>
          <w:szCs w:val="30"/>
          <w:cs/>
        </w:rPr>
        <w:t>การบริหารจัดการทุน</w:t>
      </w:r>
    </w:p>
    <w:p w14:paraId="665842AB" w14:textId="77777777" w:rsidR="00D70477" w:rsidRDefault="00A674A1" w:rsidP="00D70477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theme="majorBidi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11846E5E" w14:textId="4CAA6B73" w:rsidR="00C6235C" w:rsidRPr="00055FF8" w:rsidRDefault="00C6235C" w:rsidP="00D70477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เหตุการณ์ภายหลังรอบระยะเวลารายงาน</w:t>
      </w:r>
    </w:p>
    <w:p w14:paraId="027BDC7F" w14:textId="77777777" w:rsidR="00D70477" w:rsidRPr="00055FF8" w:rsidRDefault="00D70477" w:rsidP="00D70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</w:rPr>
      </w:pPr>
    </w:p>
    <w:p w14:paraId="69433BBD" w14:textId="77777777" w:rsidR="002173C1" w:rsidRPr="00055FF8" w:rsidRDefault="0093431B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22"/>
          <w:szCs w:val="22"/>
          <w:cs/>
        </w:rPr>
      </w:pPr>
      <w:r w:rsidRPr="00055FF8">
        <w:rPr>
          <w:rFonts w:asciiTheme="majorBidi" w:hAnsiTheme="majorBidi" w:cstheme="majorBidi"/>
          <w:sz w:val="22"/>
          <w:szCs w:val="22"/>
        </w:rPr>
        <w:br w:type="page"/>
      </w:r>
    </w:p>
    <w:p w14:paraId="71C51633" w14:textId="77777777" w:rsidR="003C3820" w:rsidRPr="00055FF8" w:rsidRDefault="003C3820" w:rsidP="009829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14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055FF8">
        <w:rPr>
          <w:rFonts w:ascii="Angsana New" w:eastAsia="MS Mincho" w:hAnsi="Angsana New" w:cs="Angsana New" w:hint="cs"/>
          <w:sz w:val="30"/>
          <w:szCs w:val="30"/>
          <w:cs/>
        </w:rPr>
        <w:t>หมายเหตุประกอบงบการเงินเป็นส่วนหนึ่งของงบการเงินนี้</w:t>
      </w:r>
    </w:p>
    <w:p w14:paraId="30F187AF" w14:textId="77777777" w:rsidR="003C3820" w:rsidRPr="00055FF8" w:rsidRDefault="003C3820" w:rsidP="003C38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672E1E8B" w14:textId="15873BF4" w:rsidR="002173C1" w:rsidRPr="00055FF8" w:rsidRDefault="003C3820" w:rsidP="003C38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055FF8">
        <w:rPr>
          <w:rFonts w:ascii="Angsana New" w:eastAsia="MS Mincho" w:hAnsi="Angsana New" w:cs="Angsana New" w:hint="cs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092897" w:rsidRPr="00055FF8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525B9B">
        <w:rPr>
          <w:rFonts w:ascii="Angsana New" w:eastAsia="MS Mincho" w:hAnsi="Angsana New" w:cs="Angsana New"/>
          <w:sz w:val="30"/>
          <w:szCs w:val="30"/>
        </w:rPr>
        <w:t>24</w:t>
      </w:r>
      <w:r w:rsidR="00FF1F18" w:rsidRPr="00055FF8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="00FF1F18" w:rsidRPr="00055FF8">
        <w:rPr>
          <w:rFonts w:ascii="Angsana New" w:eastAsia="MS Mincho" w:hAnsi="Angsana New" w:cs="Angsana New" w:hint="cs"/>
          <w:sz w:val="30"/>
          <w:szCs w:val="30"/>
          <w:cs/>
        </w:rPr>
        <w:t>กุมภาพันธ์</w:t>
      </w:r>
      <w:r w:rsidR="00FF1F18" w:rsidRPr="00055FF8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="00FF1F18" w:rsidRPr="00055FF8">
        <w:rPr>
          <w:rFonts w:ascii="Angsana New" w:eastAsia="MS Mincho" w:hAnsi="Angsana New" w:cs="Angsana New"/>
          <w:sz w:val="30"/>
          <w:szCs w:val="30"/>
        </w:rPr>
        <w:t>256</w:t>
      </w:r>
      <w:r w:rsidR="00FC5111">
        <w:rPr>
          <w:rFonts w:ascii="Angsana New" w:eastAsia="MS Mincho" w:hAnsi="Angsana New" w:cs="Angsana New"/>
          <w:sz w:val="30"/>
          <w:szCs w:val="30"/>
        </w:rPr>
        <w:t>9</w:t>
      </w:r>
    </w:p>
    <w:p w14:paraId="7597BA0C" w14:textId="77777777" w:rsidR="003C3820" w:rsidRPr="00055FF8" w:rsidRDefault="003C3820" w:rsidP="003C38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2BB37819" w14:textId="77777777" w:rsidR="002173C1" w:rsidRPr="00055FF8" w:rsidRDefault="002173C1" w:rsidP="00121105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autoSpaceDE w:val="0"/>
        <w:autoSpaceDN w:val="0"/>
        <w:spacing w:line="240" w:lineRule="auto"/>
        <w:ind w:left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  <w:lang w:val="en-GB"/>
        </w:rPr>
      </w:pPr>
      <w:r w:rsidRPr="00055FF8">
        <w:rPr>
          <w:rFonts w:ascii="Angsana New" w:eastAsia="MS Mincho" w:hAnsi="Angsana New" w:cs="Angsana New"/>
          <w:b/>
          <w:bCs/>
          <w:sz w:val="30"/>
          <w:szCs w:val="30"/>
          <w:cs/>
        </w:rPr>
        <w:t>ข้อมูลทั่วไป</w:t>
      </w:r>
    </w:p>
    <w:p w14:paraId="1F132862" w14:textId="77777777" w:rsidR="002173C1" w:rsidRPr="00055FF8" w:rsidRDefault="002173C1" w:rsidP="00217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3D00EE26" w14:textId="15689EB2" w:rsidR="002173C1" w:rsidRPr="00055FF8" w:rsidRDefault="002173C1" w:rsidP="00CE2B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</w:rPr>
      </w:pPr>
      <w:r w:rsidRPr="00055FF8">
        <w:rPr>
          <w:rFonts w:ascii="Angsana New" w:eastAsia="MS Mincho" w:hAnsi="Angsana New" w:cs="Angsana New"/>
          <w:spacing w:val="-8"/>
          <w:sz w:val="30"/>
          <w:szCs w:val="30"/>
          <w:cs/>
        </w:rPr>
        <w:t xml:space="preserve">บริษัท </w:t>
      </w:r>
      <w:r w:rsidR="00A8458F" w:rsidRPr="00055FF8">
        <w:rPr>
          <w:rFonts w:ascii="Angsana New" w:eastAsia="MS Mincho" w:hAnsi="Angsana New" w:cs="Angsana New" w:hint="cs"/>
          <w:spacing w:val="-8"/>
          <w:sz w:val="30"/>
          <w:szCs w:val="30"/>
          <w:cs/>
        </w:rPr>
        <w:t>เอเ</w:t>
      </w:r>
      <w:r w:rsidR="00925372" w:rsidRPr="00055FF8">
        <w:rPr>
          <w:rFonts w:ascii="Angsana New" w:eastAsia="MS Mincho" w:hAnsi="Angsana New" w:cs="Angsana New" w:hint="cs"/>
          <w:spacing w:val="-8"/>
          <w:sz w:val="30"/>
          <w:szCs w:val="30"/>
          <w:cs/>
        </w:rPr>
        <w:t>ซี</w:t>
      </w:r>
      <w:r w:rsidR="00A8458F" w:rsidRPr="00055FF8">
        <w:rPr>
          <w:rFonts w:ascii="Angsana New" w:eastAsia="MS Mincho" w:hAnsi="Angsana New" w:cs="Angsana New" w:hint="cs"/>
          <w:spacing w:val="-8"/>
          <w:sz w:val="30"/>
          <w:szCs w:val="30"/>
          <w:cs/>
        </w:rPr>
        <w:t xml:space="preserve">ย </w:t>
      </w:r>
      <w:r w:rsidR="00865702" w:rsidRPr="00055FF8">
        <w:rPr>
          <w:rFonts w:ascii="Angsana New" w:eastAsia="MS Mincho" w:hAnsi="Angsana New" w:cs="Angsana New" w:hint="cs"/>
          <w:spacing w:val="-8"/>
          <w:sz w:val="30"/>
          <w:szCs w:val="30"/>
          <w:cs/>
        </w:rPr>
        <w:t>เมทัล จำกัด</w:t>
      </w:r>
      <w:r w:rsidR="00865702" w:rsidRPr="00055FF8">
        <w:rPr>
          <w:rFonts w:ascii="Angsana New" w:eastAsia="MS Mincho" w:hAnsi="Angsana New" w:cs="Angsana New"/>
          <w:spacing w:val="-8"/>
          <w:sz w:val="30"/>
          <w:szCs w:val="30"/>
          <w:cs/>
        </w:rPr>
        <w:t xml:space="preserve"> (</w:t>
      </w:r>
      <w:r w:rsidR="00865702" w:rsidRPr="00055FF8">
        <w:rPr>
          <w:rFonts w:ascii="Angsana New" w:eastAsia="MS Mincho" w:hAnsi="Angsana New" w:cs="Angsana New" w:hint="cs"/>
          <w:spacing w:val="-8"/>
          <w:sz w:val="30"/>
          <w:szCs w:val="30"/>
          <w:cs/>
        </w:rPr>
        <w:t>มหาชน</w:t>
      </w:r>
      <w:r w:rsidRPr="00055FF8">
        <w:rPr>
          <w:rFonts w:ascii="Angsana New" w:eastAsia="MS Mincho" w:hAnsi="Angsana New" w:cs="Angsana New"/>
          <w:spacing w:val="-8"/>
          <w:sz w:val="30"/>
          <w:szCs w:val="30"/>
          <w:cs/>
        </w:rPr>
        <w:t xml:space="preserve">) </w:t>
      </w:r>
      <w:r w:rsidRPr="00055FF8">
        <w:rPr>
          <w:rFonts w:ascii="Angsana New" w:eastAsia="MS Mincho" w:hAnsi="Angsana New" w:cs="Angsana New"/>
          <w:spacing w:val="-8"/>
          <w:sz w:val="30"/>
          <w:szCs w:val="30"/>
        </w:rPr>
        <w:t>“</w:t>
      </w:r>
      <w:r w:rsidRPr="00055FF8">
        <w:rPr>
          <w:rFonts w:ascii="Angsana New" w:eastAsia="MS Mincho" w:hAnsi="Angsana New" w:cs="Angsana New"/>
          <w:spacing w:val="-8"/>
          <w:sz w:val="30"/>
          <w:szCs w:val="30"/>
          <w:cs/>
        </w:rPr>
        <w:t>บริษัท</w:t>
      </w:r>
      <w:r w:rsidRPr="00055FF8">
        <w:rPr>
          <w:rFonts w:ascii="Angsana New" w:eastAsia="MS Mincho" w:hAnsi="Angsana New" w:cs="Angsana New"/>
          <w:spacing w:val="-8"/>
          <w:sz w:val="30"/>
          <w:szCs w:val="30"/>
        </w:rPr>
        <w:t>”</w:t>
      </w:r>
      <w:r w:rsidRPr="00055FF8">
        <w:rPr>
          <w:rFonts w:ascii="Angsana New" w:eastAsia="MS Mincho" w:hAnsi="Angsana New" w:cs="Angsana New"/>
          <w:spacing w:val="-8"/>
          <w:sz w:val="30"/>
          <w:szCs w:val="30"/>
          <w:cs/>
        </w:rPr>
        <w:t xml:space="preserve"> เป็นนิติบุคคลที่จัดตั้งขึ้นในประเทศไทย และ</w:t>
      </w:r>
      <w:r w:rsidRPr="00055FF8">
        <w:rPr>
          <w:rFonts w:ascii="Angsana New" w:eastAsia="MS Mincho" w:hAnsi="Angsana New" w:cs="Angsana New" w:hint="cs"/>
          <w:spacing w:val="-8"/>
          <w:sz w:val="30"/>
          <w:szCs w:val="30"/>
          <w:cs/>
        </w:rPr>
        <w:t>จดทะเบียนกับตลาดหลักทรัพย์</w:t>
      </w:r>
      <w:r w:rsidRPr="00055FF8">
        <w:rPr>
          <w:rFonts w:ascii="Angsana New" w:eastAsia="MS Mincho" w:hAnsi="Angsana New" w:cs="Angsana New" w:hint="cs"/>
          <w:sz w:val="30"/>
          <w:szCs w:val="30"/>
          <w:cs/>
        </w:rPr>
        <w:t>แห่งประเทศไทยเมื่อเดือน</w:t>
      </w:r>
      <w:r w:rsidR="003368D1" w:rsidRPr="00055FF8">
        <w:rPr>
          <w:rFonts w:ascii="Angsana New" w:eastAsia="MS Mincho" w:hAnsi="Angsana New" w:cs="Angsana New" w:hint="cs"/>
          <w:sz w:val="30"/>
          <w:szCs w:val="30"/>
          <w:cs/>
        </w:rPr>
        <w:t xml:space="preserve">สิงหาคม </w:t>
      </w:r>
      <w:r w:rsidR="002F6CDA" w:rsidRPr="00055FF8">
        <w:rPr>
          <w:rFonts w:ascii="Angsana New" w:eastAsia="MS Mincho" w:hAnsi="Angsana New" w:cs="Angsana New"/>
          <w:sz w:val="30"/>
          <w:szCs w:val="30"/>
        </w:rPr>
        <w:t>2547</w:t>
      </w:r>
      <w:r w:rsidRPr="00055FF8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055FF8">
        <w:rPr>
          <w:rFonts w:ascii="Angsana New" w:eastAsia="MS Mincho" w:hAnsi="Angsana New" w:cs="Angsana New" w:hint="cs"/>
          <w:sz w:val="30"/>
          <w:szCs w:val="30"/>
          <w:cs/>
        </w:rPr>
        <w:t>โดย</w:t>
      </w:r>
      <w:r w:rsidRPr="00055FF8">
        <w:rPr>
          <w:rFonts w:ascii="Angsana New" w:eastAsia="MS Mincho" w:hAnsi="Angsana New" w:cs="Angsana New"/>
          <w:sz w:val="30"/>
          <w:szCs w:val="30"/>
          <w:cs/>
        </w:rPr>
        <w:t>มีที่อยู่จดทะเบียนของสำนักงานใหญ่และสาขาดังนี้</w:t>
      </w:r>
    </w:p>
    <w:p w14:paraId="67BD0AA2" w14:textId="77777777" w:rsidR="002173C1" w:rsidRPr="00055FF8" w:rsidRDefault="002173C1" w:rsidP="007C46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="Angsana New" w:eastAsia="MS Mincho" w:hAnsi="Angsana New" w:cs="Angsana New"/>
          <w:sz w:val="30"/>
          <w:szCs w:val="3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1800"/>
        <w:gridCol w:w="272"/>
        <w:gridCol w:w="7198"/>
      </w:tblGrid>
      <w:tr w:rsidR="009258F9" w:rsidRPr="00055FF8" w14:paraId="77D0FDAE" w14:textId="77777777" w:rsidTr="00243FEA">
        <w:tc>
          <w:tcPr>
            <w:tcW w:w="1800" w:type="dxa"/>
          </w:tcPr>
          <w:p w14:paraId="5A4DD918" w14:textId="77777777" w:rsidR="002173C1" w:rsidRPr="00055FF8" w:rsidRDefault="002173C1" w:rsidP="00353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055FF8">
              <w:rPr>
                <w:rFonts w:ascii="Angsana New" w:eastAsia="MS Mincho" w:hAnsi="Angsana New" w:cs="Angsana New"/>
                <w:sz w:val="30"/>
                <w:szCs w:val="30"/>
                <w:cs/>
              </w:rPr>
              <w:t>สำนักงานใหญ่</w:t>
            </w:r>
            <w:r w:rsidRPr="00055FF8">
              <w:rPr>
                <w:rFonts w:ascii="Angsana New" w:eastAsia="MS Mincho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72" w:type="dxa"/>
          </w:tcPr>
          <w:p w14:paraId="778E4B4D" w14:textId="77777777" w:rsidR="002173C1" w:rsidRPr="00055FF8" w:rsidRDefault="002173C1" w:rsidP="0021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78" w:right="-1725" w:hanging="7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eastAsia="MS Mincho" w:hAnsi="Angsana New" w:cs="Angsana New"/>
                <w:sz w:val="30"/>
                <w:szCs w:val="30"/>
              </w:rPr>
              <w:t>:</w:t>
            </w:r>
          </w:p>
        </w:tc>
        <w:tc>
          <w:tcPr>
            <w:tcW w:w="7198" w:type="dxa"/>
          </w:tcPr>
          <w:p w14:paraId="28EBC428" w14:textId="5F67F130" w:rsidR="002173C1" w:rsidRPr="00055FF8" w:rsidRDefault="00856019" w:rsidP="00B4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055FF8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เลขที่</w:t>
            </w:r>
            <w:r w:rsidRPr="00055FF8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 </w:t>
            </w:r>
            <w:r w:rsidR="0048137A" w:rsidRPr="00055FF8">
              <w:rPr>
                <w:rFonts w:ascii="Angsana New" w:eastAsia="MS Mincho" w:hAnsi="Angsana New" w:cs="Angsana New"/>
                <w:sz w:val="30"/>
                <w:szCs w:val="30"/>
              </w:rPr>
              <w:t xml:space="preserve">55, 55/1 </w:t>
            </w:r>
            <w:r w:rsidRPr="00055FF8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หมู่</w:t>
            </w:r>
            <w:r w:rsidRPr="00055FF8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 </w:t>
            </w:r>
            <w:r w:rsidR="0048137A" w:rsidRPr="00055FF8">
              <w:rPr>
                <w:rFonts w:ascii="Angsana New" w:eastAsia="MS Mincho" w:hAnsi="Angsana New" w:cs="Angsana New"/>
                <w:sz w:val="30"/>
                <w:szCs w:val="30"/>
              </w:rPr>
              <w:t>2</w:t>
            </w:r>
            <w:r w:rsidRPr="00055FF8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ซอยวัดหนามแดง</w:t>
            </w:r>
            <w:r w:rsidRPr="00055FF8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ถนนศรีนครินทร์</w:t>
            </w:r>
            <w:r w:rsidRPr="00055FF8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ต</w:t>
            </w:r>
            <w:r w:rsidR="0048137A" w:rsidRPr="00055FF8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ำ</w:t>
            </w:r>
            <w:r w:rsidRPr="00055FF8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บลบางแก้ว</w:t>
            </w:r>
            <w:r w:rsidRPr="00055FF8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อ</w:t>
            </w:r>
            <w:r w:rsidR="0048137A" w:rsidRPr="00055FF8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ำ</w:t>
            </w:r>
            <w:r w:rsidRPr="00055FF8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เภอบางพลี</w:t>
            </w:r>
            <w:r w:rsidRPr="00055FF8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 </w:t>
            </w:r>
            <w:r w:rsidR="000A7F8E" w:rsidRPr="00055FF8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จังหวัด</w:t>
            </w:r>
            <w:r w:rsidRPr="00055FF8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สมุทรปราการ</w:t>
            </w:r>
            <w:r w:rsidRPr="00055FF8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 </w:t>
            </w:r>
            <w:r w:rsidR="0048137A" w:rsidRPr="00055FF8">
              <w:rPr>
                <w:rFonts w:ascii="Angsana New" w:eastAsia="MS Mincho" w:hAnsi="Angsana New" w:cs="Angsana New"/>
                <w:sz w:val="30"/>
                <w:szCs w:val="30"/>
              </w:rPr>
              <w:t>10540</w:t>
            </w:r>
            <w:r w:rsidRPr="00055FF8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ประเทศไทย</w:t>
            </w:r>
          </w:p>
        </w:tc>
      </w:tr>
      <w:tr w:rsidR="009258F9" w:rsidRPr="00055FF8" w14:paraId="7AC190B6" w14:textId="77777777" w:rsidTr="00243FEA">
        <w:tc>
          <w:tcPr>
            <w:tcW w:w="1800" w:type="dxa"/>
          </w:tcPr>
          <w:p w14:paraId="27A10389" w14:textId="510FCE0D" w:rsidR="002173C1" w:rsidRPr="00055FF8" w:rsidRDefault="002173C1" w:rsidP="00353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055FF8">
              <w:rPr>
                <w:rFonts w:ascii="Angsana New" w:eastAsia="MS Mincho" w:hAnsi="Angsana New" w:cs="Angsana New"/>
                <w:sz w:val="30"/>
                <w:szCs w:val="30"/>
                <w:cs/>
              </w:rPr>
              <w:t>สำนักงานสาขา</w:t>
            </w:r>
          </w:p>
        </w:tc>
        <w:tc>
          <w:tcPr>
            <w:tcW w:w="272" w:type="dxa"/>
          </w:tcPr>
          <w:p w14:paraId="6711540B" w14:textId="77777777" w:rsidR="002173C1" w:rsidRPr="00055FF8" w:rsidRDefault="002173C1" w:rsidP="0021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055FF8">
              <w:rPr>
                <w:rFonts w:ascii="Angsana New" w:eastAsia="MS Mincho" w:hAnsi="Angsana New" w:cs="Angsana New"/>
                <w:sz w:val="30"/>
                <w:szCs w:val="30"/>
              </w:rPr>
              <w:t>:</w:t>
            </w:r>
          </w:p>
        </w:tc>
        <w:tc>
          <w:tcPr>
            <w:tcW w:w="7198" w:type="dxa"/>
          </w:tcPr>
          <w:p w14:paraId="27C92259" w14:textId="223DA1AF" w:rsidR="00B40AAB" w:rsidRPr="00055FF8" w:rsidRDefault="002A7B26" w:rsidP="00B4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20"/>
              <w:rPr>
                <w:rFonts w:ascii="Angsana New" w:eastAsia="MS Mincho" w:hAnsi="Angsana New" w:cs="Angsana New"/>
                <w:spacing w:val="-2"/>
                <w:sz w:val="30"/>
                <w:szCs w:val="30"/>
              </w:rPr>
            </w:pPr>
            <w:r w:rsidRPr="00055FF8">
              <w:rPr>
                <w:rFonts w:ascii="Angsana New" w:eastAsia="MS Mincho" w:hAnsi="Angsana New" w:cs="Angsana New" w:hint="cs"/>
                <w:spacing w:val="-2"/>
                <w:sz w:val="30"/>
                <w:szCs w:val="30"/>
                <w:cs/>
              </w:rPr>
              <w:t>เ</w:t>
            </w:r>
            <w:r w:rsidR="0088235B" w:rsidRPr="00055FF8">
              <w:rPr>
                <w:rFonts w:ascii="Angsana New" w:eastAsia="MS Mincho" w:hAnsi="Angsana New" w:cs="Angsana New" w:hint="cs"/>
                <w:spacing w:val="-2"/>
                <w:sz w:val="30"/>
                <w:szCs w:val="30"/>
                <w:cs/>
              </w:rPr>
              <w:t>ลขที่</w:t>
            </w:r>
            <w:r w:rsidR="0088235B" w:rsidRPr="00055FF8">
              <w:rPr>
                <w:rFonts w:ascii="Angsana New" w:eastAsia="MS Mincho" w:hAnsi="Angsana New" w:cs="Angsana New"/>
                <w:spacing w:val="-2"/>
                <w:sz w:val="30"/>
                <w:szCs w:val="30"/>
                <w:cs/>
              </w:rPr>
              <w:t xml:space="preserve"> </w:t>
            </w:r>
            <w:r w:rsidR="0048137A" w:rsidRPr="00055FF8">
              <w:rPr>
                <w:rFonts w:ascii="Angsana New" w:eastAsia="MS Mincho" w:hAnsi="Angsana New" w:cs="Angsana New"/>
                <w:spacing w:val="-2"/>
                <w:sz w:val="30"/>
                <w:szCs w:val="30"/>
              </w:rPr>
              <w:t xml:space="preserve">90/1 </w:t>
            </w:r>
            <w:r w:rsidR="0088235B" w:rsidRPr="00055FF8">
              <w:rPr>
                <w:rFonts w:ascii="Angsana New" w:eastAsia="MS Mincho" w:hAnsi="Angsana New" w:cs="Angsana New" w:hint="cs"/>
                <w:spacing w:val="-2"/>
                <w:sz w:val="30"/>
                <w:szCs w:val="30"/>
                <w:cs/>
              </w:rPr>
              <w:t>หมู่</w:t>
            </w:r>
            <w:r w:rsidR="0048137A" w:rsidRPr="00055FF8">
              <w:rPr>
                <w:rFonts w:ascii="Angsana New" w:eastAsia="MS Mincho" w:hAnsi="Angsana New" w:cs="Angsana New"/>
                <w:spacing w:val="-2"/>
                <w:sz w:val="30"/>
                <w:szCs w:val="30"/>
              </w:rPr>
              <w:t xml:space="preserve"> 10 </w:t>
            </w:r>
            <w:r w:rsidR="0088235B" w:rsidRPr="00055FF8">
              <w:rPr>
                <w:rFonts w:ascii="Angsana New" w:eastAsia="MS Mincho" w:hAnsi="Angsana New" w:cs="Angsana New" w:hint="cs"/>
                <w:spacing w:val="-2"/>
                <w:sz w:val="30"/>
                <w:szCs w:val="30"/>
                <w:cs/>
              </w:rPr>
              <w:t>ถนน</w:t>
            </w:r>
            <w:r w:rsidR="0048137A" w:rsidRPr="00055FF8">
              <w:rPr>
                <w:rFonts w:ascii="Angsana New" w:eastAsia="MS Mincho" w:hAnsi="Angsana New" w:cs="Angsana New"/>
                <w:spacing w:val="-2"/>
                <w:sz w:val="30"/>
                <w:szCs w:val="30"/>
              </w:rPr>
              <w:t xml:space="preserve"> 331</w:t>
            </w:r>
            <w:r w:rsidR="0088235B" w:rsidRPr="00055FF8">
              <w:rPr>
                <w:rFonts w:ascii="Angsana New" w:eastAsia="MS Mincho" w:hAnsi="Angsana New" w:cs="Angsana New"/>
                <w:spacing w:val="-2"/>
                <w:sz w:val="30"/>
                <w:szCs w:val="30"/>
                <w:cs/>
              </w:rPr>
              <w:t xml:space="preserve"> </w:t>
            </w:r>
            <w:r w:rsidR="0088235B" w:rsidRPr="00055FF8">
              <w:rPr>
                <w:rFonts w:ascii="Angsana New" w:eastAsia="MS Mincho" w:hAnsi="Angsana New" w:cs="Angsana New" w:hint="cs"/>
                <w:spacing w:val="-2"/>
                <w:sz w:val="30"/>
                <w:szCs w:val="30"/>
                <w:cs/>
              </w:rPr>
              <w:t>ต</w:t>
            </w:r>
            <w:r w:rsidR="0048786E" w:rsidRPr="00055FF8">
              <w:rPr>
                <w:rFonts w:ascii="Angsana New" w:eastAsia="MS Mincho" w:hAnsi="Angsana New" w:cs="Angsana New" w:hint="cs"/>
                <w:spacing w:val="-2"/>
                <w:sz w:val="30"/>
                <w:szCs w:val="30"/>
                <w:cs/>
              </w:rPr>
              <w:t>ำ</w:t>
            </w:r>
            <w:r w:rsidR="0088235B" w:rsidRPr="00055FF8">
              <w:rPr>
                <w:rFonts w:ascii="Angsana New" w:eastAsia="MS Mincho" w:hAnsi="Angsana New" w:cs="Angsana New" w:hint="cs"/>
                <w:spacing w:val="-2"/>
                <w:sz w:val="30"/>
                <w:szCs w:val="30"/>
                <w:cs/>
              </w:rPr>
              <w:t>บลสระสี่เหลี่ยม</w:t>
            </w:r>
            <w:r w:rsidR="0088235B" w:rsidRPr="00055FF8">
              <w:rPr>
                <w:rFonts w:ascii="Angsana New" w:eastAsia="MS Mincho" w:hAnsi="Angsana New" w:cs="Angsana New"/>
                <w:spacing w:val="-2"/>
                <w:sz w:val="30"/>
                <w:szCs w:val="30"/>
                <w:cs/>
              </w:rPr>
              <w:t xml:space="preserve"> </w:t>
            </w:r>
            <w:r w:rsidR="0088235B" w:rsidRPr="00055FF8">
              <w:rPr>
                <w:rFonts w:ascii="Angsana New" w:eastAsia="MS Mincho" w:hAnsi="Angsana New" w:cs="Angsana New" w:hint="cs"/>
                <w:spacing w:val="-2"/>
                <w:sz w:val="30"/>
                <w:szCs w:val="30"/>
                <w:cs/>
              </w:rPr>
              <w:t>อ</w:t>
            </w:r>
            <w:r w:rsidR="0048137A" w:rsidRPr="00055FF8">
              <w:rPr>
                <w:rFonts w:ascii="Angsana New" w:eastAsia="MS Mincho" w:hAnsi="Angsana New" w:cs="Angsana New" w:hint="cs"/>
                <w:spacing w:val="-2"/>
                <w:sz w:val="30"/>
                <w:szCs w:val="30"/>
                <w:cs/>
              </w:rPr>
              <w:t>ำ</w:t>
            </w:r>
            <w:r w:rsidR="0088235B" w:rsidRPr="00055FF8">
              <w:rPr>
                <w:rFonts w:ascii="Angsana New" w:eastAsia="MS Mincho" w:hAnsi="Angsana New" w:cs="Angsana New" w:hint="cs"/>
                <w:spacing w:val="-2"/>
                <w:sz w:val="30"/>
                <w:szCs w:val="30"/>
                <w:cs/>
              </w:rPr>
              <w:t>เภอพนัสนิคม</w:t>
            </w:r>
            <w:r w:rsidR="0088235B" w:rsidRPr="00055FF8">
              <w:rPr>
                <w:rFonts w:ascii="Angsana New" w:eastAsia="MS Mincho" w:hAnsi="Angsana New" w:cs="Angsana New"/>
                <w:spacing w:val="-2"/>
                <w:sz w:val="30"/>
                <w:szCs w:val="30"/>
                <w:cs/>
              </w:rPr>
              <w:t xml:space="preserve"> </w:t>
            </w:r>
            <w:r w:rsidR="000A7F8E" w:rsidRPr="00055FF8">
              <w:rPr>
                <w:rFonts w:ascii="Angsana New" w:eastAsia="MS Mincho" w:hAnsi="Angsana New" w:cs="Angsana New" w:hint="cs"/>
                <w:spacing w:val="-2"/>
                <w:sz w:val="30"/>
                <w:szCs w:val="30"/>
                <w:cs/>
              </w:rPr>
              <w:t>จังหวัด</w:t>
            </w:r>
            <w:r w:rsidR="0088235B" w:rsidRPr="00055FF8">
              <w:rPr>
                <w:rFonts w:ascii="Angsana New" w:eastAsia="MS Mincho" w:hAnsi="Angsana New" w:cs="Angsana New" w:hint="cs"/>
                <w:spacing w:val="-2"/>
                <w:sz w:val="30"/>
                <w:szCs w:val="30"/>
                <w:cs/>
              </w:rPr>
              <w:t>ชลบุรี</w:t>
            </w:r>
            <w:r w:rsidR="0088235B" w:rsidRPr="00055FF8">
              <w:rPr>
                <w:rFonts w:ascii="Angsana New" w:eastAsia="MS Mincho" w:hAnsi="Angsana New" w:cs="Angsana New"/>
                <w:spacing w:val="-2"/>
                <w:sz w:val="30"/>
                <w:szCs w:val="30"/>
                <w:cs/>
              </w:rPr>
              <w:t xml:space="preserve"> </w:t>
            </w:r>
            <w:r w:rsidR="0048137A" w:rsidRPr="00055FF8">
              <w:rPr>
                <w:rFonts w:ascii="Angsana New" w:eastAsia="MS Mincho" w:hAnsi="Angsana New" w:cs="Angsana New"/>
                <w:spacing w:val="-2"/>
                <w:sz w:val="30"/>
                <w:szCs w:val="30"/>
              </w:rPr>
              <w:t>20140</w:t>
            </w:r>
            <w:r w:rsidR="0088235B" w:rsidRPr="00055FF8">
              <w:rPr>
                <w:rFonts w:ascii="Angsana New" w:eastAsia="MS Mincho" w:hAnsi="Angsana New" w:cs="Angsana New"/>
                <w:spacing w:val="-2"/>
                <w:sz w:val="30"/>
                <w:szCs w:val="30"/>
                <w:cs/>
              </w:rPr>
              <w:t xml:space="preserve"> </w:t>
            </w:r>
          </w:p>
          <w:p w14:paraId="1ED20975" w14:textId="35E4DB98" w:rsidR="002173C1" w:rsidRPr="00055FF8" w:rsidRDefault="0088235B" w:rsidP="00B4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20"/>
              <w:rPr>
                <w:rFonts w:ascii="Angsana New" w:eastAsia="MS Mincho" w:hAnsi="Angsana New" w:cs="Angsana New"/>
                <w:spacing w:val="-2"/>
                <w:sz w:val="30"/>
                <w:szCs w:val="30"/>
              </w:rPr>
            </w:pPr>
            <w:r w:rsidRPr="00055FF8">
              <w:rPr>
                <w:rFonts w:ascii="Angsana New" w:eastAsia="MS Mincho" w:hAnsi="Angsana New" w:cs="Angsana New" w:hint="cs"/>
                <w:spacing w:val="-2"/>
                <w:sz w:val="30"/>
                <w:szCs w:val="30"/>
                <w:cs/>
              </w:rPr>
              <w:t>ประเทศไทย</w:t>
            </w:r>
          </w:p>
        </w:tc>
      </w:tr>
    </w:tbl>
    <w:p w14:paraId="4A490DC9" w14:textId="6FA2A724" w:rsidR="007A2BFD" w:rsidRPr="00055FF8" w:rsidRDefault="007A2BFD" w:rsidP="007C46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532555A1" w14:textId="7356D016" w:rsidR="00C90D1A" w:rsidRPr="00FC5111" w:rsidRDefault="00C90D1A" w:rsidP="006B26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="Angsana New" w:eastAsia="MS Mincho" w:hAnsi="Angsana New" w:cs="Angsana New"/>
          <w:i/>
          <w:iCs/>
          <w:sz w:val="30"/>
          <w:szCs w:val="30"/>
          <w:cs/>
        </w:rPr>
      </w:pPr>
      <w:r w:rsidRPr="00390B20">
        <w:rPr>
          <w:rFonts w:ascii="Angsana New" w:eastAsia="MS Mincho" w:hAnsi="Angsana New" w:cs="Angsana New" w:hint="cs"/>
          <w:sz w:val="30"/>
          <w:szCs w:val="30"/>
          <w:cs/>
        </w:rPr>
        <w:t>ผู้ถือหุ้นรายใหญ่ในระหว่างปีได้แก่</w:t>
      </w:r>
      <w:r w:rsidRPr="00390B20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Pr="00390B20">
        <w:rPr>
          <w:rFonts w:ascii="Angsana New" w:eastAsia="MS Mincho" w:hAnsi="Angsana New" w:cs="Angsana New" w:hint="cs"/>
          <w:sz w:val="30"/>
          <w:szCs w:val="30"/>
          <w:cs/>
        </w:rPr>
        <w:t>นายชูศักดิ์</w:t>
      </w:r>
      <w:r w:rsidRPr="00390B20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Pr="00390B20">
        <w:rPr>
          <w:rFonts w:ascii="Angsana New" w:eastAsia="MS Mincho" w:hAnsi="Angsana New" w:cs="Angsana New" w:hint="cs"/>
          <w:sz w:val="30"/>
          <w:szCs w:val="30"/>
          <w:cs/>
        </w:rPr>
        <w:t>ยงวงศ์ไพบูลย์</w:t>
      </w:r>
      <w:r w:rsidRPr="00390B20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="000A7F8E" w:rsidRPr="00390B20">
        <w:rPr>
          <w:rFonts w:ascii="Angsana New" w:eastAsia="MS Mincho" w:hAnsi="Angsana New" w:cs="Angsana New" w:hint="cs"/>
          <w:sz w:val="30"/>
          <w:szCs w:val="30"/>
          <w:cs/>
        </w:rPr>
        <w:t>และคุณหญิงปัทมา</w:t>
      </w:r>
      <w:r w:rsidR="000A7F8E" w:rsidRPr="00390B20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="000A7F8E" w:rsidRPr="00390B20">
        <w:rPr>
          <w:rFonts w:ascii="Angsana New" w:eastAsia="MS Mincho" w:hAnsi="Angsana New" w:cs="Angsana New" w:hint="cs"/>
          <w:sz w:val="30"/>
          <w:szCs w:val="30"/>
          <w:cs/>
        </w:rPr>
        <w:t xml:space="preserve">ลีสวัสดิ์ตระกูล ซึ่งถือหุ้นของบริษัท ณ วันที่ </w:t>
      </w:r>
      <w:r w:rsidR="000A7F8E" w:rsidRPr="00390B20">
        <w:rPr>
          <w:rFonts w:ascii="Angsana New" w:eastAsia="MS Mincho" w:hAnsi="Angsana New" w:cs="Angsana New"/>
          <w:sz w:val="30"/>
          <w:szCs w:val="30"/>
        </w:rPr>
        <w:t xml:space="preserve">31 </w:t>
      </w:r>
      <w:r w:rsidR="000A7F8E" w:rsidRPr="00390B20">
        <w:rPr>
          <w:rFonts w:ascii="Angsana New" w:eastAsia="MS Mincho" w:hAnsi="Angsana New" w:cs="Angsana New" w:hint="cs"/>
          <w:sz w:val="30"/>
          <w:szCs w:val="30"/>
          <w:cs/>
        </w:rPr>
        <w:t xml:space="preserve">ธันวาคม </w:t>
      </w:r>
      <w:r w:rsidR="00E43333" w:rsidRPr="00390B20">
        <w:rPr>
          <w:rFonts w:ascii="Angsana New" w:eastAsia="MS Mincho" w:hAnsi="Angsana New" w:cs="Angsana New"/>
          <w:sz w:val="30"/>
          <w:szCs w:val="30"/>
        </w:rPr>
        <w:t>256</w:t>
      </w:r>
      <w:r w:rsidR="008F467B" w:rsidRPr="00390B20">
        <w:rPr>
          <w:rFonts w:ascii="Angsana New" w:eastAsia="MS Mincho" w:hAnsi="Angsana New" w:cs="Angsana New"/>
          <w:sz w:val="30"/>
          <w:szCs w:val="30"/>
        </w:rPr>
        <w:t>8</w:t>
      </w:r>
      <w:r w:rsidR="000A7F8E" w:rsidRPr="00390B20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0A7F8E" w:rsidRPr="00390B20">
        <w:rPr>
          <w:rFonts w:ascii="Angsana New" w:eastAsia="MS Mincho" w:hAnsi="Angsana New" w:cs="Angsana New" w:hint="cs"/>
          <w:sz w:val="30"/>
          <w:szCs w:val="30"/>
          <w:cs/>
        </w:rPr>
        <w:t>ในอัตรา</w:t>
      </w:r>
      <w:r w:rsidR="006B2652" w:rsidRPr="00390B20">
        <w:rPr>
          <w:rFonts w:ascii="Angsana New" w:eastAsia="MS Mincho" w:hAnsi="Angsana New" w:cs="Angsana New" w:hint="cs"/>
          <w:sz w:val="30"/>
          <w:szCs w:val="30"/>
          <w:cs/>
        </w:rPr>
        <w:t>ร้อยละ</w:t>
      </w:r>
      <w:r w:rsidR="006B2652" w:rsidRPr="00390B20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="006B2652" w:rsidRPr="00390B20">
        <w:rPr>
          <w:rFonts w:ascii="Angsana New" w:eastAsia="MS Mincho" w:hAnsi="Angsana New" w:cs="Angsana New"/>
          <w:sz w:val="30"/>
          <w:szCs w:val="30"/>
        </w:rPr>
        <w:t xml:space="preserve">15.98 </w:t>
      </w:r>
      <w:r w:rsidR="006B2652" w:rsidRPr="00390B20">
        <w:rPr>
          <w:rFonts w:ascii="Angsana New" w:eastAsia="MS Mincho" w:hAnsi="Angsana New" w:cs="Angsana New" w:hint="cs"/>
          <w:sz w:val="30"/>
          <w:szCs w:val="30"/>
          <w:cs/>
        </w:rPr>
        <w:t xml:space="preserve">และร้อยละ </w:t>
      </w:r>
      <w:r w:rsidR="006B2652" w:rsidRPr="00390B20">
        <w:rPr>
          <w:rFonts w:ascii="Angsana New" w:eastAsia="MS Mincho" w:hAnsi="Angsana New" w:cs="Angsana New"/>
          <w:sz w:val="30"/>
          <w:szCs w:val="30"/>
        </w:rPr>
        <w:t>14.88</w:t>
      </w:r>
      <w:r w:rsidR="006B2652" w:rsidRPr="00390B20">
        <w:rPr>
          <w:rFonts w:ascii="Angsana New" w:eastAsia="MS Mincho" w:hAnsi="Angsana New" w:cs="Angsana New" w:hint="cs"/>
          <w:sz w:val="30"/>
          <w:szCs w:val="30"/>
          <w:cs/>
        </w:rPr>
        <w:t xml:space="preserve"> ตามลำดับ</w:t>
      </w:r>
    </w:p>
    <w:p w14:paraId="3A611869" w14:textId="77777777" w:rsidR="00C90D1A" w:rsidRPr="00055FF8" w:rsidRDefault="00C90D1A" w:rsidP="00B602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  <w:cs/>
        </w:rPr>
      </w:pPr>
    </w:p>
    <w:p w14:paraId="4136F1DF" w14:textId="1061A05D" w:rsidR="002173C1" w:rsidRPr="00055FF8" w:rsidRDefault="00D040E3" w:rsidP="00B602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</w:rPr>
      </w:pPr>
      <w:r w:rsidRPr="00055FF8">
        <w:rPr>
          <w:rFonts w:ascii="Angsana New" w:eastAsia="MS Mincho" w:hAnsi="Angsana New" w:cs="Angsana New" w:hint="cs"/>
          <w:sz w:val="30"/>
          <w:szCs w:val="30"/>
          <w:cs/>
        </w:rPr>
        <w:t>บริษัท</w:t>
      </w:r>
      <w:r w:rsidR="00B67B2F" w:rsidRPr="00055FF8">
        <w:rPr>
          <w:rFonts w:ascii="Angsana New" w:eastAsia="MS Mincho" w:hAnsi="Angsana New" w:cs="Angsana New" w:hint="cs"/>
          <w:sz w:val="30"/>
          <w:szCs w:val="30"/>
          <w:cs/>
        </w:rPr>
        <w:t>และกลุ่มบร</w:t>
      </w:r>
      <w:r w:rsidR="00982936" w:rsidRPr="00055FF8">
        <w:rPr>
          <w:rFonts w:ascii="Angsana New" w:eastAsia="MS Mincho" w:hAnsi="Angsana New" w:cs="Angsana New" w:hint="cs"/>
          <w:sz w:val="30"/>
          <w:szCs w:val="30"/>
          <w:cs/>
        </w:rPr>
        <w:t>ิ</w:t>
      </w:r>
      <w:r w:rsidR="00B67B2F" w:rsidRPr="00055FF8">
        <w:rPr>
          <w:rFonts w:ascii="Angsana New" w:eastAsia="MS Mincho" w:hAnsi="Angsana New" w:cs="Angsana New" w:hint="cs"/>
          <w:sz w:val="30"/>
          <w:szCs w:val="30"/>
          <w:cs/>
        </w:rPr>
        <w:t>ษัท</w:t>
      </w:r>
      <w:r w:rsidRPr="00055FF8">
        <w:rPr>
          <w:rFonts w:ascii="Angsana New" w:eastAsia="MS Mincho" w:hAnsi="Angsana New" w:cs="Angsana New" w:hint="cs"/>
          <w:sz w:val="30"/>
          <w:szCs w:val="30"/>
          <w:cs/>
        </w:rPr>
        <w:t>ด</w:t>
      </w:r>
      <w:r w:rsidR="004E0AC3" w:rsidRPr="00055FF8">
        <w:rPr>
          <w:rFonts w:ascii="Angsana New" w:eastAsia="MS Mincho" w:hAnsi="Angsana New" w:cs="Angsana New" w:hint="cs"/>
          <w:sz w:val="30"/>
          <w:szCs w:val="30"/>
          <w:cs/>
        </w:rPr>
        <w:t>ำ</w:t>
      </w:r>
      <w:r w:rsidRPr="00055FF8">
        <w:rPr>
          <w:rFonts w:ascii="Angsana New" w:eastAsia="MS Mincho" w:hAnsi="Angsana New" w:cs="Angsana New" w:hint="cs"/>
          <w:sz w:val="30"/>
          <w:szCs w:val="30"/>
          <w:cs/>
        </w:rPr>
        <w:t>เนินธุรกิจหลัก</w:t>
      </w:r>
      <w:r w:rsidR="007A2BFD" w:rsidRPr="00055FF8">
        <w:rPr>
          <w:rFonts w:ascii="Angsana New" w:eastAsia="MS Mincho" w:hAnsi="Angsana New" w:cs="Angsana New" w:hint="cs"/>
          <w:sz w:val="30"/>
          <w:szCs w:val="30"/>
          <w:cs/>
        </w:rPr>
        <w:t>เกี่ยวกับ</w:t>
      </w:r>
      <w:r w:rsidRPr="00055FF8">
        <w:rPr>
          <w:rFonts w:ascii="Angsana New" w:eastAsia="MS Mincho" w:hAnsi="Angsana New" w:cs="Angsana New" w:hint="cs"/>
          <w:sz w:val="30"/>
          <w:szCs w:val="30"/>
          <w:cs/>
        </w:rPr>
        <w:t>ผลิต</w:t>
      </w:r>
      <w:r w:rsidR="00D63996" w:rsidRPr="00055FF8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="00D42A82" w:rsidRPr="00055FF8">
        <w:rPr>
          <w:rFonts w:ascii="Angsana New" w:eastAsia="MS Mincho" w:hAnsi="Angsana New" w:cs="Angsana New" w:hint="cs"/>
          <w:sz w:val="30"/>
          <w:szCs w:val="30"/>
          <w:cs/>
        </w:rPr>
        <w:t>จำหน่าย</w:t>
      </w:r>
      <w:r w:rsidRPr="00055FF8">
        <w:rPr>
          <w:rFonts w:ascii="Angsana New" w:eastAsia="MS Mincho" w:hAnsi="Angsana New" w:cs="Angsana New" w:hint="cs"/>
          <w:sz w:val="30"/>
          <w:szCs w:val="30"/>
          <w:cs/>
        </w:rPr>
        <w:t>และรับจ้างผลิต</w:t>
      </w:r>
      <w:r w:rsidR="00D42A82" w:rsidRPr="00055FF8">
        <w:rPr>
          <w:rFonts w:ascii="Angsana New" w:eastAsia="MS Mincho" w:hAnsi="Angsana New" w:cs="Angsana New" w:hint="cs"/>
          <w:sz w:val="30"/>
          <w:szCs w:val="30"/>
          <w:cs/>
        </w:rPr>
        <w:t>ผลิตภัณฑ์</w:t>
      </w:r>
      <w:r w:rsidRPr="00055FF8">
        <w:rPr>
          <w:rFonts w:ascii="Angsana New" w:eastAsia="MS Mincho" w:hAnsi="Angsana New" w:cs="Angsana New" w:hint="cs"/>
          <w:sz w:val="30"/>
          <w:szCs w:val="30"/>
          <w:cs/>
        </w:rPr>
        <w:t>เหล็กแปรรูป</w:t>
      </w:r>
      <w:r w:rsidR="007A2BFD" w:rsidRPr="00055FF8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7A2BFD" w:rsidRPr="00055FF8">
        <w:rPr>
          <w:rFonts w:ascii="Angsana New" w:eastAsia="MS Mincho" w:hAnsi="Angsana New" w:cs="Angsana New" w:hint="cs"/>
          <w:sz w:val="30"/>
          <w:szCs w:val="30"/>
          <w:cs/>
        </w:rPr>
        <w:t>โดยรายละเอียดของบริษัทย่อย</w:t>
      </w:r>
      <w:r w:rsidR="00E74F89" w:rsidRPr="00055FF8">
        <w:rPr>
          <w:rFonts w:ascii="Angsana New" w:eastAsia="MS Mincho" w:hAnsi="Angsana New" w:cs="Angsana New" w:hint="cs"/>
          <w:sz w:val="30"/>
          <w:szCs w:val="30"/>
          <w:cs/>
        </w:rPr>
        <w:t xml:space="preserve">และบริษัทร่วม </w:t>
      </w:r>
      <w:r w:rsidR="007A2BFD" w:rsidRPr="00055FF8">
        <w:rPr>
          <w:rFonts w:ascii="Angsana New" w:eastAsia="MS Mincho" w:hAnsi="Angsana New" w:cs="Angsana New" w:hint="cs"/>
          <w:sz w:val="30"/>
          <w:szCs w:val="30"/>
          <w:cs/>
        </w:rPr>
        <w:t>ณ</w:t>
      </w:r>
      <w:r w:rsidR="007A2BFD" w:rsidRPr="00055FF8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="007A2BFD" w:rsidRPr="00055FF8">
        <w:rPr>
          <w:rFonts w:ascii="Angsana New" w:eastAsia="MS Mincho" w:hAnsi="Angsana New" w:cs="Angsana New" w:hint="cs"/>
          <w:sz w:val="30"/>
          <w:szCs w:val="30"/>
          <w:cs/>
        </w:rPr>
        <w:t>วันที่</w:t>
      </w:r>
      <w:r w:rsidR="007A2BFD" w:rsidRPr="00055FF8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="007A2BFD" w:rsidRPr="00055FF8">
        <w:rPr>
          <w:rFonts w:ascii="Angsana New" w:eastAsia="MS Mincho" w:hAnsi="Angsana New" w:cs="Angsana New"/>
          <w:sz w:val="30"/>
          <w:szCs w:val="30"/>
        </w:rPr>
        <w:t xml:space="preserve">31 </w:t>
      </w:r>
      <w:r w:rsidR="007A2BFD" w:rsidRPr="00055FF8">
        <w:rPr>
          <w:rFonts w:ascii="Angsana New" w:eastAsia="MS Mincho" w:hAnsi="Angsana New" w:cs="Angsana New" w:hint="cs"/>
          <w:sz w:val="30"/>
          <w:szCs w:val="30"/>
          <w:cs/>
        </w:rPr>
        <w:t>ธันวาคม</w:t>
      </w:r>
      <w:r w:rsidR="007A2BFD" w:rsidRPr="00055FF8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="00E43333">
        <w:rPr>
          <w:rFonts w:ascii="Angsana New" w:eastAsia="MS Mincho" w:hAnsi="Angsana New" w:cs="Angsana New"/>
          <w:sz w:val="30"/>
          <w:szCs w:val="30"/>
        </w:rPr>
        <w:t>2568</w:t>
      </w:r>
      <w:r w:rsidR="007A2BFD" w:rsidRPr="00055FF8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7A2BFD" w:rsidRPr="00055FF8">
        <w:rPr>
          <w:rFonts w:ascii="Angsana New" w:eastAsia="MS Mincho" w:hAnsi="Angsana New" w:cs="Angsana New" w:hint="cs"/>
          <w:sz w:val="30"/>
          <w:szCs w:val="30"/>
          <w:cs/>
        </w:rPr>
        <w:t>และ</w:t>
      </w:r>
      <w:r w:rsidR="007A2BFD" w:rsidRPr="00055FF8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="00E43333">
        <w:rPr>
          <w:rFonts w:ascii="Angsana New" w:eastAsia="MS Mincho" w:hAnsi="Angsana New" w:cs="Angsana New"/>
          <w:sz w:val="30"/>
          <w:szCs w:val="30"/>
        </w:rPr>
        <w:t>2567</w:t>
      </w:r>
      <w:r w:rsidR="00A016FD" w:rsidRPr="00055FF8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7A2BFD" w:rsidRPr="00055FF8">
        <w:rPr>
          <w:rFonts w:ascii="Angsana New" w:eastAsia="MS Mincho" w:hAnsi="Angsana New" w:cs="Angsana New" w:hint="cs"/>
          <w:sz w:val="30"/>
          <w:szCs w:val="30"/>
          <w:cs/>
        </w:rPr>
        <w:t>ได้เปิดเผยไว้ในหมายเหตุข้อ</w:t>
      </w:r>
      <w:r w:rsidR="00AA08EB" w:rsidRPr="00055FF8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DC3CC5" w:rsidRPr="00055FF8">
        <w:rPr>
          <w:rFonts w:ascii="Angsana New" w:eastAsia="MS Mincho" w:hAnsi="Angsana New" w:cs="Angsana New"/>
          <w:sz w:val="30"/>
          <w:szCs w:val="30"/>
        </w:rPr>
        <w:t>9</w:t>
      </w:r>
      <w:r w:rsidR="008D605E" w:rsidRPr="00055FF8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8D605E" w:rsidRPr="00055FF8">
        <w:rPr>
          <w:rFonts w:ascii="Angsana New" w:eastAsia="MS Mincho" w:hAnsi="Angsana New" w:cs="Angsana New" w:hint="cs"/>
          <w:sz w:val="30"/>
          <w:szCs w:val="30"/>
          <w:cs/>
        </w:rPr>
        <w:t>และ</w:t>
      </w:r>
      <w:r w:rsidR="007A2BFD" w:rsidRPr="00055FF8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="00DC3CC5" w:rsidRPr="00055FF8">
        <w:rPr>
          <w:rFonts w:ascii="Angsana New" w:eastAsia="MS Mincho" w:hAnsi="Angsana New" w:cs="Angsana New"/>
          <w:sz w:val="30"/>
          <w:szCs w:val="30"/>
        </w:rPr>
        <w:t>10</w:t>
      </w:r>
      <w:r w:rsidR="00ED4CBA" w:rsidRPr="00055FF8">
        <w:rPr>
          <w:rFonts w:ascii="Angsana New" w:eastAsia="MS Mincho" w:hAnsi="Angsana New" w:cs="Angsana New" w:hint="cs"/>
          <w:sz w:val="30"/>
          <w:szCs w:val="30"/>
          <w:cs/>
        </w:rPr>
        <w:t xml:space="preserve"> ตามลำดับ</w:t>
      </w:r>
    </w:p>
    <w:p w14:paraId="504B7C86" w14:textId="7AF4FFFC" w:rsidR="00452C29" w:rsidRPr="00055FF8" w:rsidRDefault="00452C29" w:rsidP="007C46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4248DE8F" w14:textId="6459318F" w:rsidR="001E7DFF" w:rsidRPr="00055FF8" w:rsidRDefault="001E7DFF" w:rsidP="003368D1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55FF8">
        <w:rPr>
          <w:rFonts w:asciiTheme="majorBidi" w:hAnsiTheme="majorBidi" w:cstheme="majorBidi" w:hint="cs"/>
          <w:b/>
          <w:bCs/>
          <w:sz w:val="30"/>
          <w:szCs w:val="30"/>
          <w:cs/>
        </w:rPr>
        <w:t>เกณฑ์การจัดทำงบการเงิน</w:t>
      </w:r>
    </w:p>
    <w:p w14:paraId="4CAA29A3" w14:textId="77777777" w:rsidR="00075F8B" w:rsidRPr="00055FF8" w:rsidRDefault="00075F8B" w:rsidP="00D33C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63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3CE5B787" w14:textId="77777777" w:rsidR="002C7A6F" w:rsidRDefault="0060735C" w:rsidP="00BC2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="Angsana New" w:eastAsia="MS Mincho" w:hAnsi="Angsana New" w:cs="Angsana New"/>
          <w:spacing w:val="-6"/>
          <w:sz w:val="30"/>
          <w:szCs w:val="30"/>
        </w:rPr>
      </w:pPr>
      <w:r w:rsidRPr="00344643">
        <w:rPr>
          <w:rFonts w:ascii="Angsana New" w:eastAsia="MS Mincho" w:hAnsi="Angsana New" w:cs="Angsana New"/>
          <w:spacing w:val="10"/>
          <w:sz w:val="30"/>
          <w:szCs w:val="30"/>
          <w:cs/>
        </w:rPr>
        <w:t>งบการเงินนี้จัดทำขึ้นตามมาตรฐานการรายงานทางการเงิน</w:t>
      </w:r>
      <w:r w:rsidR="00234449" w:rsidRPr="00344643">
        <w:rPr>
          <w:rFonts w:ascii="Angsana New" w:eastAsia="MS Mincho" w:hAnsi="Angsana New" w:cs="Angsana New" w:hint="cs"/>
          <w:spacing w:val="10"/>
          <w:sz w:val="30"/>
          <w:szCs w:val="30"/>
          <w:cs/>
        </w:rPr>
        <w:t xml:space="preserve"> </w:t>
      </w:r>
      <w:r w:rsidRPr="00344643">
        <w:rPr>
          <w:rFonts w:ascii="Angsana New" w:eastAsia="MS Mincho" w:hAnsi="Angsana New" w:cs="Angsana New"/>
          <w:spacing w:val="10"/>
          <w:sz w:val="30"/>
          <w:szCs w:val="30"/>
          <w:cs/>
        </w:rPr>
        <w:t>รวมถึงแนวปฏิบัติทางการบัญชีที่ประกาศใช้</w:t>
      </w:r>
      <w:r w:rsidR="0059514B" w:rsidRPr="002C7A6F">
        <w:rPr>
          <w:rFonts w:ascii="Angsana New" w:eastAsia="MS Mincho" w:hAnsi="Angsana New" w:cs="Angsana New" w:hint="cs"/>
          <w:spacing w:val="4"/>
          <w:sz w:val="30"/>
          <w:szCs w:val="30"/>
          <w:cs/>
        </w:rPr>
        <w:t>โ</w:t>
      </w:r>
      <w:r w:rsidRPr="002C7A6F">
        <w:rPr>
          <w:rFonts w:ascii="Angsana New" w:eastAsia="MS Mincho" w:hAnsi="Angsana New" w:cs="Angsana New"/>
          <w:spacing w:val="4"/>
          <w:sz w:val="30"/>
          <w:szCs w:val="30"/>
          <w:cs/>
        </w:rPr>
        <w:t xml:space="preserve">ดยสภาวิชาชีพบัญชีฯ </w:t>
      </w:r>
      <w:r w:rsidRPr="002C7A6F">
        <w:rPr>
          <w:rFonts w:ascii="Angsana New" w:eastAsia="MS Mincho" w:hAnsi="Angsana New" w:cs="Angsana New"/>
          <w:spacing w:val="6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710129" w:rsidRPr="00055FF8">
        <w:rPr>
          <w:rFonts w:ascii="Angsana New" w:eastAsia="MS Mincho" w:hAnsi="Angsana New" w:cs="Angsana New" w:hint="cs"/>
          <w:spacing w:val="-6"/>
          <w:sz w:val="30"/>
          <w:szCs w:val="30"/>
          <w:cs/>
        </w:rPr>
        <w:t xml:space="preserve"> </w:t>
      </w:r>
    </w:p>
    <w:p w14:paraId="4ABB1007" w14:textId="21582572" w:rsidR="0060735C" w:rsidRPr="00055FF8" w:rsidRDefault="00B60A76" w:rsidP="00506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="Angsana New" w:eastAsia="MS Mincho" w:hAnsi="Angsana New" w:cs="Angsana New"/>
          <w:spacing w:val="-8"/>
          <w:sz w:val="30"/>
          <w:szCs w:val="30"/>
        </w:rPr>
      </w:pPr>
      <w:r w:rsidRPr="00055FF8">
        <w:rPr>
          <w:rFonts w:ascii="Angsana New" w:eastAsia="MS Mincho" w:hAnsi="Angsana New" w:cs="Angsana New"/>
          <w:spacing w:val="-6"/>
          <w:sz w:val="30"/>
          <w:szCs w:val="30"/>
          <w:cs/>
        </w:rPr>
        <w:t>งบ</w:t>
      </w:r>
      <w:r w:rsidRPr="00BC266C">
        <w:rPr>
          <w:rFonts w:ascii="Angsana New" w:eastAsia="MS Mincho" w:hAnsi="Angsana New" w:cs="Angsana New"/>
          <w:spacing w:val="2"/>
          <w:sz w:val="30"/>
          <w:szCs w:val="30"/>
          <w:cs/>
        </w:rPr>
        <w:t>การเงินนี้นำเสนอเป็นเงินบาทซึ่งเป็นสกุลเงินที่ใช้ในการดำเนินงานของบริษัท</w:t>
      </w:r>
      <w:r w:rsidRPr="00BC266C">
        <w:rPr>
          <w:rFonts w:ascii="Angsana New" w:eastAsia="MS Mincho" w:hAnsi="Angsana New" w:cs="Angsana New" w:hint="cs"/>
          <w:spacing w:val="2"/>
          <w:sz w:val="30"/>
          <w:szCs w:val="30"/>
          <w:cs/>
        </w:rPr>
        <w:t xml:space="preserve"> </w:t>
      </w:r>
      <w:r w:rsidR="000228E3" w:rsidRPr="003C29DA">
        <w:rPr>
          <w:rFonts w:ascii="Angsana New" w:eastAsia="MS Mincho" w:hAnsi="Angsana New" w:cs="Angsana New" w:hint="cs"/>
          <w:spacing w:val="-6"/>
          <w:sz w:val="30"/>
          <w:szCs w:val="30"/>
          <w:cs/>
        </w:rPr>
        <w:t>นโยบาย</w:t>
      </w:r>
      <w:r w:rsidR="00FD373C" w:rsidRPr="00FD373C">
        <w:rPr>
          <w:rFonts w:ascii="Angsana New" w:eastAsia="MS Mincho" w:hAnsi="Angsana New" w:cs="Angsana New" w:hint="cs"/>
          <w:spacing w:val="-6"/>
          <w:sz w:val="30"/>
          <w:szCs w:val="30"/>
          <w:cs/>
        </w:rPr>
        <w:t>การบัญชี</w:t>
      </w:r>
      <w:r w:rsidR="00A76E3C" w:rsidRPr="003C29DA">
        <w:rPr>
          <w:rFonts w:ascii="Angsana New" w:eastAsia="MS Mincho" w:hAnsi="Angsana New" w:cs="Angsana New" w:hint="cs"/>
          <w:spacing w:val="-6"/>
          <w:sz w:val="30"/>
          <w:szCs w:val="30"/>
          <w:cs/>
        </w:rPr>
        <w:t>ที่เปิดเผย</w:t>
      </w:r>
      <w:r w:rsidR="006D6536" w:rsidRPr="003C29DA">
        <w:rPr>
          <w:rFonts w:ascii="Angsana New" w:eastAsia="MS Mincho" w:hAnsi="Angsana New" w:cs="Angsana New" w:hint="cs"/>
          <w:spacing w:val="-6"/>
          <w:sz w:val="30"/>
          <w:szCs w:val="30"/>
          <w:cs/>
        </w:rPr>
        <w:t>ในหมายเ</w:t>
      </w:r>
      <w:r w:rsidR="001B48C6" w:rsidRPr="003C29DA">
        <w:rPr>
          <w:rFonts w:ascii="Angsana New" w:eastAsia="MS Mincho" w:hAnsi="Angsana New" w:cs="Angsana New" w:hint="cs"/>
          <w:spacing w:val="-6"/>
          <w:sz w:val="30"/>
          <w:szCs w:val="30"/>
          <w:cs/>
        </w:rPr>
        <w:t>หตุ</w:t>
      </w:r>
      <w:r w:rsidR="000B1C17">
        <w:rPr>
          <w:rFonts w:ascii="Angsana New" w:eastAsia="MS Mincho" w:hAnsi="Angsana New" w:cs="Angsana New" w:hint="cs"/>
          <w:spacing w:val="-6"/>
          <w:sz w:val="30"/>
          <w:szCs w:val="30"/>
          <w:cs/>
        </w:rPr>
        <w:t>ประกอบงบการเงิน</w:t>
      </w:r>
      <w:r w:rsidR="001B48C6" w:rsidRPr="003C29DA">
        <w:rPr>
          <w:rFonts w:ascii="Angsana New" w:eastAsia="MS Mincho" w:hAnsi="Angsana New" w:cs="Angsana New" w:hint="cs"/>
          <w:spacing w:val="-6"/>
          <w:sz w:val="30"/>
          <w:szCs w:val="30"/>
          <w:cs/>
        </w:rPr>
        <w:t>ข้อ</w:t>
      </w:r>
      <w:r w:rsidR="001B48C6" w:rsidRPr="003C29DA">
        <w:rPr>
          <w:rFonts w:ascii="Angsana New" w:eastAsia="MS Mincho" w:hAnsi="Angsana New" w:cs="Angsana New"/>
          <w:spacing w:val="-6"/>
          <w:sz w:val="30"/>
          <w:szCs w:val="30"/>
        </w:rPr>
        <w:t xml:space="preserve"> 3</w:t>
      </w:r>
      <w:r w:rsidR="001B48C6">
        <w:rPr>
          <w:rFonts w:ascii="Angsana New" w:eastAsia="MS Mincho" w:hAnsi="Angsana New" w:cs="Angsana New" w:hint="cs"/>
          <w:spacing w:val="-8"/>
          <w:sz w:val="30"/>
          <w:szCs w:val="30"/>
          <w:cs/>
        </w:rPr>
        <w:t xml:space="preserve"> </w:t>
      </w:r>
      <w:r w:rsidR="00782538">
        <w:rPr>
          <w:rFonts w:ascii="Angsana New" w:eastAsia="MS Mincho" w:hAnsi="Angsana New" w:cs="Angsana New" w:hint="cs"/>
          <w:spacing w:val="-8"/>
          <w:sz w:val="30"/>
          <w:szCs w:val="30"/>
          <w:cs/>
        </w:rPr>
        <w:t>ได้ถือป</w:t>
      </w:r>
      <w:r w:rsidR="00BA5762">
        <w:rPr>
          <w:rFonts w:ascii="Angsana New" w:eastAsia="MS Mincho" w:hAnsi="Angsana New" w:cs="Angsana New" w:hint="cs"/>
          <w:spacing w:val="-8"/>
          <w:sz w:val="30"/>
          <w:szCs w:val="30"/>
          <w:cs/>
        </w:rPr>
        <w:t>ฏิบัติ</w:t>
      </w:r>
      <w:r w:rsidR="00200D37">
        <w:rPr>
          <w:rFonts w:ascii="Angsana New" w:eastAsia="MS Mincho" w:hAnsi="Angsana New" w:cs="Angsana New" w:hint="cs"/>
          <w:spacing w:val="-8"/>
          <w:sz w:val="30"/>
          <w:szCs w:val="30"/>
          <w:cs/>
        </w:rPr>
        <w:t>โดยสม่ำเสมอ</w:t>
      </w:r>
      <w:r w:rsidR="00F8429E" w:rsidRPr="00F8429E">
        <w:rPr>
          <w:rFonts w:ascii="Angsana New" w:eastAsia="MS Mincho" w:hAnsi="Angsana New" w:cs="Angsana New" w:hint="cs"/>
          <w:spacing w:val="-8"/>
          <w:sz w:val="30"/>
          <w:szCs w:val="30"/>
          <w:cs/>
        </w:rPr>
        <w:t>สำหรับงบการเงินทุกรอบระยะเวลาที่รายงาน</w:t>
      </w:r>
    </w:p>
    <w:p w14:paraId="762E1EEA" w14:textId="58AE7A8C" w:rsidR="00BD181D" w:rsidRPr="00055FF8" w:rsidRDefault="00BD181D" w:rsidP="00506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="Angsana New" w:eastAsia="MS Mincho" w:hAnsi="Angsana New" w:cs="Angsana New"/>
          <w:spacing w:val="-8"/>
          <w:sz w:val="30"/>
          <w:szCs w:val="30"/>
        </w:rPr>
      </w:pPr>
    </w:p>
    <w:p w14:paraId="38A03263" w14:textId="2E1299FB" w:rsidR="00BD181D" w:rsidRPr="00055FF8" w:rsidRDefault="00BD181D" w:rsidP="00506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="Angsana New" w:eastAsia="MS Mincho" w:hAnsi="Angsana New" w:cs="Angsana New"/>
          <w:spacing w:val="-8"/>
          <w:sz w:val="30"/>
          <w:szCs w:val="30"/>
        </w:rPr>
      </w:pPr>
      <w:r w:rsidRPr="00055FF8">
        <w:rPr>
          <w:rFonts w:ascii="Angsana New" w:eastAsia="MS Mincho" w:hAnsi="Angsana New" w:cs="Angsana New" w:hint="cs"/>
          <w:spacing w:val="-8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</w:t>
      </w:r>
      <w:r w:rsidRPr="00055FF8">
        <w:rPr>
          <w:rFonts w:ascii="Angsana New" w:eastAsia="MS Mincho" w:hAnsi="Angsana New" w:cs="Angsana New"/>
          <w:spacing w:val="-8"/>
          <w:sz w:val="30"/>
          <w:szCs w:val="30"/>
          <w:cs/>
        </w:rPr>
        <w:t xml:space="preserve"> </w:t>
      </w:r>
      <w:r w:rsidRPr="00055FF8">
        <w:rPr>
          <w:rFonts w:ascii="Angsana New" w:eastAsia="MS Mincho" w:hAnsi="Angsana New" w:cs="Angsana New" w:hint="cs"/>
          <w:spacing w:val="-8"/>
          <w:sz w:val="30"/>
          <w:szCs w:val="30"/>
          <w:cs/>
        </w:rPr>
        <w:t>ผู้บริหารใช้วิจารณญาณ</w:t>
      </w:r>
      <w:r w:rsidRPr="00055FF8">
        <w:rPr>
          <w:rFonts w:ascii="Angsana New" w:eastAsia="MS Mincho" w:hAnsi="Angsana New" w:cs="Angsana New"/>
          <w:spacing w:val="-8"/>
          <w:sz w:val="30"/>
          <w:szCs w:val="30"/>
          <w:cs/>
        </w:rPr>
        <w:t xml:space="preserve"> </w:t>
      </w:r>
      <w:r w:rsidRPr="00055FF8">
        <w:rPr>
          <w:rFonts w:ascii="Angsana New" w:eastAsia="MS Mincho" w:hAnsi="Angsana New" w:cs="Angsana New" w:hint="cs"/>
          <w:spacing w:val="-8"/>
          <w:sz w:val="30"/>
          <w:szCs w:val="30"/>
          <w:cs/>
        </w:rPr>
        <w:t>การประมาณการและ</w:t>
      </w:r>
      <w:r w:rsidR="006D6B4D" w:rsidRPr="00055FF8">
        <w:rPr>
          <w:rFonts w:ascii="Angsana New" w:eastAsia="MS Mincho" w:hAnsi="Angsana New" w:cs="Angsana New"/>
          <w:spacing w:val="-8"/>
          <w:sz w:val="30"/>
          <w:szCs w:val="30"/>
          <w:cs/>
        </w:rPr>
        <w:br/>
      </w:r>
      <w:r w:rsidRPr="00055FF8">
        <w:rPr>
          <w:rFonts w:ascii="Angsana New" w:eastAsia="MS Mincho" w:hAnsi="Angsana New" w:cs="Angsana New" w:hint="cs"/>
          <w:spacing w:val="-8"/>
          <w:sz w:val="30"/>
          <w:szCs w:val="30"/>
          <w:cs/>
        </w:rPr>
        <w:t>ข้อสมมติหลายประการ</w:t>
      </w:r>
      <w:r w:rsidRPr="00055FF8">
        <w:rPr>
          <w:rFonts w:ascii="Angsana New" w:eastAsia="MS Mincho" w:hAnsi="Angsana New" w:cs="Angsana New"/>
          <w:spacing w:val="-8"/>
          <w:sz w:val="30"/>
          <w:szCs w:val="30"/>
          <w:cs/>
        </w:rPr>
        <w:t xml:space="preserve"> </w:t>
      </w:r>
      <w:r w:rsidRPr="00055FF8">
        <w:rPr>
          <w:rFonts w:ascii="Angsana New" w:eastAsia="MS Mincho" w:hAnsi="Angsana New" w:cs="Angsana New" w:hint="cs"/>
          <w:spacing w:val="-8"/>
          <w:sz w:val="30"/>
          <w:szCs w:val="30"/>
          <w:cs/>
        </w:rPr>
        <w:t>ซึ่งมีผลกระทบต่อการปฏิบัติตามนโยบายการบัญชีของกลุ่มบริษัท</w:t>
      </w:r>
      <w:r w:rsidRPr="00055FF8">
        <w:rPr>
          <w:rFonts w:ascii="Angsana New" w:eastAsia="MS Mincho" w:hAnsi="Angsana New" w:cs="Angsana New"/>
          <w:spacing w:val="-8"/>
          <w:sz w:val="30"/>
          <w:szCs w:val="30"/>
          <w:cs/>
        </w:rPr>
        <w:t xml:space="preserve"> </w:t>
      </w:r>
      <w:r w:rsidRPr="00055FF8">
        <w:rPr>
          <w:rFonts w:ascii="Angsana New" w:eastAsia="MS Mincho" w:hAnsi="Angsana New" w:cs="Angsana New" w:hint="cs"/>
          <w:spacing w:val="-8"/>
          <w:sz w:val="30"/>
          <w:szCs w:val="30"/>
          <w:cs/>
        </w:rPr>
        <w:t>ทั้งนี้</w:t>
      </w:r>
      <w:r w:rsidRPr="00055FF8">
        <w:rPr>
          <w:rFonts w:ascii="Angsana New" w:eastAsia="MS Mincho" w:hAnsi="Angsana New" w:cs="Angsana New"/>
          <w:spacing w:val="-8"/>
          <w:sz w:val="30"/>
          <w:szCs w:val="30"/>
          <w:cs/>
        </w:rPr>
        <w:t xml:space="preserve"> </w:t>
      </w:r>
      <w:r w:rsidRPr="00055FF8">
        <w:rPr>
          <w:rFonts w:ascii="Angsana New" w:eastAsia="MS Mincho" w:hAnsi="Angsana New" w:cs="Angsana New" w:hint="cs"/>
          <w:spacing w:val="-8"/>
          <w:sz w:val="30"/>
          <w:szCs w:val="30"/>
          <w:cs/>
        </w:rPr>
        <w:t>ผลที่เกิดขึ้นจริงอาจแตกต่างจากที่ประมาณการไว้</w:t>
      </w:r>
      <w:r w:rsidRPr="00055FF8">
        <w:rPr>
          <w:rFonts w:ascii="Angsana New" w:eastAsia="MS Mincho" w:hAnsi="Angsana New" w:cs="Angsana New"/>
          <w:spacing w:val="-8"/>
          <w:sz w:val="30"/>
          <w:szCs w:val="30"/>
          <w:cs/>
        </w:rPr>
        <w:t xml:space="preserve"> </w:t>
      </w:r>
      <w:r w:rsidRPr="00055FF8">
        <w:rPr>
          <w:rFonts w:ascii="Angsana New" w:eastAsia="MS Mincho" w:hAnsi="Angsana New" w:cs="Angsana New" w:hint="cs"/>
          <w:spacing w:val="-8"/>
          <w:sz w:val="30"/>
          <w:szCs w:val="30"/>
          <w:cs/>
        </w:rPr>
        <w:t>ประมาณการและข้อสมมติที่ใช้ในการจัดทำงบการเงิน</w:t>
      </w:r>
      <w:r w:rsidR="00054A70" w:rsidRPr="00055FF8">
        <w:rPr>
          <w:rFonts w:ascii="Angsana New" w:eastAsia="MS Mincho" w:hAnsi="Angsana New" w:cs="Angsana New" w:hint="cs"/>
          <w:spacing w:val="-8"/>
          <w:sz w:val="30"/>
          <w:szCs w:val="30"/>
          <w:cs/>
        </w:rPr>
        <w:t>ซึ่งเปิดเผยในหมายเหตุแต่ละข้อ</w:t>
      </w:r>
      <w:r w:rsidRPr="00055FF8">
        <w:rPr>
          <w:rFonts w:ascii="Angsana New" w:eastAsia="MS Mincho" w:hAnsi="Angsana New" w:cs="Angsana New" w:hint="cs"/>
          <w:spacing w:val="-8"/>
          <w:sz w:val="30"/>
          <w:szCs w:val="30"/>
          <w:cs/>
        </w:rPr>
        <w:t>จะได้รับการทบทวนอย่างต่อเนื่อง</w:t>
      </w:r>
      <w:r w:rsidR="00A703EA" w:rsidRPr="00055FF8">
        <w:rPr>
          <w:rFonts w:ascii="Angsana New" w:eastAsia="MS Mincho" w:hAnsi="Angsana New" w:cs="Angsana New" w:hint="cs"/>
          <w:spacing w:val="-8"/>
          <w:sz w:val="30"/>
          <w:szCs w:val="30"/>
          <w:cs/>
        </w:rPr>
        <w:t xml:space="preserve"> </w:t>
      </w:r>
      <w:r w:rsidRPr="00055FF8">
        <w:rPr>
          <w:rFonts w:ascii="Angsana New" w:eastAsia="MS Mincho" w:hAnsi="Angsana New" w:cs="Angsana New" w:hint="cs"/>
          <w:spacing w:val="-8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6A1E7DB8" w14:textId="43530C0A" w:rsidR="00033D95" w:rsidRPr="00055FF8" w:rsidRDefault="00033D95" w:rsidP="007A59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jc w:val="thaiDistribute"/>
        <w:rPr>
          <w:rFonts w:ascii="Angsana New" w:eastAsia="MS Mincho" w:hAnsi="Angsana New" w:cs="Angsana New"/>
          <w:sz w:val="30"/>
          <w:szCs w:val="30"/>
          <w:cs/>
        </w:rPr>
      </w:pPr>
    </w:p>
    <w:p w14:paraId="1BA95985" w14:textId="787A5232" w:rsidR="00D445DA" w:rsidRDefault="009F01BF" w:rsidP="006131BD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55FF8">
        <w:rPr>
          <w:rFonts w:asciiTheme="majorBidi" w:hAnsiTheme="majorBidi" w:cstheme="majorBidi" w:hint="cs"/>
          <w:b/>
          <w:bCs/>
          <w:sz w:val="30"/>
          <w:szCs w:val="30"/>
          <w:cs/>
        </w:rPr>
        <w:t>นโยบายการบัญชีที่มีสาระสำคัญ</w:t>
      </w:r>
    </w:p>
    <w:p w14:paraId="793499D8" w14:textId="77777777" w:rsidR="006131BD" w:rsidRPr="006131BD" w:rsidRDefault="006131BD" w:rsidP="006131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82E7271" w14:textId="316BF4B2" w:rsidR="00D76614" w:rsidRPr="00055FF8" w:rsidRDefault="00D76614" w:rsidP="0008453C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b/>
          <w:bCs/>
          <w:i/>
          <w:iCs/>
          <w:sz w:val="30"/>
          <w:szCs w:val="30"/>
        </w:rPr>
      </w:pPr>
      <w:r w:rsidRPr="00055FF8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4880FAFF" w14:textId="77777777" w:rsidR="003B73A1" w:rsidRPr="00055FF8" w:rsidRDefault="003B73A1" w:rsidP="003B73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630"/>
        <w:jc w:val="thaiDistribute"/>
        <w:textAlignment w:val="baselin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6E32E48" w14:textId="72C0EEB3" w:rsidR="003B73A1" w:rsidRPr="00055FF8" w:rsidRDefault="002F6CDA" w:rsidP="00ED4C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055FF8">
        <w:rPr>
          <w:rFonts w:ascii="Angsana New" w:eastAsia="MS Mincho" w:hAnsi="Angsana New" w:cs="Angsana New" w:hint="cs"/>
          <w:sz w:val="30"/>
          <w:szCs w:val="30"/>
          <w:cs/>
        </w:rPr>
        <w:t>งบการเงินรวมประกอบด้วย</w:t>
      </w:r>
      <w:r w:rsidR="00BD181D" w:rsidRPr="00055FF8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Pr="00055FF8">
        <w:rPr>
          <w:rFonts w:ascii="Angsana New" w:eastAsia="MS Mincho" w:hAnsi="Angsana New" w:cs="Angsana New" w:hint="cs"/>
          <w:sz w:val="30"/>
          <w:szCs w:val="30"/>
          <w:cs/>
        </w:rPr>
        <w:t>งบการเงินของบริษัทและบริษัทย่อย</w:t>
      </w:r>
      <w:r w:rsidRPr="00055FF8">
        <w:rPr>
          <w:rFonts w:ascii="Angsana New" w:eastAsia="MS Mincho" w:hAnsi="Angsana New" w:cs="Angsana New"/>
          <w:sz w:val="30"/>
          <w:szCs w:val="30"/>
          <w:cs/>
        </w:rPr>
        <w:t xml:space="preserve"> (</w:t>
      </w:r>
      <w:r w:rsidRPr="00055FF8">
        <w:rPr>
          <w:rFonts w:ascii="Angsana New" w:eastAsia="MS Mincho" w:hAnsi="Angsana New" w:cs="Angsana New" w:hint="cs"/>
          <w:sz w:val="30"/>
          <w:szCs w:val="30"/>
          <w:cs/>
        </w:rPr>
        <w:t>รวมกันเรียกว่า</w:t>
      </w:r>
      <w:r w:rsidRPr="00055FF8">
        <w:rPr>
          <w:rFonts w:ascii="Angsana New" w:eastAsia="MS Mincho" w:hAnsi="Angsana New" w:cs="Angsana New"/>
          <w:sz w:val="30"/>
          <w:szCs w:val="30"/>
          <w:cs/>
        </w:rPr>
        <w:t xml:space="preserve"> “</w:t>
      </w:r>
      <w:r w:rsidRPr="00055FF8">
        <w:rPr>
          <w:rFonts w:ascii="Angsana New" w:eastAsia="MS Mincho" w:hAnsi="Angsana New" w:cs="Angsana New" w:hint="cs"/>
          <w:sz w:val="30"/>
          <w:szCs w:val="30"/>
          <w:cs/>
        </w:rPr>
        <w:t>กลุ่มบริษัท</w:t>
      </w:r>
      <w:r w:rsidRPr="00055FF8">
        <w:rPr>
          <w:rFonts w:ascii="Angsana New" w:eastAsia="MS Mincho" w:hAnsi="Angsana New" w:cs="Angsana New" w:hint="eastAsia"/>
          <w:sz w:val="30"/>
          <w:szCs w:val="30"/>
          <w:cs/>
        </w:rPr>
        <w:t>”</w:t>
      </w:r>
      <w:r w:rsidRPr="00055FF8">
        <w:rPr>
          <w:rFonts w:ascii="Angsana New" w:eastAsia="MS Mincho" w:hAnsi="Angsana New" w:cs="Angsana New"/>
          <w:sz w:val="30"/>
          <w:szCs w:val="30"/>
          <w:cs/>
        </w:rPr>
        <w:t xml:space="preserve">) </w:t>
      </w:r>
      <w:r w:rsidRPr="00055FF8">
        <w:rPr>
          <w:rFonts w:ascii="Angsana New" w:eastAsia="MS Mincho" w:hAnsi="Angsana New" w:cs="Angsana New" w:hint="cs"/>
          <w:sz w:val="30"/>
          <w:szCs w:val="30"/>
          <w:cs/>
        </w:rPr>
        <w:t>และส่วนได้เสียของกลุ่มบริษัทในบริษัทร่วม</w:t>
      </w:r>
      <w:r w:rsidR="00ED4CBA" w:rsidRPr="00055FF8">
        <w:rPr>
          <w:rFonts w:ascii="Angsana New" w:eastAsia="MS Mincho" w:hAnsi="Angsana New" w:cs="Angsana New" w:hint="cs"/>
          <w:sz w:val="30"/>
          <w:szCs w:val="30"/>
          <w:cs/>
        </w:rPr>
        <w:t xml:space="preserve">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4A1B3054" w14:textId="77777777" w:rsidR="0056470D" w:rsidRPr="00055FF8" w:rsidRDefault="0056470D" w:rsidP="00EF59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jc w:val="both"/>
        <w:rPr>
          <w:rFonts w:ascii="Angsana New" w:hAnsi="Angsana New" w:cstheme="minorBidi"/>
          <w:sz w:val="30"/>
          <w:szCs w:val="30"/>
        </w:rPr>
      </w:pPr>
    </w:p>
    <w:p w14:paraId="5E4BA4D6" w14:textId="10CE01FA" w:rsidR="00735DA9" w:rsidRPr="00055FF8" w:rsidRDefault="00424A9C" w:rsidP="00D82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both"/>
        <w:rPr>
          <w:rFonts w:ascii="Angsana New" w:eastAsia="MS Mincho" w:hAnsi="Angsana New" w:cs="Angsana New"/>
          <w:i/>
          <w:iCs/>
          <w:spacing w:val="-12"/>
          <w:sz w:val="30"/>
          <w:szCs w:val="30"/>
        </w:rPr>
      </w:pPr>
      <w:r w:rsidRPr="00055FF8">
        <w:rPr>
          <w:rFonts w:ascii="Angsana New" w:eastAsia="MS Mincho" w:hAnsi="Angsana New" w:cs="Angsana New" w:hint="cs"/>
          <w:i/>
          <w:iCs/>
          <w:spacing w:val="-12"/>
          <w:sz w:val="30"/>
          <w:szCs w:val="30"/>
          <w:cs/>
        </w:rPr>
        <w:t>ส่วนได้เสียที่ไม่มีอำนาจควบคุม</w:t>
      </w:r>
    </w:p>
    <w:p w14:paraId="4A2E8C3E" w14:textId="77777777" w:rsidR="0056470D" w:rsidRPr="00055FF8" w:rsidRDefault="0056470D" w:rsidP="003B73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630"/>
        <w:jc w:val="thaiDistribute"/>
        <w:textAlignment w:val="baseline"/>
        <w:rPr>
          <w:rFonts w:ascii="Angsana New" w:hAnsi="Angsana New"/>
          <w:i/>
          <w:iCs/>
          <w:sz w:val="30"/>
          <w:szCs w:val="30"/>
        </w:rPr>
      </w:pPr>
    </w:p>
    <w:p w14:paraId="26F4AC51" w14:textId="77777777" w:rsidR="006131BD" w:rsidRPr="00AE1989" w:rsidRDefault="00735DA9" w:rsidP="001736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pacing w:val="4"/>
          <w:sz w:val="30"/>
          <w:szCs w:val="30"/>
        </w:rPr>
      </w:pPr>
      <w:r w:rsidRPr="00055FF8">
        <w:rPr>
          <w:rFonts w:ascii="Angsana New" w:hAnsi="Angsana New" w:hint="cs"/>
          <w:spacing w:val="-6"/>
          <w:sz w:val="30"/>
          <w:szCs w:val="30"/>
          <w:cs/>
        </w:rPr>
        <w:t>ณ</w:t>
      </w:r>
      <w:r w:rsidRPr="00055FF8">
        <w:rPr>
          <w:rFonts w:ascii="Angsana New" w:hAnsi="Angsana New" w:cs="Times New Roman"/>
          <w:spacing w:val="-6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วันที่ซื้อธุรกิจ</w:t>
      </w:r>
      <w:r w:rsidRPr="00055FF8">
        <w:rPr>
          <w:rFonts w:ascii="Angsana New" w:hAnsi="Angsana New" w:cs="Times New Roman"/>
          <w:spacing w:val="-6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</w:t>
      </w:r>
      <w:r w:rsidR="002B147C" w:rsidRPr="00055FF8">
        <w:rPr>
          <w:rFonts w:ascii="Angsana New" w:hAnsi="Angsana New"/>
          <w:spacing w:val="-6"/>
          <w:sz w:val="30"/>
          <w:szCs w:val="30"/>
          <w:cs/>
        </w:rPr>
        <w:br/>
      </w:r>
      <w:r w:rsidRPr="00885D2F">
        <w:rPr>
          <w:rFonts w:ascii="Angsana New" w:hAnsi="Angsana New" w:hint="cs"/>
          <w:spacing w:val="6"/>
          <w:sz w:val="30"/>
          <w:szCs w:val="30"/>
          <w:cs/>
        </w:rPr>
        <w:t>จากผู้ถูกซื้อ</w:t>
      </w:r>
      <w:r w:rsidRPr="00885D2F">
        <w:rPr>
          <w:rFonts w:ascii="Angsana New" w:hAnsi="Angsana New" w:cs="Times New Roman"/>
          <w:spacing w:val="6"/>
          <w:sz w:val="30"/>
          <w:szCs w:val="30"/>
          <w:cs/>
        </w:rPr>
        <w:t xml:space="preserve"> </w:t>
      </w:r>
      <w:r w:rsidRPr="00AE1989">
        <w:rPr>
          <w:rFonts w:ascii="Angsana New" w:hAnsi="Angsana New" w:hint="cs"/>
          <w:spacing w:val="4"/>
          <w:sz w:val="30"/>
          <w:szCs w:val="30"/>
          <w:cs/>
        </w:rPr>
        <w:t>เมื่อมีการเปลี่ยนแปลงส่วน</w:t>
      </w:r>
      <w:r w:rsidRPr="00885D2F">
        <w:rPr>
          <w:rFonts w:ascii="Angsana New" w:hAnsi="Angsana New" w:hint="cs"/>
          <w:spacing w:val="6"/>
          <w:sz w:val="30"/>
          <w:szCs w:val="30"/>
          <w:cs/>
        </w:rPr>
        <w:t>ได้เสียในบริษัทย่อยของกลุ่มบริษัทที่ไม่ทำให้กลุ่มบริษัทสูญเสียอำนาจ</w:t>
      </w:r>
    </w:p>
    <w:p w14:paraId="3140EBE2" w14:textId="77777777" w:rsidR="006131BD" w:rsidRPr="000E0D44" w:rsidRDefault="00735DA9" w:rsidP="001736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30"/>
          <w:szCs w:val="30"/>
        </w:rPr>
      </w:pPr>
      <w:r w:rsidRPr="000E0D44">
        <w:rPr>
          <w:rFonts w:ascii="Angsana New" w:hAnsi="Angsana New" w:hint="cs"/>
          <w:spacing w:val="-2"/>
          <w:sz w:val="30"/>
          <w:szCs w:val="30"/>
          <w:cs/>
        </w:rPr>
        <w:t>การควบคุม</w:t>
      </w:r>
      <w:r w:rsidRPr="000E0D44">
        <w:rPr>
          <w:rFonts w:ascii="Angsana New" w:hAnsi="Angsana New" w:cs="Times New Roman"/>
          <w:spacing w:val="-2"/>
          <w:sz w:val="30"/>
          <w:szCs w:val="30"/>
          <w:cs/>
        </w:rPr>
        <w:t xml:space="preserve"> </w:t>
      </w:r>
      <w:r w:rsidRPr="00AE1989">
        <w:rPr>
          <w:rFonts w:ascii="Angsana New" w:hAnsi="Angsana New" w:hint="cs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</w:t>
      </w:r>
    </w:p>
    <w:p w14:paraId="6574AA47" w14:textId="22A607A8" w:rsidR="00735DA9" w:rsidRPr="00055FF8" w:rsidRDefault="00735DA9" w:rsidP="001736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30"/>
          <w:szCs w:val="30"/>
        </w:rPr>
      </w:pPr>
      <w:r w:rsidRPr="00055FF8">
        <w:rPr>
          <w:rFonts w:ascii="Angsana New" w:hAnsi="Angsana New" w:hint="cs"/>
          <w:spacing w:val="-6"/>
          <w:sz w:val="30"/>
          <w:szCs w:val="30"/>
          <w:cs/>
        </w:rPr>
        <w:t>ที่จ่าย</w:t>
      </w:r>
      <w:r w:rsidR="002B147C" w:rsidRPr="00055FF8">
        <w:rPr>
          <w:rFonts w:ascii="Angsana New" w:hAnsi="Angsana New" w:hint="cs"/>
          <w:spacing w:val="-6"/>
          <w:sz w:val="30"/>
          <w:szCs w:val="30"/>
          <w:cs/>
        </w:rPr>
        <w:t>หรือรับ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จากการได้มา</w:t>
      </w:r>
      <w:r w:rsidR="009D0F74" w:rsidRPr="00055FF8">
        <w:rPr>
          <w:rFonts w:ascii="Angsana New" w:hAnsi="Angsana New" w:hint="cs"/>
          <w:spacing w:val="-6"/>
          <w:sz w:val="30"/>
          <w:szCs w:val="30"/>
          <w:cs/>
        </w:rPr>
        <w:t>หรือจำหน่ายไป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ซึ่งส่วนได้เสียที่ไม่มีอำนาจควบคุมโดยอำนาจควบคุมไม่เปลี่ยนแปลงรับรู้</w:t>
      </w:r>
      <w:r w:rsidR="00CD5EE6" w:rsidRPr="00055FF8">
        <w:rPr>
          <w:rFonts w:ascii="Angsana New" w:hAnsi="Angsana New"/>
          <w:spacing w:val="-6"/>
          <w:sz w:val="30"/>
          <w:szCs w:val="30"/>
          <w:cs/>
        </w:rPr>
        <w:br/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เป็นส่วนเกิน</w:t>
      </w:r>
      <w:r w:rsidR="00EC47DA" w:rsidRPr="00055FF8">
        <w:rPr>
          <w:rFonts w:ascii="Angsana New" w:hAnsi="Angsana New" w:cs="Times New Roman"/>
          <w:spacing w:val="-6"/>
          <w:sz w:val="30"/>
          <w:szCs w:val="30"/>
        </w:rPr>
        <w:t>/</w:t>
      </w:r>
      <w:r w:rsidR="00EC47DA" w:rsidRPr="00055FF8">
        <w:rPr>
          <w:rFonts w:ascii="Angsana New" w:hAnsi="Angsana New" w:hint="cs"/>
          <w:spacing w:val="-6"/>
          <w:sz w:val="30"/>
          <w:szCs w:val="30"/>
          <w:cs/>
        </w:rPr>
        <w:t>ส่วนต่ำกว่า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ทุนอื่นในส่วนของเจ้าของ</w:t>
      </w:r>
    </w:p>
    <w:p w14:paraId="6BB27AA0" w14:textId="77777777" w:rsidR="005E6B10" w:rsidRPr="00055FF8" w:rsidRDefault="005E6B10" w:rsidP="00ED4C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hAnsi="Angsana New" w:cstheme="minorBidi"/>
          <w:spacing w:val="-6"/>
          <w:sz w:val="30"/>
          <w:szCs w:val="30"/>
        </w:rPr>
      </w:pPr>
    </w:p>
    <w:p w14:paraId="40D9F4E3" w14:textId="6B961927" w:rsidR="00B62A8C" w:rsidRPr="00055FF8" w:rsidRDefault="00B62A8C" w:rsidP="001736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i/>
          <w:iCs/>
          <w:spacing w:val="-6"/>
          <w:sz w:val="30"/>
          <w:szCs w:val="30"/>
        </w:rPr>
      </w:pPr>
      <w:r w:rsidRPr="00055FF8">
        <w:rPr>
          <w:rFonts w:ascii="Angsana New" w:hAnsi="Angsana New" w:hint="cs"/>
          <w:i/>
          <w:iCs/>
          <w:spacing w:val="-6"/>
          <w:sz w:val="30"/>
          <w:szCs w:val="30"/>
          <w:cs/>
        </w:rPr>
        <w:t>การสูญเสียอำนาจควบคุม</w:t>
      </w:r>
    </w:p>
    <w:p w14:paraId="784FD47E" w14:textId="2997D232" w:rsidR="00B62A8C" w:rsidRPr="00055FF8" w:rsidRDefault="00B62A8C" w:rsidP="001736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i/>
          <w:iCs/>
          <w:spacing w:val="-6"/>
          <w:sz w:val="30"/>
          <w:szCs w:val="30"/>
        </w:rPr>
      </w:pPr>
    </w:p>
    <w:p w14:paraId="40679BB6" w14:textId="31D4213F" w:rsidR="00B62A8C" w:rsidRPr="00055FF8" w:rsidRDefault="00E21465" w:rsidP="001736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30"/>
          <w:szCs w:val="30"/>
        </w:rPr>
      </w:pPr>
      <w:r w:rsidRPr="00055FF8">
        <w:rPr>
          <w:rFonts w:ascii="Angsana New" w:hAnsi="Angsana New" w:hint="cs"/>
          <w:spacing w:val="-6"/>
          <w:sz w:val="30"/>
          <w:szCs w:val="30"/>
          <w:cs/>
        </w:rPr>
        <w:t>เมื่อกลุ่มบริษัทสูญเสียการควบคุมในบริษัทย่อย</w:t>
      </w:r>
      <w:r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กลุ่มบริษัทตัดรายการสินทรัพย์และหนี้สิน</w:t>
      </w:r>
      <w:r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ส่วนได้เสียที่ไม่มี</w:t>
      </w:r>
      <w:r w:rsidR="00A703EA" w:rsidRPr="00055FF8">
        <w:rPr>
          <w:rFonts w:ascii="Angsana New" w:hAnsi="Angsana New"/>
          <w:spacing w:val="-6"/>
          <w:sz w:val="30"/>
          <w:szCs w:val="30"/>
          <w:cs/>
        </w:rPr>
        <w:br/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อำนาจควบคุมและส่วนประกอบอื่นในส่วนของเจ้าของที่เกี่ยวข้องกับบริษัทย่อยนั้น</w:t>
      </w:r>
      <w:r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ผลกำไรหรือขาดทุนที่เกิดขึ้น</w:t>
      </w:r>
      <w:r w:rsidR="00A703EA" w:rsidRPr="00055FF8">
        <w:rPr>
          <w:rFonts w:ascii="Angsana New" w:hAnsi="Angsana New"/>
          <w:spacing w:val="-6"/>
          <w:sz w:val="30"/>
          <w:szCs w:val="30"/>
          <w:cs/>
        </w:rPr>
        <w:br/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จากการสูญเสียการควบคุมในบริษัทย่อยรับรู้ในกำไรหรือขาดทุน</w:t>
      </w:r>
      <w:r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ส่วนได้เสียในบริษัทย่อยเดิมที่ยังคงเหลืออยู่ให้</w:t>
      </w:r>
      <w:r w:rsidR="00A703EA" w:rsidRPr="00055FF8">
        <w:rPr>
          <w:rFonts w:ascii="Angsana New" w:hAnsi="Angsana New"/>
          <w:spacing w:val="-6"/>
          <w:sz w:val="30"/>
          <w:szCs w:val="30"/>
          <w:cs/>
        </w:rPr>
        <w:br/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วัดมูลค่าด้วยมูลค่ายุติธรรม</w:t>
      </w:r>
      <w:r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ณ</w:t>
      </w:r>
      <w:r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วันที่สูญเสียการควบคุม</w:t>
      </w:r>
    </w:p>
    <w:p w14:paraId="14E6090D" w14:textId="601AA5C7" w:rsidR="00E21465" w:rsidRPr="00055FF8" w:rsidRDefault="00E21465" w:rsidP="001736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 w:cs="Times New Roman"/>
          <w:spacing w:val="-6"/>
          <w:sz w:val="30"/>
          <w:szCs w:val="30"/>
          <w:cs/>
        </w:rPr>
      </w:pPr>
    </w:p>
    <w:p w14:paraId="7EB8CEFF" w14:textId="4BE5BB91" w:rsidR="00FE1CDE" w:rsidRPr="00055FF8" w:rsidRDefault="00AE75E9" w:rsidP="00AE75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both"/>
        <w:rPr>
          <w:rFonts w:ascii="Angsana New" w:eastAsia="MS Mincho" w:hAnsi="Angsana New" w:cs="Angsana New"/>
          <w:i/>
          <w:iCs/>
          <w:spacing w:val="-12"/>
          <w:sz w:val="30"/>
          <w:szCs w:val="30"/>
        </w:rPr>
      </w:pPr>
      <w:r w:rsidRPr="00055FF8">
        <w:rPr>
          <w:rFonts w:ascii="Angsana New" w:eastAsia="MS Mincho" w:hAnsi="Angsana New" w:cs="Angsana New" w:hint="cs"/>
          <w:i/>
          <w:iCs/>
          <w:spacing w:val="-12"/>
          <w:sz w:val="30"/>
          <w:szCs w:val="30"/>
          <w:cs/>
        </w:rPr>
        <w:t>ส่วนได้เสียในเงินลงทุนที่บันทึก</w:t>
      </w:r>
      <w:r w:rsidR="00E21465" w:rsidRPr="00055FF8">
        <w:rPr>
          <w:rFonts w:ascii="Angsana New" w:eastAsia="MS Mincho" w:hAnsi="Angsana New" w:cs="Angsana New" w:hint="cs"/>
          <w:i/>
          <w:iCs/>
          <w:spacing w:val="-12"/>
          <w:sz w:val="30"/>
          <w:szCs w:val="30"/>
          <w:cs/>
        </w:rPr>
        <w:t>ตามวิธี</w:t>
      </w:r>
      <w:r w:rsidRPr="00055FF8">
        <w:rPr>
          <w:rFonts w:ascii="Angsana New" w:eastAsia="MS Mincho" w:hAnsi="Angsana New" w:cs="Angsana New" w:hint="cs"/>
          <w:i/>
          <w:iCs/>
          <w:spacing w:val="-12"/>
          <w:sz w:val="30"/>
          <w:szCs w:val="30"/>
          <w:cs/>
        </w:rPr>
        <w:t>ส่วนได้เสีย</w:t>
      </w:r>
    </w:p>
    <w:p w14:paraId="6DFBF08C" w14:textId="77777777" w:rsidR="00EF594C" w:rsidRPr="00055FF8" w:rsidRDefault="00EF594C" w:rsidP="00AE75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both"/>
        <w:rPr>
          <w:rFonts w:ascii="Angsana New" w:eastAsia="MS Mincho" w:hAnsi="Angsana New" w:cs="Angsana New"/>
          <w:i/>
          <w:iCs/>
          <w:spacing w:val="-12"/>
          <w:sz w:val="30"/>
          <w:szCs w:val="30"/>
          <w:cs/>
        </w:rPr>
      </w:pPr>
    </w:p>
    <w:p w14:paraId="0181ECC6" w14:textId="048A4A84" w:rsidR="001B5EB3" w:rsidRPr="00055FF8" w:rsidRDefault="00FE1CDE" w:rsidP="001B31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30"/>
          <w:szCs w:val="30"/>
        </w:rPr>
      </w:pPr>
      <w:r w:rsidRPr="00055FF8">
        <w:rPr>
          <w:rFonts w:ascii="Angsana New" w:hAnsi="Angsana New" w:hint="cs"/>
          <w:spacing w:val="-6"/>
          <w:sz w:val="30"/>
          <w:szCs w:val="30"/>
          <w:cs/>
        </w:rPr>
        <w:t>กลุ่มบริษัทมีอิทธิพลอย่างมีนัยสำคัญ</w:t>
      </w:r>
      <w:r w:rsidR="005C5313" w:rsidRPr="00055FF8">
        <w:rPr>
          <w:rFonts w:ascii="Angsana New" w:hAnsi="Angsana New" w:hint="cs"/>
          <w:spacing w:val="-6"/>
          <w:sz w:val="30"/>
          <w:szCs w:val="30"/>
          <w:cs/>
        </w:rPr>
        <w:t xml:space="preserve">ในผู้ที่ได้รับการลงทุนตามที่เปิดเผยในหมายเหตุข้อ </w:t>
      </w:r>
      <w:r w:rsidR="005C5313" w:rsidRPr="00055FF8">
        <w:rPr>
          <w:rFonts w:ascii="Angsana New" w:hAnsi="Angsana New"/>
          <w:spacing w:val="-6"/>
          <w:sz w:val="30"/>
          <w:szCs w:val="30"/>
        </w:rPr>
        <w:t xml:space="preserve">10 </w:t>
      </w:r>
      <w:r w:rsidR="003A0BFE">
        <w:rPr>
          <w:rFonts w:ascii="Angsana New" w:hAnsi="Angsana New"/>
          <w:spacing w:val="-6"/>
          <w:sz w:val="30"/>
          <w:szCs w:val="30"/>
        </w:rPr>
        <w:t xml:space="preserve"> </w:t>
      </w:r>
      <w:r w:rsidR="001B5EB3" w:rsidRPr="00055FF8">
        <w:rPr>
          <w:rFonts w:ascii="Angsana New" w:hAnsi="Angsana New" w:hint="cs"/>
          <w:spacing w:val="-6"/>
          <w:sz w:val="30"/>
          <w:szCs w:val="30"/>
          <w:cs/>
        </w:rPr>
        <w:t>กลุ่มบริษัทรับรู้เงินลงทุนในบริษัทร่วมในงบการเงินรวมด้วยวิธีส่วนได้เสีย</w:t>
      </w:r>
      <w:r w:rsidR="005C5313" w:rsidRPr="00055FF8">
        <w:rPr>
          <w:rFonts w:ascii="Angsana New" w:hAnsi="Angsana New" w:hint="cs"/>
          <w:spacing w:val="-6"/>
          <w:sz w:val="30"/>
          <w:szCs w:val="30"/>
          <w:cs/>
        </w:rPr>
        <w:t xml:space="preserve">จนถึงวันที่ความมีอิทธิพลอย่างมีนัยสำคัญสิ้นสุดลง </w:t>
      </w:r>
      <w:r w:rsidR="001B5EB3" w:rsidRPr="00055FF8">
        <w:rPr>
          <w:rFonts w:ascii="Angsana New" w:hAnsi="Angsana New" w:hint="cs"/>
          <w:spacing w:val="-6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</w:t>
      </w:r>
      <w:r w:rsidR="001B5EB3"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1B5EB3" w:rsidRPr="00055FF8">
        <w:rPr>
          <w:rFonts w:ascii="Angsana New" w:hAnsi="Angsana New" w:hint="cs"/>
          <w:spacing w:val="-6"/>
          <w:sz w:val="30"/>
          <w:szCs w:val="30"/>
          <w:cs/>
        </w:rPr>
        <w:t>ภายหลังการรับรู้รายการเริ่มแรก</w:t>
      </w:r>
      <w:r w:rsidR="001B5EB3" w:rsidRPr="00766C6F">
        <w:rPr>
          <w:rFonts w:ascii="Angsana New" w:hAnsi="Angsana New" w:hint="cs"/>
          <w:spacing w:val="-16"/>
          <w:sz w:val="30"/>
          <w:szCs w:val="30"/>
          <w:cs/>
        </w:rPr>
        <w:t>เงินปันผลรับ</w:t>
      </w:r>
      <w:r w:rsidR="001B5EB3" w:rsidRPr="00766C6F">
        <w:rPr>
          <w:rFonts w:ascii="Angsana New" w:hAnsi="Angsana New"/>
          <w:spacing w:val="-16"/>
          <w:sz w:val="30"/>
          <w:szCs w:val="30"/>
          <w:cs/>
        </w:rPr>
        <w:t xml:space="preserve">  </w:t>
      </w:r>
      <w:r w:rsidR="001B5EB3" w:rsidRPr="00766C6F">
        <w:rPr>
          <w:rFonts w:ascii="Angsana New" w:hAnsi="Angsana New" w:hint="cs"/>
          <w:spacing w:val="-16"/>
          <w:sz w:val="30"/>
          <w:szCs w:val="30"/>
          <w:cs/>
        </w:rPr>
        <w:t>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</w:t>
      </w:r>
      <w:r w:rsidR="00766C6F">
        <w:rPr>
          <w:rFonts w:ascii="Angsana New" w:hAnsi="Angsana New" w:hint="cs"/>
          <w:spacing w:val="-16"/>
          <w:sz w:val="30"/>
          <w:szCs w:val="30"/>
          <w:cs/>
        </w:rPr>
        <w:t>ม</w:t>
      </w:r>
      <w:r w:rsidR="001B5EB3" w:rsidRPr="00766C6F">
        <w:rPr>
          <w:rFonts w:ascii="Angsana New" w:hAnsi="Angsana New" w:hint="cs"/>
          <w:spacing w:val="-16"/>
          <w:sz w:val="30"/>
          <w:szCs w:val="30"/>
          <w:cs/>
        </w:rPr>
        <w:t>บริษัทจะถูกบันทึกในงบการเงินรวม</w:t>
      </w:r>
    </w:p>
    <w:p w14:paraId="3021D86E" w14:textId="77777777" w:rsidR="00132691" w:rsidRPr="00055FF8" w:rsidRDefault="00132691" w:rsidP="001736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30"/>
          <w:szCs w:val="30"/>
        </w:rPr>
      </w:pPr>
    </w:p>
    <w:p w14:paraId="080D5233" w14:textId="77777777" w:rsidR="00180B08" w:rsidRDefault="00180B08" w:rsidP="001736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30"/>
          <w:szCs w:val="30"/>
        </w:rPr>
      </w:pPr>
    </w:p>
    <w:p w14:paraId="29256255" w14:textId="77777777" w:rsidR="009A1411" w:rsidRPr="00055FF8" w:rsidRDefault="009A1411" w:rsidP="001736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30"/>
          <w:szCs w:val="30"/>
        </w:rPr>
      </w:pPr>
    </w:p>
    <w:p w14:paraId="0DBA7EFA" w14:textId="0CCACBC0" w:rsidR="00132691" w:rsidRPr="00055FF8" w:rsidRDefault="00132691" w:rsidP="00132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both"/>
        <w:rPr>
          <w:rFonts w:ascii="Angsana New" w:eastAsia="MS Mincho" w:hAnsi="Angsana New" w:cs="Angsana New"/>
          <w:i/>
          <w:iCs/>
          <w:spacing w:val="-12"/>
          <w:sz w:val="30"/>
          <w:szCs w:val="30"/>
        </w:rPr>
      </w:pPr>
      <w:r w:rsidRPr="00055FF8">
        <w:rPr>
          <w:rFonts w:ascii="Angsana New" w:eastAsia="MS Mincho" w:hAnsi="Angsana New" w:cs="Angsana New" w:hint="cs"/>
          <w:i/>
          <w:iCs/>
          <w:spacing w:val="-12"/>
          <w:sz w:val="30"/>
          <w:szCs w:val="30"/>
          <w:cs/>
        </w:rPr>
        <w:t>การตัดรายการ</w:t>
      </w:r>
      <w:r w:rsidR="00E21465" w:rsidRPr="00055FF8">
        <w:rPr>
          <w:rFonts w:ascii="Angsana New" w:eastAsia="MS Mincho" w:hAnsi="Angsana New" w:cs="Angsana New" w:hint="cs"/>
          <w:i/>
          <w:iCs/>
          <w:spacing w:val="-12"/>
          <w:sz w:val="30"/>
          <w:szCs w:val="30"/>
          <w:cs/>
        </w:rPr>
        <w:t>ในงบการเงินรวม</w:t>
      </w:r>
    </w:p>
    <w:p w14:paraId="6487FECF" w14:textId="504734B3" w:rsidR="008E62E0" w:rsidRPr="00055FF8" w:rsidRDefault="008E62E0" w:rsidP="003B73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630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06C0004D" w14:textId="77777777" w:rsidR="00D95266" w:rsidRPr="00D95266" w:rsidRDefault="008E62E0" w:rsidP="001736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30"/>
          <w:szCs w:val="30"/>
        </w:rPr>
      </w:pPr>
      <w:r w:rsidRPr="00D95266">
        <w:rPr>
          <w:rFonts w:ascii="Angsana New" w:hAnsi="Angsana New" w:hint="cs"/>
          <w:spacing w:val="2"/>
          <w:sz w:val="30"/>
          <w:szCs w:val="30"/>
          <w:cs/>
        </w:rPr>
        <w:t>ยอดคงเหลือและรายการบัญชีระหว่างกิจการในกลุ่ม</w:t>
      </w:r>
      <w:r w:rsidR="006126D7" w:rsidRPr="00D95266">
        <w:rPr>
          <w:rFonts w:ascii="Angsana New" w:hAnsi="Angsana New" w:hint="cs"/>
          <w:spacing w:val="2"/>
          <w:sz w:val="30"/>
          <w:szCs w:val="30"/>
          <w:cs/>
        </w:rPr>
        <w:t>บริษัท</w:t>
      </w:r>
      <w:r w:rsidRPr="00D9526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D95266">
        <w:rPr>
          <w:rFonts w:ascii="Angsana New" w:hAnsi="Angsana New" w:hint="cs"/>
          <w:spacing w:val="-2"/>
          <w:sz w:val="30"/>
          <w:szCs w:val="30"/>
          <w:cs/>
        </w:rPr>
        <w:t>รวมถึงรายได้หรือค่าใช้จ่ายที่ยังไม่เกิดขึ้นจริง</w:t>
      </w:r>
      <w:r w:rsidR="00F63CC6" w:rsidRPr="00D9526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95266">
        <w:rPr>
          <w:rFonts w:ascii="Angsana New" w:hAnsi="Angsana New" w:hint="cs"/>
          <w:spacing w:val="-2"/>
          <w:sz w:val="30"/>
          <w:szCs w:val="30"/>
          <w:cs/>
        </w:rPr>
        <w:t>ซึ่งเป็นผล</w:t>
      </w:r>
    </w:p>
    <w:p w14:paraId="56BD8746" w14:textId="076347A4" w:rsidR="008E62E0" w:rsidRPr="00055FF8" w:rsidRDefault="008E62E0" w:rsidP="001736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30"/>
          <w:szCs w:val="30"/>
        </w:rPr>
      </w:pPr>
      <w:r w:rsidRPr="00055FF8">
        <w:rPr>
          <w:rFonts w:ascii="Angsana New" w:hAnsi="Angsana New" w:hint="cs"/>
          <w:spacing w:val="-6"/>
          <w:sz w:val="30"/>
          <w:szCs w:val="30"/>
          <w:cs/>
        </w:rPr>
        <w:t>มาจากรายการระหว่างกิจการในกลุ่ม</w:t>
      </w:r>
      <w:r w:rsidR="001509F3" w:rsidRPr="00055FF8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ถูกตัดรายการในการจัดทำงบการเงินรวม</w:t>
      </w:r>
      <w:r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EC47DA" w:rsidRPr="00055FF8">
        <w:rPr>
          <w:rFonts w:ascii="Angsana New" w:hAnsi="Angsana New" w:hint="cs"/>
          <w:spacing w:val="-6"/>
          <w:sz w:val="30"/>
          <w:szCs w:val="30"/>
          <w:cs/>
        </w:rPr>
        <w:t>กำไรที่ยังไม่เกิดขึ้นจริงซึ่งเป็น</w:t>
      </w:r>
      <w:r w:rsidR="00DB4C90" w:rsidRPr="00055FF8">
        <w:rPr>
          <w:rFonts w:ascii="Angsana New" w:hAnsi="Angsana New"/>
          <w:spacing w:val="-6"/>
          <w:sz w:val="30"/>
          <w:szCs w:val="30"/>
          <w:cs/>
        </w:rPr>
        <w:br/>
      </w:r>
      <w:r w:rsidR="00EC47DA" w:rsidRPr="00055FF8">
        <w:rPr>
          <w:rFonts w:ascii="Angsana New" w:hAnsi="Angsana New" w:hint="cs"/>
          <w:spacing w:val="-6"/>
          <w:sz w:val="30"/>
          <w:szCs w:val="30"/>
          <w:cs/>
        </w:rPr>
        <w:t xml:space="preserve">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</w:t>
      </w:r>
      <w:r w:rsidR="0040067E" w:rsidRPr="00055FF8">
        <w:rPr>
          <w:rFonts w:ascii="Angsana New" w:hAnsi="Angsana New"/>
          <w:spacing w:val="-6"/>
          <w:sz w:val="30"/>
          <w:szCs w:val="30"/>
          <w:cs/>
        </w:rPr>
        <w:br/>
      </w:r>
      <w:r w:rsidRPr="00B704EC">
        <w:rPr>
          <w:rFonts w:ascii="Angsana New" w:hAnsi="Angsana New" w:hint="cs"/>
          <w:spacing w:val="-14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</w:t>
      </w:r>
      <w:r w:rsidRPr="00B704EC">
        <w:rPr>
          <w:rFonts w:ascii="Angsana New" w:hAnsi="Angsana New"/>
          <w:spacing w:val="-14"/>
          <w:sz w:val="30"/>
          <w:szCs w:val="30"/>
          <w:cs/>
        </w:rPr>
        <w:t xml:space="preserve"> </w:t>
      </w:r>
      <w:r w:rsidRPr="00B704EC">
        <w:rPr>
          <w:rFonts w:ascii="Angsana New" w:hAnsi="Angsana New" w:hint="cs"/>
          <w:spacing w:val="-14"/>
          <w:sz w:val="30"/>
          <w:szCs w:val="30"/>
          <w:cs/>
        </w:rPr>
        <w:t>แต่เท่าที่เมื่อไม่มีหลักฐานการด้อยค่าเกิดขึ้น</w:t>
      </w:r>
    </w:p>
    <w:p w14:paraId="522C55FC" w14:textId="77777777" w:rsidR="002F6CDA" w:rsidRPr="00055FF8" w:rsidRDefault="002F6CDA" w:rsidP="003B73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630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6B3B89A7" w14:textId="560FA5AC" w:rsidR="003B73A1" w:rsidRPr="00055FF8" w:rsidRDefault="003B73A1" w:rsidP="00605B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i/>
          <w:iCs/>
          <w:sz w:val="30"/>
          <w:szCs w:val="30"/>
        </w:rPr>
      </w:pPr>
      <w:r w:rsidRPr="00055FF8">
        <w:rPr>
          <w:rFonts w:ascii="Angsana New" w:hAnsi="Angsana New" w:hint="cs"/>
          <w:i/>
          <w:iCs/>
          <w:sz w:val="30"/>
          <w:szCs w:val="30"/>
          <w:cs/>
        </w:rPr>
        <w:t>การรวมธุรกิจ</w:t>
      </w:r>
    </w:p>
    <w:p w14:paraId="31538855" w14:textId="77777777" w:rsidR="008E62E0" w:rsidRPr="00B704EC" w:rsidRDefault="008E62E0" w:rsidP="001970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630"/>
        <w:jc w:val="thaiDistribute"/>
        <w:textAlignment w:val="baseline"/>
        <w:rPr>
          <w:rFonts w:ascii="Angsana New" w:hAnsi="Angsana New"/>
          <w:i/>
          <w:iCs/>
          <w:sz w:val="28"/>
          <w:szCs w:val="28"/>
        </w:rPr>
      </w:pPr>
    </w:p>
    <w:p w14:paraId="7039FD20" w14:textId="204DCBEE" w:rsidR="00556512" w:rsidRPr="00055FF8" w:rsidRDefault="0019706B" w:rsidP="00605B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30"/>
          <w:szCs w:val="30"/>
        </w:rPr>
      </w:pPr>
      <w:r w:rsidRPr="00055FF8">
        <w:rPr>
          <w:rFonts w:ascii="Angsana New" w:hAnsi="Angsana New" w:hint="cs"/>
          <w:spacing w:val="-6"/>
          <w:sz w:val="30"/>
          <w:szCs w:val="30"/>
          <w:cs/>
        </w:rPr>
        <w:t>กลุ่มบริษัทบันทึกบัญชีสำหรับการรวมธุรกิจตามวิธีซื้อ</w:t>
      </w:r>
      <w:r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8E62E0" w:rsidRPr="00055FF8">
        <w:rPr>
          <w:rFonts w:ascii="Angsana New" w:hAnsi="Angsana New" w:hint="cs"/>
          <w:spacing w:val="-6"/>
          <w:sz w:val="30"/>
          <w:szCs w:val="30"/>
          <w:cs/>
        </w:rPr>
        <w:t>เมื่อกลุ่มบริษัทประเมินว่ากลุ่มของกิจกรรมและสินทรัพย์ที่</w:t>
      </w:r>
      <w:r w:rsidR="005E65A9" w:rsidRPr="00055FF8">
        <w:rPr>
          <w:rFonts w:ascii="Angsana New" w:hAnsi="Angsana New"/>
          <w:spacing w:val="-6"/>
          <w:sz w:val="30"/>
          <w:szCs w:val="30"/>
          <w:cs/>
        </w:rPr>
        <w:br/>
      </w:r>
      <w:r w:rsidR="008E62E0" w:rsidRPr="00055FF8">
        <w:rPr>
          <w:rFonts w:ascii="Angsana New" w:hAnsi="Angsana New" w:hint="cs"/>
          <w:spacing w:val="-6"/>
          <w:sz w:val="30"/>
          <w:szCs w:val="30"/>
          <w:cs/>
        </w:rPr>
        <w:t>ซื้อมานั้น</w:t>
      </w:r>
      <w:r w:rsidR="006A4AFE" w:rsidRPr="00055FF8">
        <w:rPr>
          <w:rFonts w:ascii="Angsana New" w:hAnsi="Angsana New" w:hint="cs"/>
          <w:spacing w:val="-6"/>
          <w:sz w:val="30"/>
          <w:szCs w:val="30"/>
          <w:cs/>
        </w:rPr>
        <w:t>เข้านิยามธุรกิจและอำน</w:t>
      </w:r>
      <w:r w:rsidR="008E62E0" w:rsidRPr="00055FF8">
        <w:rPr>
          <w:rFonts w:ascii="Angsana New" w:hAnsi="Angsana New" w:hint="cs"/>
          <w:spacing w:val="-10"/>
          <w:sz w:val="30"/>
          <w:szCs w:val="30"/>
          <w:cs/>
        </w:rPr>
        <w:t>าจในการควบคุมนั้นได้ถูกโอนมาให้กลุ่มบริษัท</w:t>
      </w:r>
      <w:r w:rsidR="00AC5B0E" w:rsidRPr="00055FF8">
        <w:rPr>
          <w:rFonts w:ascii="Angsana New" w:hAnsi="Angsana New" w:hint="cs"/>
          <w:spacing w:val="-10"/>
          <w:sz w:val="30"/>
          <w:szCs w:val="30"/>
          <w:cs/>
        </w:rPr>
        <w:t xml:space="preserve"> ยกเว้นกรณีการรวมธุรกิจภายใต้การควบคุมเดียวกัน</w:t>
      </w:r>
      <w:r w:rsidR="008E62E0" w:rsidRPr="00055FF8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8E62E0"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</w:p>
    <w:p w14:paraId="41F3FEC5" w14:textId="77777777" w:rsidR="00556512" w:rsidRPr="00B704EC" w:rsidRDefault="00556512" w:rsidP="00605B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</w:p>
    <w:p w14:paraId="1902B505" w14:textId="4A45553D" w:rsidR="00BB138A" w:rsidRPr="00055FF8" w:rsidRDefault="006A4AFE" w:rsidP="00605B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30"/>
          <w:szCs w:val="30"/>
          <w:cs/>
        </w:rPr>
      </w:pPr>
      <w:r w:rsidRPr="00055FF8">
        <w:rPr>
          <w:rFonts w:ascii="Angsana New" w:hAnsi="Angsana New" w:hint="cs"/>
          <w:spacing w:val="-6"/>
          <w:sz w:val="30"/>
          <w:szCs w:val="30"/>
          <w:cs/>
        </w:rPr>
        <w:t>สิ่งตอบแทนที่โอนให้สำหรับการรวมธุรกิจและสินทรัพย์สุทธิที่ระบุได้ที่ได้มาวัดมูลค่าด้วยมูลค่ายุติธรรม</w:t>
      </w:r>
      <w:r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ค่าความนิยมที่เกิดขึ้นจะถูกทดสอบการด้อยค่าเป็นประจำทุกปี</w:t>
      </w:r>
      <w:r w:rsidRPr="00055FF8">
        <w:rPr>
          <w:rFonts w:ascii="Angsana New" w:hAnsi="Angsana New"/>
          <w:spacing w:val="-6"/>
          <w:sz w:val="30"/>
          <w:szCs w:val="30"/>
          <w:cs/>
        </w:rPr>
        <w:t xml:space="preserve"> (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ดูหมายเหตุข้อ</w:t>
      </w:r>
      <w:r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2E5C74">
        <w:rPr>
          <w:rFonts w:ascii="Angsana New" w:hAnsi="Angsana New"/>
          <w:spacing w:val="-6"/>
          <w:sz w:val="30"/>
          <w:szCs w:val="30"/>
        </w:rPr>
        <w:t>3</w:t>
      </w:r>
      <w:r w:rsidRPr="00055FF8">
        <w:rPr>
          <w:rFonts w:ascii="Angsana New" w:hAnsi="Angsana New"/>
          <w:spacing w:val="-6"/>
          <w:sz w:val="30"/>
          <w:szCs w:val="30"/>
          <w:cs/>
        </w:rPr>
        <w:t>(</w:t>
      </w:r>
      <w:r w:rsidR="00AF4CCA" w:rsidRPr="00055FF8">
        <w:rPr>
          <w:rFonts w:ascii="Angsana New" w:hAnsi="Angsana New" w:hint="cs"/>
          <w:spacing w:val="-6"/>
          <w:sz w:val="30"/>
          <w:szCs w:val="30"/>
          <w:cs/>
        </w:rPr>
        <w:t>ฏ</w:t>
      </w:r>
      <w:r w:rsidRPr="00055FF8">
        <w:rPr>
          <w:rFonts w:ascii="Angsana New" w:hAnsi="Angsana New"/>
          <w:spacing w:val="-6"/>
          <w:sz w:val="30"/>
          <w:szCs w:val="30"/>
          <w:cs/>
        </w:rPr>
        <w:t xml:space="preserve">)) </w:t>
      </w:r>
      <w:r w:rsidR="00BB138A">
        <w:rPr>
          <w:rFonts w:ascii="Angsana New" w:hAnsi="Angsana New" w:hint="cs"/>
          <w:spacing w:val="-6"/>
          <w:sz w:val="30"/>
          <w:szCs w:val="30"/>
          <w:cs/>
        </w:rPr>
        <w:t>กำไรจากการซื้อในราคาต่อรองรับรู้ใน</w:t>
      </w:r>
      <w:r w:rsidR="00BB138A">
        <w:rPr>
          <w:rFonts w:ascii="Angsana New" w:hAnsi="Angsana New"/>
          <w:spacing w:val="-6"/>
          <w:sz w:val="30"/>
          <w:szCs w:val="30"/>
          <w:cs/>
        </w:rPr>
        <w:t>กำไร</w:t>
      </w:r>
      <w:r w:rsidR="141E261B">
        <w:rPr>
          <w:rFonts w:ascii="Angsana New" w:hAnsi="Angsana New"/>
          <w:spacing w:val="-6"/>
          <w:sz w:val="30"/>
          <w:szCs w:val="30"/>
          <w:cs/>
        </w:rPr>
        <w:t>หรือ</w:t>
      </w:r>
      <w:r w:rsidR="00BB138A">
        <w:rPr>
          <w:rFonts w:ascii="Angsana New" w:hAnsi="Angsana New" w:hint="cs"/>
          <w:spacing w:val="-6"/>
          <w:sz w:val="30"/>
          <w:szCs w:val="30"/>
          <w:cs/>
        </w:rPr>
        <w:t>ขาดทุนทันที ต้นทุนที่เกี่ยวข้องกับการซื้อรับรู้เป็นค่าใช้จ่ายเมื่อเกิดขึ้น</w:t>
      </w:r>
    </w:p>
    <w:p w14:paraId="6EBC716A" w14:textId="4E57D556" w:rsidR="008E62E0" w:rsidRPr="00B704EC" w:rsidRDefault="008E62E0" w:rsidP="003B73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63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44086656" w14:textId="6866A1D5" w:rsidR="0019706B" w:rsidRPr="00055FF8" w:rsidRDefault="0019706B" w:rsidP="00605B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30"/>
          <w:szCs w:val="30"/>
        </w:rPr>
      </w:pPr>
      <w:r w:rsidRPr="00055FF8">
        <w:rPr>
          <w:rFonts w:ascii="Angsana New" w:hAnsi="Angsana New" w:hint="cs"/>
          <w:spacing w:val="-6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</w:t>
      </w:r>
      <w:r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รับรู้เป็นหนี้สินหากมีภาระผูกพันในปัจจุบันซึ่ง</w:t>
      </w:r>
      <w:r w:rsidR="0016017B" w:rsidRPr="00055FF8">
        <w:rPr>
          <w:rFonts w:ascii="Angsana New" w:hAnsi="Angsana New"/>
          <w:spacing w:val="-6"/>
          <w:sz w:val="30"/>
          <w:szCs w:val="30"/>
          <w:cs/>
        </w:rPr>
        <w:br/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เกิดขึ้นจากเหตุการณ์ในอดีต</w:t>
      </w:r>
      <w:r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และสามารถวัดมูลค่ายุติธรรมได้อย่างน่าเชื่อถือ</w:t>
      </w:r>
    </w:p>
    <w:p w14:paraId="445B4CEF" w14:textId="7DA33D85" w:rsidR="006237DB" w:rsidRPr="00B704EC" w:rsidRDefault="006237DB" w:rsidP="00605B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</w:p>
    <w:p w14:paraId="7A7C0934" w14:textId="63524B10" w:rsidR="006237DB" w:rsidRPr="00B704EC" w:rsidRDefault="006237DB" w:rsidP="00E60F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B704EC">
        <w:rPr>
          <w:rFonts w:ascii="Angsana New" w:hAnsi="Angsana New" w:hint="cs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</w:t>
      </w:r>
      <w:r w:rsidR="00F0253F" w:rsidRPr="00B704EC">
        <w:rPr>
          <w:rFonts w:ascii="Angsana New" w:hAnsi="Angsana New"/>
          <w:sz w:val="30"/>
          <w:szCs w:val="30"/>
          <w:cs/>
        </w:rPr>
        <w:br/>
      </w:r>
      <w:r w:rsidRPr="00B704EC">
        <w:rPr>
          <w:rFonts w:ascii="Angsana New" w:hAnsi="Angsana New" w:hint="cs"/>
          <w:sz w:val="30"/>
          <w:szCs w:val="30"/>
          <w:cs/>
        </w:rPr>
        <w:t>การรวมธุรกิจเกิดขึ้น</w:t>
      </w:r>
      <w:r w:rsidRPr="00B704EC">
        <w:rPr>
          <w:rFonts w:ascii="Angsana New" w:hAnsi="Angsana New"/>
          <w:sz w:val="30"/>
          <w:szCs w:val="30"/>
          <w:cs/>
        </w:rPr>
        <w:t xml:space="preserve"> </w:t>
      </w:r>
      <w:r w:rsidRPr="00B704EC">
        <w:rPr>
          <w:rFonts w:ascii="Angsana New" w:hAnsi="Angsana New" w:hint="cs"/>
          <w:sz w:val="30"/>
          <w:szCs w:val="30"/>
          <w:cs/>
        </w:rPr>
        <w:t>กลุ่มบริษัททำการประมาณการมูลค่าของรายการซึ่งข้อมูลทางบัญชียังไม่สมบูรณ์เพื่อรายงาน</w:t>
      </w:r>
      <w:r w:rsidRPr="00B704EC">
        <w:rPr>
          <w:rFonts w:ascii="Angsana New" w:hAnsi="Angsana New"/>
          <w:sz w:val="30"/>
          <w:szCs w:val="30"/>
          <w:cs/>
        </w:rPr>
        <w:t xml:space="preserve"> </w:t>
      </w:r>
      <w:r w:rsidR="00B07B9F" w:rsidRPr="00B704EC">
        <w:rPr>
          <w:rFonts w:ascii="Angsana New" w:hAnsi="Angsana New"/>
          <w:sz w:val="30"/>
          <w:szCs w:val="30"/>
          <w:cs/>
        </w:rPr>
        <w:br/>
      </w:r>
      <w:r w:rsidRPr="00B704EC">
        <w:rPr>
          <w:rFonts w:ascii="Angsana New" w:hAnsi="Angsana New" w:hint="cs"/>
          <w:sz w:val="30"/>
          <w:szCs w:val="30"/>
          <w:cs/>
        </w:rPr>
        <w:t>มูลค่าประมาณการดังกล่าวจะถูกปรับปรุง</w:t>
      </w:r>
      <w:r w:rsidRPr="00B704EC">
        <w:rPr>
          <w:rFonts w:ascii="Angsana New" w:hAnsi="Angsana New"/>
          <w:sz w:val="30"/>
          <w:szCs w:val="30"/>
          <w:cs/>
        </w:rPr>
        <w:t xml:space="preserve"> </w:t>
      </w:r>
      <w:r w:rsidRPr="00B704EC">
        <w:rPr>
          <w:rFonts w:ascii="Angsana New" w:hAnsi="Angsana New" w:hint="cs"/>
          <w:sz w:val="30"/>
          <w:szCs w:val="30"/>
          <w:cs/>
        </w:rPr>
        <w:t>หรือรับรู้สินทรัพย์</w:t>
      </w:r>
      <w:r w:rsidRPr="00B704EC">
        <w:rPr>
          <w:rFonts w:ascii="Angsana New" w:hAnsi="Angsana New"/>
          <w:sz w:val="30"/>
          <w:szCs w:val="30"/>
          <w:cs/>
        </w:rPr>
        <w:t xml:space="preserve"> </w:t>
      </w:r>
      <w:r w:rsidRPr="00B704EC">
        <w:rPr>
          <w:rFonts w:ascii="Angsana New" w:hAnsi="Angsana New" w:hint="cs"/>
          <w:sz w:val="30"/>
          <w:szCs w:val="30"/>
          <w:cs/>
        </w:rPr>
        <w:t>หรือหนี้สินเพิ่มเติมในระหว่างช่วงระยะเวลาในการ</w:t>
      </w:r>
      <w:r w:rsidR="00136071" w:rsidRPr="00B704EC">
        <w:rPr>
          <w:rFonts w:ascii="Angsana New" w:hAnsi="Angsana New"/>
          <w:sz w:val="30"/>
          <w:szCs w:val="30"/>
          <w:cs/>
        </w:rPr>
        <w:br/>
      </w:r>
      <w:r w:rsidRPr="00B704EC">
        <w:rPr>
          <w:rFonts w:ascii="Angsana New" w:hAnsi="Angsana New" w:hint="cs"/>
          <w:sz w:val="30"/>
          <w:szCs w:val="30"/>
          <w:cs/>
        </w:rPr>
        <w:t>วัดมูลค่า</w:t>
      </w:r>
      <w:r w:rsidRPr="00B704EC">
        <w:rPr>
          <w:rFonts w:ascii="Angsana New" w:hAnsi="Angsana New"/>
          <w:sz w:val="30"/>
          <w:szCs w:val="30"/>
          <w:cs/>
        </w:rPr>
        <w:t xml:space="preserve"> </w:t>
      </w:r>
      <w:r w:rsidRPr="00B704EC">
        <w:rPr>
          <w:rFonts w:ascii="Angsana New" w:hAnsi="Angsana New" w:hint="cs"/>
          <w:sz w:val="30"/>
          <w:szCs w:val="30"/>
          <w:cs/>
        </w:rPr>
        <w:t>เพื่อสะท้อนผลของข้อมูลเพิ่มเติมที่ได้รับเกี่ยวกับข้อเท็จจริงและสถานการณ์แวดล้อมที่มีอยู่</w:t>
      </w:r>
      <w:r w:rsidRPr="00B704EC">
        <w:rPr>
          <w:rFonts w:ascii="Angsana New" w:hAnsi="Angsana New"/>
          <w:sz w:val="30"/>
          <w:szCs w:val="30"/>
          <w:cs/>
        </w:rPr>
        <w:t xml:space="preserve"> </w:t>
      </w:r>
      <w:r w:rsidRPr="00B704EC">
        <w:rPr>
          <w:rFonts w:ascii="Angsana New" w:hAnsi="Angsana New" w:hint="cs"/>
          <w:sz w:val="30"/>
          <w:szCs w:val="30"/>
          <w:cs/>
        </w:rPr>
        <w:t>ณ</w:t>
      </w:r>
      <w:r w:rsidRPr="00B704EC">
        <w:rPr>
          <w:rFonts w:ascii="Angsana New" w:hAnsi="Angsana New"/>
          <w:sz w:val="30"/>
          <w:szCs w:val="30"/>
          <w:cs/>
        </w:rPr>
        <w:t xml:space="preserve"> </w:t>
      </w:r>
      <w:r w:rsidRPr="00B704EC">
        <w:rPr>
          <w:rFonts w:ascii="Angsana New" w:hAnsi="Angsana New" w:hint="cs"/>
          <w:sz w:val="30"/>
          <w:szCs w:val="30"/>
          <w:cs/>
        </w:rPr>
        <w:t>วันที่ซื้อ</w:t>
      </w:r>
      <w:r w:rsidRPr="00B704EC">
        <w:rPr>
          <w:rFonts w:ascii="Angsana New" w:hAnsi="Angsana New"/>
          <w:sz w:val="30"/>
          <w:szCs w:val="30"/>
          <w:cs/>
        </w:rPr>
        <w:t xml:space="preserve"> </w:t>
      </w:r>
      <w:r w:rsidR="00E60FFB" w:rsidRPr="00B704EC">
        <w:rPr>
          <w:rFonts w:ascii="Angsana New" w:hAnsi="Angsana New"/>
          <w:sz w:val="30"/>
          <w:szCs w:val="30"/>
          <w:cs/>
        </w:rPr>
        <w:br/>
      </w:r>
      <w:r w:rsidRPr="00B704EC">
        <w:rPr>
          <w:rFonts w:ascii="Angsana New" w:hAnsi="Angsana New" w:hint="cs"/>
          <w:sz w:val="30"/>
          <w:szCs w:val="30"/>
          <w:cs/>
        </w:rPr>
        <w:t>ซึ่งข้อมูลดังกล่าวมีผลต่อการวัดมูลค่าของจำนวนต่าง</w:t>
      </w:r>
      <w:r w:rsidR="00BF453C" w:rsidRPr="00B704EC">
        <w:rPr>
          <w:rFonts w:ascii="Angsana New" w:hAnsi="Angsana New" w:hint="cs"/>
          <w:sz w:val="30"/>
          <w:szCs w:val="30"/>
          <w:cs/>
        </w:rPr>
        <w:t xml:space="preserve"> </w:t>
      </w:r>
      <w:r w:rsidRPr="00B704EC">
        <w:rPr>
          <w:rFonts w:ascii="Angsana New" w:hAnsi="Angsana New" w:hint="cs"/>
          <w:sz w:val="30"/>
          <w:szCs w:val="30"/>
          <w:cs/>
        </w:rPr>
        <w:t>ๆ</w:t>
      </w:r>
      <w:r w:rsidRPr="00B704EC">
        <w:rPr>
          <w:rFonts w:ascii="Angsana New" w:hAnsi="Angsana New"/>
          <w:sz w:val="30"/>
          <w:szCs w:val="30"/>
          <w:cs/>
        </w:rPr>
        <w:t xml:space="preserve"> </w:t>
      </w:r>
      <w:r w:rsidRPr="00B704EC">
        <w:rPr>
          <w:rFonts w:ascii="Angsana New" w:hAnsi="Angsana New" w:hint="cs"/>
          <w:sz w:val="30"/>
          <w:szCs w:val="30"/>
          <w:cs/>
        </w:rPr>
        <w:t>ที่เคยรับรู้ไว้</w:t>
      </w:r>
      <w:r w:rsidRPr="00B704EC">
        <w:rPr>
          <w:rFonts w:ascii="Angsana New" w:hAnsi="Angsana New"/>
          <w:sz w:val="30"/>
          <w:szCs w:val="30"/>
          <w:cs/>
        </w:rPr>
        <w:t xml:space="preserve"> </w:t>
      </w:r>
      <w:r w:rsidRPr="00B704EC">
        <w:rPr>
          <w:rFonts w:ascii="Angsana New" w:hAnsi="Angsana New" w:hint="cs"/>
          <w:sz w:val="30"/>
          <w:szCs w:val="30"/>
          <w:cs/>
        </w:rPr>
        <w:t>ณ</w:t>
      </w:r>
      <w:r w:rsidRPr="00B704EC">
        <w:rPr>
          <w:rFonts w:ascii="Angsana New" w:hAnsi="Angsana New"/>
          <w:sz w:val="30"/>
          <w:szCs w:val="30"/>
          <w:cs/>
        </w:rPr>
        <w:t xml:space="preserve"> </w:t>
      </w:r>
      <w:r w:rsidRPr="00B704EC">
        <w:rPr>
          <w:rFonts w:ascii="Angsana New" w:hAnsi="Angsana New" w:hint="cs"/>
          <w:sz w:val="30"/>
          <w:szCs w:val="30"/>
          <w:cs/>
        </w:rPr>
        <w:t>วันที่ซื้อ</w:t>
      </w:r>
    </w:p>
    <w:p w14:paraId="02B50681" w14:textId="03212B05" w:rsidR="00C5068F" w:rsidRPr="00B704EC" w:rsidRDefault="00C5068F" w:rsidP="00E60F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07950289" w14:textId="0379316A" w:rsidR="0013110B" w:rsidRPr="002B0378" w:rsidRDefault="0013110B" w:rsidP="00E60F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pacing w:val="-6"/>
          <w:sz w:val="30"/>
          <w:szCs w:val="30"/>
          <w:cs/>
        </w:rPr>
        <w:t>ในการรวมธุรกิจที่ดำเนินการสำเร็จจากการทยอยซื้อ</w:t>
      </w:r>
      <w:r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กลุ่มบริษัทต้องวัดมูลค่าส่วนได้เสียของเงินลงทุนที่</w:t>
      </w:r>
      <w:r w:rsidR="00BF453C" w:rsidRPr="00055FF8">
        <w:rPr>
          <w:rFonts w:ascii="Angsana New" w:hAnsi="Angsana New"/>
          <w:spacing w:val="-6"/>
          <w:sz w:val="30"/>
          <w:szCs w:val="30"/>
          <w:cs/>
        </w:rPr>
        <w:br/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กลุ่มบริษัทถืออยู่ในผู้ถูกซื้อก่อนการรวมธุรกิจใหม่ด้วยมูลค่ายุติธรรม</w:t>
      </w:r>
      <w:r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ณ</w:t>
      </w:r>
      <w:r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วันที่ซื้อและรับรู้ผลกำไรหรือขาดทุนที่เกิดขึ้นในกำไรหรือขาดทุ</w:t>
      </w:r>
      <w:r w:rsidR="006A4AFE" w:rsidRPr="00055FF8">
        <w:rPr>
          <w:rFonts w:ascii="Angsana New" w:hAnsi="Angsana New" w:hint="cs"/>
          <w:spacing w:val="-6"/>
          <w:sz w:val="30"/>
          <w:szCs w:val="30"/>
          <w:cs/>
        </w:rPr>
        <w:t>นหรือในกำไรขาดทุนเบ็ดเสร็จอื่นที่เกี่ยวข้อง</w:t>
      </w:r>
      <w:r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มูลค่าของส่วนได้เสียในผู้ถูกซื้อก่อนการรวมธุรกิจที่เคย</w:t>
      </w:r>
      <w:r w:rsidR="00BF453C" w:rsidRPr="00055FF8">
        <w:rPr>
          <w:rFonts w:ascii="Angsana New" w:hAnsi="Angsana New"/>
          <w:spacing w:val="-6"/>
          <w:sz w:val="30"/>
          <w:szCs w:val="30"/>
          <w:cs/>
        </w:rPr>
        <w:br/>
      </w:r>
      <w:r w:rsidR="006A4AFE" w:rsidRPr="002B0378">
        <w:rPr>
          <w:rFonts w:ascii="Angsana New" w:hAnsi="Angsana New" w:hint="cs"/>
          <w:sz w:val="30"/>
          <w:szCs w:val="30"/>
          <w:cs/>
        </w:rPr>
        <w:t>รับรู้ในกำไรขาดทุนเบ็ดเสร็จอื่น</w:t>
      </w:r>
      <w:r w:rsidRPr="002B0378">
        <w:rPr>
          <w:rFonts w:ascii="Angsana New" w:hAnsi="Angsana New" w:hint="cs"/>
          <w:sz w:val="30"/>
          <w:szCs w:val="30"/>
          <w:cs/>
        </w:rPr>
        <w:t>จะ</w:t>
      </w:r>
      <w:r w:rsidRPr="002B0378">
        <w:rPr>
          <w:rFonts w:ascii="Angsana New" w:hAnsi="Angsana New"/>
          <w:sz w:val="30"/>
          <w:szCs w:val="30"/>
          <w:cs/>
        </w:rPr>
        <w:t>ถูก</w:t>
      </w:r>
      <w:r w:rsidR="636AF86B" w:rsidRPr="002B0378">
        <w:rPr>
          <w:rFonts w:ascii="Angsana New" w:hAnsi="Angsana New"/>
          <w:sz w:val="30"/>
          <w:szCs w:val="30"/>
          <w:cs/>
        </w:rPr>
        <w:t>รับรู้</w:t>
      </w:r>
      <w:r w:rsidRPr="002B0378">
        <w:rPr>
          <w:rFonts w:ascii="Angsana New" w:hAnsi="Angsana New" w:hint="cs"/>
          <w:sz w:val="30"/>
          <w:szCs w:val="30"/>
          <w:cs/>
        </w:rPr>
        <w:t>เสมือนว่าได้</w:t>
      </w:r>
      <w:r w:rsidR="636AF86B" w:rsidRPr="002B0378">
        <w:rPr>
          <w:rFonts w:ascii="Angsana New" w:hAnsi="Angsana New"/>
          <w:sz w:val="30"/>
          <w:szCs w:val="30"/>
          <w:cs/>
        </w:rPr>
        <w:t>ขาย</w:t>
      </w:r>
      <w:r w:rsidRPr="002B0378">
        <w:rPr>
          <w:rFonts w:ascii="Angsana New" w:hAnsi="Angsana New" w:hint="cs"/>
          <w:sz w:val="30"/>
          <w:szCs w:val="30"/>
          <w:cs/>
        </w:rPr>
        <w:t>เงินลงทุนดังกล่าวออกไป</w:t>
      </w:r>
    </w:p>
    <w:p w14:paraId="0AC86849" w14:textId="77777777" w:rsidR="00203ABC" w:rsidRPr="00055FF8" w:rsidRDefault="00203ABC" w:rsidP="00605B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30"/>
          <w:szCs w:val="30"/>
        </w:rPr>
      </w:pPr>
    </w:p>
    <w:p w14:paraId="4B955515" w14:textId="3C79C287" w:rsidR="00CC4BF9" w:rsidRPr="00055FF8" w:rsidRDefault="0019706B" w:rsidP="00605B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30"/>
          <w:szCs w:val="30"/>
        </w:rPr>
      </w:pPr>
      <w:r w:rsidRPr="00055FF8">
        <w:rPr>
          <w:rFonts w:ascii="Angsana New" w:hAnsi="Angsana New" w:hint="cs"/>
          <w:spacing w:val="-6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</w:t>
      </w:r>
      <w:r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โดยรับรู้สินทรัพย์</w:t>
      </w:r>
      <w:r w:rsidRPr="007835E4">
        <w:rPr>
          <w:rFonts w:ascii="Angsana New" w:hAnsi="Angsana New" w:hint="cs"/>
          <w:spacing w:val="-14"/>
          <w:sz w:val="30"/>
          <w:szCs w:val="30"/>
          <w:cs/>
        </w:rPr>
        <w:t>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</w:t>
      </w:r>
      <w:r w:rsidRPr="007835E4">
        <w:rPr>
          <w:rFonts w:ascii="Angsana New" w:hAnsi="Angsana New"/>
          <w:spacing w:val="-14"/>
          <w:sz w:val="30"/>
          <w:szCs w:val="30"/>
          <w:cs/>
        </w:rPr>
        <w:t xml:space="preserve"> </w:t>
      </w:r>
      <w:r w:rsidRPr="007835E4">
        <w:rPr>
          <w:rFonts w:ascii="Angsana New" w:hAnsi="Angsana New" w:hint="cs"/>
          <w:spacing w:val="-14"/>
          <w:sz w:val="30"/>
          <w:szCs w:val="30"/>
          <w:cs/>
        </w:rPr>
        <w:t>ณ</w:t>
      </w:r>
      <w:r w:rsidRPr="007835E4">
        <w:rPr>
          <w:rFonts w:ascii="Angsana New" w:hAnsi="Angsana New"/>
          <w:spacing w:val="-14"/>
          <w:sz w:val="30"/>
          <w:szCs w:val="30"/>
          <w:cs/>
        </w:rPr>
        <w:t xml:space="preserve"> </w:t>
      </w:r>
      <w:r w:rsidRPr="007835E4">
        <w:rPr>
          <w:rFonts w:ascii="Angsana New" w:hAnsi="Angsana New" w:hint="cs"/>
          <w:spacing w:val="-14"/>
          <w:sz w:val="30"/>
          <w:szCs w:val="30"/>
          <w:cs/>
        </w:rPr>
        <w:t>วันที่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เกิดรายการ</w:t>
      </w:r>
      <w:r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</w:t>
      </w:r>
      <w:r w:rsidR="007835E4" w:rsidRPr="007835E4">
        <w:rPr>
          <w:rFonts w:ascii="Angsana New" w:hAnsi="Angsana New"/>
          <w:spacing w:val="-6"/>
          <w:sz w:val="30"/>
          <w:szCs w:val="30"/>
          <w:cs/>
        </w:rPr>
        <w:t xml:space="preserve"> (</w:t>
      </w:r>
      <w:r w:rsidR="007835E4" w:rsidRPr="007835E4">
        <w:rPr>
          <w:rFonts w:ascii="Angsana New" w:hAnsi="Angsana New" w:hint="cs"/>
          <w:spacing w:val="-6"/>
          <w:sz w:val="30"/>
          <w:szCs w:val="30"/>
          <w:cs/>
        </w:rPr>
        <w:t>ต่ำกว่า</w:t>
      </w:r>
      <w:r w:rsidR="007835E4" w:rsidRPr="007835E4">
        <w:rPr>
          <w:rFonts w:ascii="Angsana New" w:hAnsi="Angsana New"/>
          <w:spacing w:val="-6"/>
          <w:sz w:val="30"/>
          <w:szCs w:val="30"/>
          <w:cs/>
        </w:rPr>
        <w:t xml:space="preserve">) </w:t>
      </w:r>
      <w:r w:rsidR="007835E4" w:rsidRPr="007835E4">
        <w:rPr>
          <w:rFonts w:ascii="Angsana New" w:hAnsi="Angsana New" w:hint="cs"/>
          <w:spacing w:val="-6"/>
          <w:sz w:val="30"/>
          <w:szCs w:val="30"/>
          <w:cs/>
        </w:rPr>
        <w:t>ทุน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จากการรวมธุรกิจภายใต้การควบคุมเดียวกันในส่วนของผู้ถือหุ้น</w:t>
      </w:r>
      <w:r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รายการส่วนเกิน</w:t>
      </w:r>
      <w:r w:rsidR="007835E4" w:rsidRPr="007835E4">
        <w:rPr>
          <w:rFonts w:ascii="Angsana New" w:hAnsi="Angsana New"/>
          <w:spacing w:val="-6"/>
          <w:sz w:val="30"/>
          <w:szCs w:val="30"/>
          <w:cs/>
        </w:rPr>
        <w:t xml:space="preserve"> (</w:t>
      </w:r>
      <w:r w:rsidR="007835E4" w:rsidRPr="007835E4">
        <w:rPr>
          <w:rFonts w:ascii="Angsana New" w:hAnsi="Angsana New" w:hint="cs"/>
          <w:spacing w:val="-6"/>
          <w:sz w:val="30"/>
          <w:szCs w:val="30"/>
          <w:cs/>
        </w:rPr>
        <w:t>ต่ำกว่า</w:t>
      </w:r>
      <w:r w:rsidR="007835E4" w:rsidRPr="007835E4">
        <w:rPr>
          <w:rFonts w:ascii="Angsana New" w:hAnsi="Angsana New"/>
          <w:spacing w:val="-6"/>
          <w:sz w:val="30"/>
          <w:szCs w:val="30"/>
          <w:cs/>
        </w:rPr>
        <w:t xml:space="preserve">) </w:t>
      </w:r>
      <w:r w:rsidR="007835E4" w:rsidRPr="007835E4">
        <w:rPr>
          <w:rFonts w:ascii="Angsana New" w:hAnsi="Angsana New" w:hint="cs"/>
          <w:spacing w:val="-6"/>
          <w:sz w:val="30"/>
          <w:szCs w:val="30"/>
          <w:cs/>
        </w:rPr>
        <w:t>ทุนดังกล่าว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จะถูก</w:t>
      </w:r>
      <w:r w:rsidR="004B6F5A" w:rsidRPr="00013937">
        <w:rPr>
          <w:rFonts w:ascii="Angsana New" w:hAnsi="Angsana New" w:hint="cs"/>
          <w:spacing w:val="-10"/>
          <w:sz w:val="30"/>
          <w:szCs w:val="30"/>
          <w:cs/>
        </w:rPr>
        <w:t>ตัดจำหน่าย</w:t>
      </w:r>
      <w:r w:rsidRPr="00013937">
        <w:rPr>
          <w:rFonts w:ascii="Angsana New" w:hAnsi="Angsana New" w:hint="cs"/>
          <w:spacing w:val="-10"/>
          <w:sz w:val="30"/>
          <w:szCs w:val="30"/>
          <w:cs/>
        </w:rPr>
        <w:t>เมื่อมีการขายเงินลงทุนในธุรกิจที่ซื้อดังกล่าวไป</w:t>
      </w:r>
      <w:r w:rsidRPr="00013937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013937">
        <w:rPr>
          <w:rFonts w:ascii="Angsana New" w:hAnsi="Angsana New" w:hint="cs"/>
          <w:spacing w:val="-10"/>
          <w:sz w:val="30"/>
          <w:szCs w:val="30"/>
          <w:cs/>
        </w:rPr>
        <w:t>ผลการดำเนินงานของธุรกิจที่ถูกซื้อจะรวมอยู่ในงบการเงินรวม</w:t>
      </w:r>
      <w:r w:rsidR="00013937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3E14F2">
        <w:rPr>
          <w:rFonts w:ascii="Angsana New" w:hAnsi="Angsana New" w:hint="cs"/>
          <w:spacing w:val="-8"/>
          <w:sz w:val="30"/>
          <w:szCs w:val="30"/>
          <w:cs/>
        </w:rPr>
        <w:t>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ระยะเวลาใดจะสั้นกว่า</w:t>
      </w:r>
      <w:r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จนถึงวันที่การควบคุมสิ้นสุด</w:t>
      </w:r>
    </w:p>
    <w:p w14:paraId="6351884E" w14:textId="77777777" w:rsidR="007835E4" w:rsidRPr="00055FF8" w:rsidRDefault="007835E4" w:rsidP="00605B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30"/>
          <w:szCs w:val="30"/>
        </w:rPr>
      </w:pPr>
    </w:p>
    <w:p w14:paraId="793F67F8" w14:textId="31BCC9F3" w:rsidR="00A95241" w:rsidRPr="00055FF8" w:rsidRDefault="00A95241" w:rsidP="0049483E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b/>
          <w:bCs/>
          <w:i/>
          <w:iCs/>
          <w:sz w:val="30"/>
          <w:szCs w:val="30"/>
        </w:rPr>
      </w:pPr>
      <w:r w:rsidRPr="00055FF8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เงินลงทุนในบริษัทย่อยและบริษัทร่วม</w:t>
      </w:r>
    </w:p>
    <w:p w14:paraId="329C3496" w14:textId="77777777" w:rsidR="00A95241" w:rsidRPr="00055FF8" w:rsidRDefault="00A95241" w:rsidP="00A952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630"/>
        <w:jc w:val="thaiDistribute"/>
        <w:textAlignment w:val="baselin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50B23E88" w14:textId="4A288D9B" w:rsidR="00716B7A" w:rsidRPr="00055FF8" w:rsidRDefault="006327AA" w:rsidP="004948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30"/>
          <w:szCs w:val="30"/>
        </w:rPr>
      </w:pPr>
      <w:r w:rsidRPr="00055FF8">
        <w:rPr>
          <w:rFonts w:ascii="Angsana New" w:hAnsi="Angsana New" w:hint="cs"/>
          <w:spacing w:val="-6"/>
          <w:sz w:val="30"/>
          <w:szCs w:val="30"/>
          <w:cs/>
        </w:rPr>
        <w:t>เงินลงทุนในบริษัทย่อยและบริษัทร่วมในงบการเงินเฉพาะกิจการวัดมูลค่าด้วยราคาทุนหักค่าเผื่อการด้อยค่า</w:t>
      </w:r>
      <w:r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382293" w:rsidRPr="00055FF8">
        <w:rPr>
          <w:rFonts w:ascii="Angsana New" w:hAnsi="Angsana New"/>
          <w:spacing w:val="-6"/>
          <w:sz w:val="30"/>
          <w:szCs w:val="30"/>
          <w:cs/>
        </w:rPr>
        <w:br/>
      </w:r>
      <w:r w:rsidR="00E71348" w:rsidRPr="00055FF8">
        <w:rPr>
          <w:rFonts w:ascii="Angsana New" w:hAnsi="Angsana New" w:hint="cs"/>
          <w:spacing w:val="-6"/>
          <w:sz w:val="30"/>
          <w:szCs w:val="30"/>
          <w:cs/>
        </w:rPr>
        <w:t xml:space="preserve">เงินปันผลรับบันทึกในกำไรหรือขาดทุนในวันที่บริษัทมีสิทธิได้รับเงินปันผล 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กำไรขาดทุนจากการขายเงินลงทุนบันทึก</w:t>
      </w:r>
      <w:r w:rsidR="00BE1B84" w:rsidRPr="00055FF8">
        <w:rPr>
          <w:rFonts w:ascii="Angsana New" w:hAnsi="Angsana New"/>
          <w:spacing w:val="-6"/>
          <w:sz w:val="30"/>
          <w:szCs w:val="30"/>
          <w:cs/>
        </w:rPr>
        <w:br/>
      </w:r>
      <w:r w:rsidR="00935B4B" w:rsidRPr="00055FF8">
        <w:rPr>
          <w:rFonts w:ascii="Angsana New" w:hAnsi="Angsana New" w:hint="cs"/>
          <w:spacing w:val="-6"/>
          <w:sz w:val="30"/>
          <w:szCs w:val="30"/>
          <w:cs/>
        </w:rPr>
        <w:t>ใน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กำไรหรือขาดทุน</w:t>
      </w:r>
    </w:p>
    <w:p w14:paraId="53E97F33" w14:textId="75F30F27" w:rsidR="006A4AFE" w:rsidRPr="00055FF8" w:rsidRDefault="006A4AFE" w:rsidP="004948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30"/>
          <w:szCs w:val="30"/>
          <w:cs/>
        </w:rPr>
      </w:pPr>
    </w:p>
    <w:p w14:paraId="55B520C5" w14:textId="3E5C5A5B" w:rsidR="00E41D4F" w:rsidRPr="00055FF8" w:rsidRDefault="00716B7A" w:rsidP="0049483E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b/>
          <w:bCs/>
          <w:i/>
          <w:iCs/>
          <w:sz w:val="30"/>
          <w:szCs w:val="30"/>
        </w:rPr>
      </w:pPr>
      <w:r w:rsidRPr="00055FF8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78031D23" w14:textId="77777777" w:rsidR="006327AA" w:rsidRPr="00055FF8" w:rsidRDefault="006327AA" w:rsidP="00E121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overflowPunct w:val="0"/>
        <w:autoSpaceDE w:val="0"/>
        <w:autoSpaceDN w:val="0"/>
        <w:adjustRightInd w:val="0"/>
        <w:spacing w:line="240" w:lineRule="auto"/>
        <w:ind w:left="630"/>
        <w:jc w:val="thaiDistribute"/>
        <w:textAlignment w:val="baselin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24B71F9A" w14:textId="25D324DB" w:rsidR="006327AA" w:rsidRPr="00B66865" w:rsidRDefault="006327AA" w:rsidP="004948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pacing w:val="10"/>
          <w:sz w:val="30"/>
          <w:szCs w:val="30"/>
        </w:rPr>
      </w:pPr>
      <w:r w:rsidRPr="004C7881">
        <w:rPr>
          <w:rFonts w:ascii="Angsana New" w:hAnsi="Angsana New" w:hint="cs"/>
          <w:spacing w:val="-8"/>
          <w:sz w:val="30"/>
          <w:szCs w:val="30"/>
          <w:cs/>
        </w:rPr>
        <w:t>รายการบัญชีที่เป็นเงินตราต่างประเทศ</w:t>
      </w:r>
      <w:r w:rsidR="006A4AFE" w:rsidRPr="004C7881">
        <w:rPr>
          <w:rFonts w:ascii="Angsana New" w:hAnsi="Angsana New" w:hint="cs"/>
          <w:spacing w:val="-8"/>
          <w:sz w:val="30"/>
          <w:szCs w:val="30"/>
          <w:cs/>
        </w:rPr>
        <w:t>รวมถึงสินทรัพย์และหนี้สินที่ไม่เป็นตัวเงินซึ่งเกิด</w:t>
      </w:r>
      <w:r w:rsidR="009B7B9F" w:rsidRPr="004C7881">
        <w:rPr>
          <w:rFonts w:ascii="Angsana New" w:hAnsi="Angsana New" w:hint="cs"/>
          <w:spacing w:val="-8"/>
          <w:sz w:val="30"/>
          <w:szCs w:val="30"/>
          <w:cs/>
        </w:rPr>
        <w:t>จากรายการบัญชีที่</w:t>
      </w:r>
      <w:r w:rsidR="009B7B9F" w:rsidRPr="006E34B5">
        <w:rPr>
          <w:rFonts w:ascii="Angsana New" w:hAnsi="Angsana New" w:hint="cs"/>
          <w:spacing w:val="-16"/>
          <w:sz w:val="30"/>
          <w:szCs w:val="30"/>
          <w:cs/>
        </w:rPr>
        <w:t>เป็น</w:t>
      </w:r>
      <w:r w:rsidR="008B6CFA">
        <w:rPr>
          <w:rFonts w:ascii="Angsana New" w:hAnsi="Angsana New" w:hint="cs"/>
          <w:spacing w:val="-16"/>
          <w:sz w:val="30"/>
          <w:szCs w:val="30"/>
          <w:cs/>
        </w:rPr>
        <w:t xml:space="preserve">             </w:t>
      </w:r>
      <w:r w:rsidR="009B7B9F" w:rsidRPr="00EC5FE5">
        <w:rPr>
          <w:rFonts w:ascii="Angsana New" w:hAnsi="Angsana New" w:hint="cs"/>
          <w:spacing w:val="9"/>
          <w:sz w:val="30"/>
          <w:szCs w:val="30"/>
          <w:cs/>
        </w:rPr>
        <w:t>เงินตราต่างประเทศ</w:t>
      </w:r>
      <w:r w:rsidRPr="00EC5FE5">
        <w:rPr>
          <w:rFonts w:ascii="Angsana New" w:hAnsi="Angsana New" w:hint="cs"/>
          <w:spacing w:val="9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</w:t>
      </w:r>
      <w:r w:rsidR="000F6658" w:rsidRPr="00EC5FE5">
        <w:rPr>
          <w:rFonts w:ascii="Angsana New" w:hAnsi="Angsana New" w:hint="cs"/>
          <w:spacing w:val="9"/>
          <w:sz w:val="30"/>
          <w:szCs w:val="30"/>
          <w:cs/>
        </w:rPr>
        <w:t xml:space="preserve"> </w:t>
      </w:r>
      <w:r w:rsidRPr="00EC5FE5">
        <w:rPr>
          <w:rFonts w:ascii="Angsana New" w:hAnsi="Angsana New" w:hint="cs"/>
          <w:spacing w:val="9"/>
          <w:sz w:val="30"/>
          <w:szCs w:val="30"/>
          <w:cs/>
        </w:rPr>
        <w:t>โดยใช้อัตรา</w:t>
      </w:r>
      <w:r w:rsidR="006E34B5">
        <w:rPr>
          <w:rFonts w:ascii="Angsana New" w:hAnsi="Angsana New" w:hint="cs"/>
          <w:spacing w:val="-16"/>
          <w:sz w:val="30"/>
          <w:szCs w:val="30"/>
          <w:cs/>
        </w:rPr>
        <w:t xml:space="preserve"> </w:t>
      </w:r>
      <w:r w:rsidRPr="00FA24EE">
        <w:rPr>
          <w:rFonts w:ascii="Angsana New" w:hAnsi="Angsana New" w:hint="cs"/>
          <w:spacing w:val="-8"/>
          <w:sz w:val="30"/>
          <w:szCs w:val="30"/>
          <w:cs/>
        </w:rPr>
        <w:t>แลกเปลี่ยน</w:t>
      </w:r>
      <w:r w:rsidRPr="00FA24EE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FA24EE">
        <w:rPr>
          <w:rFonts w:ascii="Angsana New" w:hAnsi="Angsana New" w:hint="cs"/>
          <w:spacing w:val="-8"/>
          <w:sz w:val="30"/>
          <w:szCs w:val="30"/>
          <w:cs/>
        </w:rPr>
        <w:t>ณ</w:t>
      </w:r>
      <w:r w:rsidRPr="00FA24EE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FA24EE">
        <w:rPr>
          <w:rFonts w:ascii="Angsana New" w:hAnsi="Angsana New" w:hint="cs"/>
          <w:spacing w:val="-8"/>
          <w:sz w:val="30"/>
          <w:szCs w:val="30"/>
          <w:cs/>
        </w:rPr>
        <w:t>วันที่เกิดรายการ</w:t>
      </w:r>
      <w:r w:rsidRPr="00FA24EE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FA24EE">
        <w:rPr>
          <w:rFonts w:ascii="Angsana New" w:hAnsi="Angsana New" w:hint="cs"/>
          <w:spacing w:val="-8"/>
          <w:sz w:val="30"/>
          <w:szCs w:val="30"/>
          <w:cs/>
        </w:rPr>
        <w:t>สำหรับสินทรัพย์และหนี้สินที่เป็นตัวเงินและเป็นเงินตราต่างประเทศแปล</w:t>
      </w:r>
      <w:r w:rsidR="00CC5467" w:rsidRPr="00FA24EE">
        <w:rPr>
          <w:rFonts w:ascii="Angsana New" w:hAnsi="Angsana New" w:hint="cs"/>
          <w:spacing w:val="-8"/>
          <w:sz w:val="30"/>
          <w:szCs w:val="30"/>
          <w:cs/>
        </w:rPr>
        <w:t>ง</w:t>
      </w:r>
      <w:r w:rsidRPr="00FA24EE">
        <w:rPr>
          <w:rFonts w:ascii="Angsana New" w:hAnsi="Angsana New" w:hint="cs"/>
          <w:spacing w:val="-8"/>
          <w:sz w:val="30"/>
          <w:szCs w:val="30"/>
          <w:cs/>
        </w:rPr>
        <w:t>ค่าโดยใช้</w:t>
      </w:r>
      <w:r w:rsidR="00753568">
        <w:rPr>
          <w:rFonts w:ascii="Angsana New" w:hAnsi="Angsana New" w:hint="cs"/>
          <w:spacing w:val="-8"/>
          <w:sz w:val="30"/>
          <w:szCs w:val="30"/>
          <w:cs/>
        </w:rPr>
        <w:t xml:space="preserve">    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อัตราแลกเปลี่ยน</w:t>
      </w:r>
      <w:r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ณ</w:t>
      </w:r>
      <w:r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วันที่รายงาน</w:t>
      </w:r>
    </w:p>
    <w:p w14:paraId="296CAA07" w14:textId="77777777" w:rsidR="002A762A" w:rsidRPr="00055FF8" w:rsidRDefault="002A762A" w:rsidP="00BB79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overflowPunct w:val="0"/>
        <w:autoSpaceDE w:val="0"/>
        <w:autoSpaceDN w:val="0"/>
        <w:adjustRightInd w:val="0"/>
        <w:spacing w:line="240" w:lineRule="auto"/>
        <w:ind w:left="630"/>
        <w:jc w:val="thaiDistribute"/>
        <w:textAlignment w:val="baselin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59472515" w14:textId="1E6BD3AD" w:rsidR="00923B30" w:rsidRPr="00055FF8" w:rsidRDefault="006327AA" w:rsidP="001D2D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29A459C2" w14:textId="08995364" w:rsidR="00B704EC" w:rsidRDefault="00B704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6"/>
          <w:sz w:val="20"/>
          <w:szCs w:val="20"/>
        </w:rPr>
      </w:pPr>
      <w:r>
        <w:rPr>
          <w:rFonts w:ascii="Angsana New" w:hAnsi="Angsana New"/>
          <w:spacing w:val="-6"/>
          <w:sz w:val="20"/>
          <w:szCs w:val="20"/>
        </w:rPr>
        <w:br w:type="page"/>
      </w:r>
    </w:p>
    <w:p w14:paraId="1582AEC8" w14:textId="0DEB29EA" w:rsidR="00277AF7" w:rsidRPr="00055FF8" w:rsidRDefault="0045529B" w:rsidP="004E64CD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b/>
          <w:bCs/>
          <w:i/>
          <w:iCs/>
          <w:sz w:val="30"/>
          <w:szCs w:val="30"/>
        </w:rPr>
      </w:pPr>
      <w:r w:rsidRPr="00055FF8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597F090D" w14:textId="77777777" w:rsidR="006327AA" w:rsidRPr="00055FF8" w:rsidRDefault="006327AA" w:rsidP="00692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hAnsi="Angsana New" w:cstheme="minorBidi"/>
          <w:b/>
          <w:bCs/>
          <w:i/>
          <w:iCs/>
          <w:sz w:val="20"/>
          <w:szCs w:val="20"/>
        </w:rPr>
      </w:pPr>
    </w:p>
    <w:p w14:paraId="2365E988" w14:textId="7109B637" w:rsidR="00923B30" w:rsidRPr="00055FF8" w:rsidRDefault="00923B30" w:rsidP="007639E4">
      <w:pPr>
        <w:pStyle w:val="BodyText"/>
        <w:numPr>
          <w:ilvl w:val="0"/>
          <w:numId w:val="3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textAlignment w:val="baseline"/>
        <w:rPr>
          <w:rFonts w:asciiTheme="majorBidi" w:eastAsia="EucrosiaUPCBold" w:hAnsiTheme="majorBidi" w:cstheme="majorBidi"/>
          <w:i/>
          <w:iCs/>
          <w:sz w:val="30"/>
        </w:rPr>
      </w:pPr>
      <w:r w:rsidRPr="00055FF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</w:t>
      </w:r>
      <w:r w:rsidR="006327AA" w:rsidRPr="00055FF8">
        <w:rPr>
          <w:rFonts w:asciiTheme="majorBidi" w:eastAsia="EucrosiaUPCBold" w:hAnsiTheme="majorBidi" w:cs="Angsana New" w:hint="cs"/>
          <w:i/>
          <w:iCs/>
          <w:sz w:val="30"/>
          <w:szCs w:val="30"/>
          <w:cs/>
        </w:rPr>
        <w:t>จัดประเภทและการวัดมูลค่า</w:t>
      </w:r>
    </w:p>
    <w:p w14:paraId="4C277CC1" w14:textId="77777777" w:rsidR="006923CC" w:rsidRPr="00055FF8" w:rsidRDefault="006923CC" w:rsidP="00BB79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overflowPunct w:val="0"/>
        <w:autoSpaceDE w:val="0"/>
        <w:autoSpaceDN w:val="0"/>
        <w:adjustRightInd w:val="0"/>
        <w:spacing w:line="240" w:lineRule="auto"/>
        <w:ind w:left="630"/>
        <w:jc w:val="thaiDistribute"/>
        <w:textAlignment w:val="baselin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21FF4861" w14:textId="34638CDC" w:rsidR="006327AA" w:rsidRPr="00055FF8" w:rsidRDefault="006327AA" w:rsidP="00CA1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170"/>
        </w:tabs>
        <w:overflowPunct w:val="0"/>
        <w:autoSpaceDE w:val="0"/>
        <w:autoSpaceDN w:val="0"/>
        <w:adjustRightInd w:val="0"/>
        <w:spacing w:line="240" w:lineRule="auto"/>
        <w:ind w:left="1080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055FF8">
        <w:rPr>
          <w:rFonts w:ascii="Angsana New" w:hAnsi="Angsana New" w:cs="Angsana New" w:hint="cs"/>
          <w:spacing w:val="-2"/>
          <w:sz w:val="30"/>
          <w:szCs w:val="30"/>
          <w:cs/>
        </w:rPr>
        <w:t>สินทรัพย์ทางการเงินและหนี้สินทางการเงินนอกเหนือจากลูกหนี้การค้า</w:t>
      </w:r>
      <w:r w:rsidR="009B7B9F" w:rsidRPr="00055FF8">
        <w:rPr>
          <w:rFonts w:ascii="Angsana New" w:hAnsi="Angsana New" w:cs="Angsana New" w:hint="cs"/>
          <w:spacing w:val="-2"/>
          <w:sz w:val="30"/>
          <w:szCs w:val="30"/>
          <w:cs/>
        </w:rPr>
        <w:t>และลูกหนี้อื่น</w:t>
      </w:r>
      <w:r w:rsidRPr="00055FF8">
        <w:rPr>
          <w:rFonts w:ascii="Angsana New" w:hAnsi="Angsana New" w:cs="Angsana New"/>
          <w:spacing w:val="-2"/>
          <w:sz w:val="30"/>
          <w:szCs w:val="30"/>
          <w:cs/>
        </w:rPr>
        <w:t xml:space="preserve"> (</w:t>
      </w:r>
      <w:r w:rsidRPr="00055FF8">
        <w:rPr>
          <w:rFonts w:ascii="Angsana New" w:hAnsi="Angsana New" w:cs="Angsana New" w:hint="cs"/>
          <w:spacing w:val="-2"/>
          <w:sz w:val="30"/>
          <w:szCs w:val="30"/>
          <w:cs/>
        </w:rPr>
        <w:t>ดูหมายเหตุข้อ</w:t>
      </w:r>
      <w:r w:rsidRPr="00055FF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1A6178" w:rsidRPr="00055FF8">
        <w:rPr>
          <w:rFonts w:ascii="Angsana New" w:hAnsi="Angsana New" w:cs="Angsana New"/>
          <w:spacing w:val="-2"/>
          <w:sz w:val="30"/>
          <w:szCs w:val="30"/>
        </w:rPr>
        <w:t>3</w:t>
      </w:r>
      <w:r w:rsidRPr="00055FF8">
        <w:rPr>
          <w:rFonts w:ascii="Angsana New" w:hAnsi="Angsana New" w:cs="Angsana New"/>
          <w:spacing w:val="-2"/>
          <w:sz w:val="30"/>
          <w:szCs w:val="30"/>
          <w:cs/>
        </w:rPr>
        <w:t>(</w:t>
      </w:r>
      <w:r w:rsidR="00FB234E" w:rsidRPr="00055FF8">
        <w:rPr>
          <w:rFonts w:ascii="Angsana New" w:hAnsi="Angsana New" w:cs="Angsana New" w:hint="cs"/>
          <w:spacing w:val="-2"/>
          <w:sz w:val="30"/>
          <w:szCs w:val="30"/>
          <w:cs/>
        </w:rPr>
        <w:t>จ</w:t>
      </w:r>
      <w:r w:rsidRPr="00055FF8">
        <w:rPr>
          <w:rFonts w:ascii="Angsana New" w:hAnsi="Angsana New" w:cs="Angsana New"/>
          <w:spacing w:val="-2"/>
          <w:sz w:val="30"/>
          <w:szCs w:val="30"/>
          <w:cs/>
        </w:rPr>
        <w:t>))</w:t>
      </w:r>
      <w:r w:rsidRPr="00055FF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cs="Angsana New" w:hint="cs"/>
          <w:sz w:val="30"/>
          <w:szCs w:val="30"/>
          <w:cs/>
        </w:rPr>
        <w:t>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055FF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cs="Angsana New" w:hint="cs"/>
          <w:sz w:val="30"/>
          <w:szCs w:val="30"/>
          <w:cs/>
        </w:rPr>
        <w:t>และวัดมูลค่า</w:t>
      </w:r>
      <w:r w:rsidR="00D35EC2">
        <w:rPr>
          <w:rFonts w:ascii="Angsana New" w:hAnsi="Angsana New" w:cs="Angsana New" w:hint="cs"/>
          <w:sz w:val="30"/>
          <w:szCs w:val="30"/>
          <w:cs/>
        </w:rPr>
        <w:t>เมื่อเริ่มแรกด้วย</w:t>
      </w:r>
      <w:r w:rsidRPr="00055FF8">
        <w:rPr>
          <w:rFonts w:ascii="Angsana New" w:hAnsi="Angsana New" w:cs="Angsana New" w:hint="cs"/>
          <w:sz w:val="30"/>
          <w:szCs w:val="30"/>
          <w:cs/>
        </w:rPr>
        <w:t>ด้วยมูลค่ายุติธรรม</w:t>
      </w:r>
      <w:r w:rsidR="00353D03" w:rsidRPr="00055FF8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13FC1C82" w14:textId="2E1EAD6E" w:rsidR="00353D03" w:rsidRPr="00055FF8" w:rsidRDefault="00353D03" w:rsidP="00BB79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overflowPunct w:val="0"/>
        <w:autoSpaceDE w:val="0"/>
        <w:autoSpaceDN w:val="0"/>
        <w:adjustRightInd w:val="0"/>
        <w:spacing w:line="240" w:lineRule="auto"/>
        <w:ind w:left="630"/>
        <w:jc w:val="thaiDistribute"/>
        <w:textAlignment w:val="baselin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2B0E0CAC" w14:textId="77777777" w:rsidR="009B695F" w:rsidRPr="009B695F" w:rsidRDefault="00D9220C" w:rsidP="00D922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1080"/>
        <w:jc w:val="thaiDistribute"/>
        <w:textAlignment w:val="baseline"/>
        <w:rPr>
          <w:rFonts w:ascii="Angsana New" w:hAnsi="Angsana New" w:cs="Angsana New"/>
          <w:spacing w:val="8"/>
          <w:sz w:val="30"/>
          <w:szCs w:val="30"/>
        </w:rPr>
      </w:pPr>
      <w:r w:rsidRPr="009B695F">
        <w:rPr>
          <w:rFonts w:ascii="Angsana New" w:hAnsi="Angsana New" w:cs="Angsana New" w:hint="cs"/>
          <w:spacing w:val="8"/>
          <w:sz w:val="30"/>
          <w:szCs w:val="30"/>
          <w:cs/>
        </w:rPr>
        <w:t>ณ</w:t>
      </w:r>
      <w:r w:rsidRPr="009B695F">
        <w:rPr>
          <w:rFonts w:ascii="Angsana New" w:hAnsi="Angsana New" w:cs="Angsana New"/>
          <w:spacing w:val="8"/>
          <w:sz w:val="30"/>
          <w:szCs w:val="30"/>
          <w:cs/>
        </w:rPr>
        <w:t xml:space="preserve"> </w:t>
      </w:r>
      <w:r w:rsidRPr="009B695F">
        <w:rPr>
          <w:rFonts w:ascii="Angsana New" w:hAnsi="Angsana New" w:cs="Angsana New" w:hint="cs"/>
          <w:spacing w:val="8"/>
          <w:sz w:val="30"/>
          <w:szCs w:val="30"/>
          <w:cs/>
        </w:rPr>
        <w:t>วันที่รับรู้รายการ</w:t>
      </w:r>
      <w:r w:rsidRPr="009B695F">
        <w:rPr>
          <w:rFonts w:ascii="Angsana New" w:hAnsi="Angsana New" w:cs="Angsana New" w:hint="cs"/>
          <w:spacing w:val="10"/>
          <w:sz w:val="30"/>
          <w:szCs w:val="30"/>
          <w:cs/>
        </w:rPr>
        <w:t>เมื่อเริ่มแรก</w:t>
      </w:r>
      <w:r w:rsidRPr="009B695F">
        <w:rPr>
          <w:rFonts w:ascii="Angsana New" w:hAnsi="Angsana New" w:cs="Angsana New"/>
          <w:spacing w:val="8"/>
          <w:sz w:val="30"/>
          <w:szCs w:val="30"/>
          <w:cs/>
        </w:rPr>
        <w:t xml:space="preserve"> </w:t>
      </w:r>
      <w:r w:rsidRPr="009B695F">
        <w:rPr>
          <w:rFonts w:ascii="Angsana New" w:hAnsi="Angsana New" w:cs="Angsana New" w:hint="cs"/>
          <w:spacing w:val="8"/>
          <w:sz w:val="30"/>
          <w:szCs w:val="30"/>
          <w:cs/>
        </w:rPr>
        <w:t>สินทรัพย์ทางการเงินจะถูกจัดประเภทรายการตามการวั</w:t>
      </w:r>
      <w:r w:rsidRPr="009B695F">
        <w:rPr>
          <w:rFonts w:ascii="Angsana New" w:hAnsi="Angsana New" w:cs="Angsana New" w:hint="cs"/>
          <w:spacing w:val="10"/>
          <w:sz w:val="30"/>
          <w:szCs w:val="30"/>
          <w:cs/>
        </w:rPr>
        <w:t>ดมูลค่า</w:t>
      </w:r>
      <w:r w:rsidRPr="009B695F">
        <w:rPr>
          <w:rFonts w:ascii="Angsana New" w:hAnsi="Angsana New" w:cs="Angsana New"/>
          <w:spacing w:val="10"/>
          <w:sz w:val="30"/>
          <w:szCs w:val="30"/>
          <w:cs/>
        </w:rPr>
        <w:t xml:space="preserve"> </w:t>
      </w:r>
      <w:r w:rsidRPr="009B695F">
        <w:rPr>
          <w:rFonts w:ascii="Angsana New" w:hAnsi="Angsana New" w:cs="Angsana New" w:hint="cs"/>
          <w:spacing w:val="10"/>
          <w:sz w:val="30"/>
          <w:szCs w:val="30"/>
          <w:cs/>
        </w:rPr>
        <w:t>ได้แก่</w:t>
      </w:r>
      <w:r w:rsidRPr="009B695F">
        <w:rPr>
          <w:rFonts w:ascii="Angsana New" w:hAnsi="Angsana New" w:cs="Angsana New"/>
          <w:spacing w:val="8"/>
          <w:sz w:val="30"/>
          <w:szCs w:val="30"/>
          <w:cs/>
        </w:rPr>
        <w:t xml:space="preserve"> </w:t>
      </w:r>
    </w:p>
    <w:p w14:paraId="217D6522" w14:textId="3F473D78" w:rsidR="00D9220C" w:rsidRPr="00055FF8" w:rsidRDefault="00D9220C" w:rsidP="00D922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1080"/>
        <w:jc w:val="thaiDistribute"/>
        <w:textAlignment w:val="baseline"/>
        <w:rPr>
          <w:rFonts w:ascii="Angsana New" w:hAnsi="Angsana New" w:cstheme="minorBidi"/>
          <w:sz w:val="30"/>
          <w:szCs w:val="30"/>
        </w:rPr>
      </w:pPr>
      <w:r w:rsidRPr="00055FF8">
        <w:rPr>
          <w:rFonts w:ascii="Angsana New" w:hAnsi="Angsana New" w:cs="Angsana New" w:hint="cs"/>
          <w:sz w:val="30"/>
          <w:szCs w:val="30"/>
          <w:cs/>
        </w:rPr>
        <w:t>การวัดมูลค่าด้วยราคาทุนตัดจำหน่าย</w:t>
      </w:r>
      <w:r w:rsidRPr="00055FF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A199F">
        <w:rPr>
          <w:rFonts w:ascii="Angsana New" w:hAnsi="Angsana New" w:cs="Angsana New" w:hint="cs"/>
          <w:spacing w:val="-6"/>
          <w:sz w:val="30"/>
          <w:szCs w:val="30"/>
          <w:cs/>
        </w:rPr>
        <w:t>มูลค่ายุติธรรมผ่านกำไรขาดทุนเบ็ดเสร็จอื่น</w:t>
      </w:r>
      <w:r w:rsidRPr="00CA199F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CA199F">
        <w:rPr>
          <w:rFonts w:ascii="Angsana New" w:hAnsi="Angsana New" w:cs="Angsana New" w:hint="cs"/>
          <w:spacing w:val="-6"/>
          <w:sz w:val="30"/>
          <w:szCs w:val="30"/>
          <w:cs/>
        </w:rPr>
        <w:t>หรือมูลค่ายุติธรรมผ่านกำไร</w:t>
      </w:r>
      <w:r w:rsidRPr="00055FF8">
        <w:rPr>
          <w:rFonts w:ascii="Angsana New" w:hAnsi="Angsana New" w:cs="Angsana New" w:hint="cs"/>
          <w:sz w:val="30"/>
          <w:szCs w:val="30"/>
          <w:cs/>
        </w:rPr>
        <w:t>หรือขาดทุน</w:t>
      </w:r>
      <w:r w:rsidRPr="00055FF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</w:t>
      </w:r>
      <w:r w:rsidRPr="00055FF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cs="Angsana New" w:hint="cs"/>
          <w:sz w:val="30"/>
          <w:szCs w:val="30"/>
          <w:cs/>
        </w:rPr>
        <w:t>ในกรณีดังกล่าวสินทรัพย์</w:t>
      </w:r>
      <w:r w:rsidR="00CE758D" w:rsidRPr="00055FF8">
        <w:rPr>
          <w:rFonts w:ascii="Angsana New" w:hAnsi="Angsana New" w:cs="Angsana New"/>
          <w:sz w:val="30"/>
          <w:szCs w:val="30"/>
          <w:cs/>
        </w:rPr>
        <w:br/>
      </w:r>
      <w:r w:rsidRPr="00055FF8">
        <w:rPr>
          <w:rFonts w:ascii="Angsana New" w:hAnsi="Angsana New" w:cs="Angsana New" w:hint="cs"/>
          <w:sz w:val="30"/>
          <w:szCs w:val="30"/>
          <w:cs/>
        </w:rPr>
        <w:t>ทางการเงินที่ได้รับผลกระทบทั้งหมดจะถูกจัดประเภทรายการใหม่โดยทันทีเป็นต้นไปนับจากวันที่มี</w:t>
      </w:r>
      <w:r w:rsidR="00CE758D" w:rsidRPr="00055FF8">
        <w:rPr>
          <w:rFonts w:ascii="Angsana New" w:hAnsi="Angsana New" w:cs="Angsana New"/>
          <w:sz w:val="30"/>
          <w:szCs w:val="30"/>
          <w:cs/>
        </w:rPr>
        <w:br/>
      </w:r>
      <w:r w:rsidRPr="00055FF8">
        <w:rPr>
          <w:rFonts w:ascii="Angsana New" w:hAnsi="Angsana New" w:cs="Angsana New" w:hint="cs"/>
          <w:sz w:val="30"/>
          <w:szCs w:val="30"/>
          <w:cs/>
        </w:rPr>
        <w:t>การเปลี่ยนแปลงการจัดประเภท</w:t>
      </w:r>
    </w:p>
    <w:p w14:paraId="629D9EFE" w14:textId="77777777" w:rsidR="00D9220C" w:rsidRPr="00055FF8" w:rsidRDefault="00D9220C" w:rsidP="00BB79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overflowPunct w:val="0"/>
        <w:autoSpaceDE w:val="0"/>
        <w:autoSpaceDN w:val="0"/>
        <w:adjustRightInd w:val="0"/>
        <w:spacing w:line="240" w:lineRule="auto"/>
        <w:ind w:left="630"/>
        <w:jc w:val="thaiDistribute"/>
        <w:textAlignment w:val="baselin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69F01EB0" w14:textId="5F8D7E8F" w:rsidR="00CC4BF9" w:rsidRPr="00055FF8" w:rsidRDefault="00D9220C" w:rsidP="00D922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1080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055FF8">
        <w:rPr>
          <w:rFonts w:ascii="Angsana New" w:hAnsi="Angsana New" w:cs="Angsana New" w:hint="cs"/>
          <w:spacing w:val="-4"/>
          <w:sz w:val="30"/>
          <w:szCs w:val="30"/>
          <w:cs/>
        </w:rPr>
        <w:t>ณ</w:t>
      </w:r>
      <w:r w:rsidRPr="00055FF8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055FF8">
        <w:rPr>
          <w:rFonts w:ascii="Angsana New" w:hAnsi="Angsana New" w:cs="Angsana New" w:hint="cs"/>
          <w:spacing w:val="-4"/>
          <w:sz w:val="30"/>
          <w:szCs w:val="30"/>
          <w:cs/>
        </w:rPr>
        <w:t>วันที่รับรู้รายการเมื่อเริ่มแรก</w:t>
      </w:r>
      <w:r w:rsidRPr="00055FF8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055FF8">
        <w:rPr>
          <w:rFonts w:ascii="Angsana New" w:hAnsi="Angsana New" w:cs="Angsana New" w:hint="cs"/>
          <w:spacing w:val="-4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</w:t>
      </w:r>
      <w:r w:rsidR="00E25DAE" w:rsidRPr="00055FF8">
        <w:rPr>
          <w:rFonts w:ascii="Angsana New" w:hAnsi="Angsana New" w:cs="Angsana New" w:hint="cs"/>
          <w:spacing w:val="-4"/>
          <w:sz w:val="30"/>
          <w:szCs w:val="30"/>
          <w:cs/>
        </w:rPr>
        <w:t>ี่</w:t>
      </w:r>
      <w:r w:rsidRPr="00055FF8">
        <w:rPr>
          <w:rFonts w:ascii="Angsana New" w:hAnsi="Angsana New" w:cs="Angsana New" w:hint="cs"/>
          <w:spacing w:val="-4"/>
          <w:sz w:val="30"/>
          <w:szCs w:val="30"/>
          <w:cs/>
        </w:rPr>
        <w:t>แท้จริง</w:t>
      </w:r>
      <w:r w:rsidR="005F1A07" w:rsidRPr="00055FF8">
        <w:rPr>
          <w:rFonts w:ascii="Angsana New" w:hAnsi="Angsana New" w:cs="Angsana New"/>
          <w:sz w:val="30"/>
          <w:szCs w:val="30"/>
        </w:rPr>
        <w:t xml:space="preserve"> </w:t>
      </w:r>
      <w:r w:rsidRPr="00055FF8">
        <w:rPr>
          <w:rFonts w:ascii="Angsana New" w:hAnsi="Angsana New" w:cs="Angsana New" w:hint="cs"/>
          <w:sz w:val="30"/>
          <w:szCs w:val="30"/>
          <w:cs/>
        </w:rPr>
        <w:t>ดอกเบี้ยจ่าย</w:t>
      </w:r>
      <w:r w:rsidRPr="00055FF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cs="Angsana New" w:hint="cs"/>
          <w:sz w:val="30"/>
          <w:szCs w:val="30"/>
          <w:cs/>
        </w:rPr>
        <w:t>กำไรและขาดทุนจากอัตราแลกเปลี่ยน</w:t>
      </w:r>
      <w:r w:rsidRPr="00055FF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cs="Angsana New" w:hint="cs"/>
          <w:sz w:val="30"/>
          <w:szCs w:val="30"/>
          <w:cs/>
        </w:rPr>
        <w:t>และกำไรหรือขาดทุนที่เกิดจากการตัดรายการออก</w:t>
      </w:r>
      <w:r w:rsidR="0080529F" w:rsidRPr="00055FF8">
        <w:rPr>
          <w:rFonts w:ascii="Angsana New" w:hAnsi="Angsana New" w:cs="Angsana New"/>
          <w:sz w:val="30"/>
          <w:szCs w:val="30"/>
        </w:rPr>
        <w:br/>
      </w:r>
      <w:r w:rsidRPr="00055FF8">
        <w:rPr>
          <w:rFonts w:ascii="Angsana New" w:hAnsi="Angsana New" w:cs="Angsana New" w:hint="cs"/>
          <w:sz w:val="30"/>
          <w:szCs w:val="30"/>
          <w:cs/>
        </w:rPr>
        <w:t>จากบัญชีรับรู้ในกำไรหรือขาดทุน</w:t>
      </w:r>
    </w:p>
    <w:p w14:paraId="0E2F4E90" w14:textId="77777777" w:rsidR="005F47F9" w:rsidRPr="00055FF8" w:rsidRDefault="005F47F9" w:rsidP="00D922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1080"/>
        <w:jc w:val="thaiDistribute"/>
        <w:textAlignment w:val="baseline"/>
        <w:rPr>
          <w:rFonts w:ascii="Angsana New" w:hAnsi="Angsana New" w:cs="Angsana New"/>
          <w:sz w:val="30"/>
          <w:szCs w:val="30"/>
          <w:cs/>
        </w:rPr>
      </w:pPr>
    </w:p>
    <w:p w14:paraId="29A160F2" w14:textId="00A0BAAE" w:rsidR="00353D03" w:rsidRPr="00055FF8" w:rsidRDefault="00353D03" w:rsidP="00632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1080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055FF8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</w:t>
      </w:r>
      <w:r w:rsidRPr="00055FF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cs="Angsana New" w:hint="cs"/>
          <w:sz w:val="30"/>
          <w:szCs w:val="30"/>
          <w:cs/>
        </w:rPr>
        <w:t>ราคาทุนตัดจำหน่ายลดลงด้วยผลขาดทุนด้านเครดิตที่คาดว่าจะเกิดขึ้น</w:t>
      </w:r>
      <w:r w:rsidRPr="00055FF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cs="Angsana New" w:hint="cs"/>
          <w:sz w:val="30"/>
          <w:szCs w:val="30"/>
          <w:cs/>
        </w:rPr>
        <w:t>รายได้ดอกเบี้ย</w:t>
      </w:r>
      <w:r w:rsidRPr="00055FF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cs="Angsana New" w:hint="cs"/>
          <w:sz w:val="30"/>
          <w:szCs w:val="30"/>
          <w:cs/>
        </w:rPr>
        <w:t>กำไรและขาดทุนจากอัตราแลกเปลี่ยน</w:t>
      </w:r>
      <w:r w:rsidRPr="00055FF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cs="Angsana New" w:hint="cs"/>
          <w:sz w:val="30"/>
          <w:szCs w:val="30"/>
          <w:cs/>
        </w:rPr>
        <w:t>ผลขาดทุนด้านเครดิตที่คาดว่าจะเกิดขึ้น</w:t>
      </w:r>
      <w:r w:rsidRPr="00055FF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cs="Angsana New" w:hint="cs"/>
          <w:sz w:val="30"/>
          <w:szCs w:val="30"/>
          <w:cs/>
        </w:rPr>
        <w:t>กำไรหรือขาดทุนที่เกิดจากการตัดรายการออกจากบัญชีรับรู้ในกำไรหรือขาดทุน</w:t>
      </w:r>
    </w:p>
    <w:p w14:paraId="7E119440" w14:textId="328C945D" w:rsidR="00B704EC" w:rsidRDefault="00B704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04CFD00C" w14:textId="0BC7C8BA" w:rsidR="00FA48B8" w:rsidRPr="00055FF8" w:rsidRDefault="00FA48B8" w:rsidP="00FA48B8">
      <w:pPr>
        <w:pStyle w:val="BodyText"/>
        <w:numPr>
          <w:ilvl w:val="0"/>
          <w:numId w:val="3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textAlignment w:val="baselin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055FF8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การตัดรายการออกจากบัญชี</w:t>
      </w:r>
      <w:r w:rsidR="00E26A16" w:rsidRPr="00055FF8">
        <w:rPr>
          <w:rFonts w:asciiTheme="majorBidi" w:eastAsia="EucrosiaUPCBold" w:hAnsiTheme="majorBidi" w:cs="Angsana New" w:hint="cs"/>
          <w:i/>
          <w:iCs/>
          <w:sz w:val="30"/>
          <w:szCs w:val="30"/>
          <w:cs/>
        </w:rPr>
        <w:t>และการหักกลบ</w:t>
      </w:r>
    </w:p>
    <w:p w14:paraId="16B88648" w14:textId="2CE5B6A6" w:rsidR="00F4515D" w:rsidRPr="00055FF8" w:rsidRDefault="00F4515D" w:rsidP="00E1567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1080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</w:p>
    <w:p w14:paraId="039CD394" w14:textId="7B06E5D6" w:rsidR="00F4515D" w:rsidRPr="00055FF8" w:rsidRDefault="00E26A16" w:rsidP="00E26A1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1080"/>
        <w:jc w:val="thaiDistribute"/>
        <w:textAlignment w:val="baseline"/>
        <w:rPr>
          <w:rFonts w:asciiTheme="majorBidi" w:eastAsia="EucrosiaUPCBold" w:hAnsiTheme="majorBidi" w:cs="Angsana New"/>
          <w:sz w:val="30"/>
          <w:szCs w:val="30"/>
        </w:rPr>
      </w:pPr>
      <w:r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</w:t>
      </w:r>
      <w:r w:rsidRPr="00055FF8">
        <w:rPr>
          <w:rFonts w:asciiTheme="majorBidi" w:eastAsia="EucrosiaUPCBold" w:hAnsiTheme="majorBidi" w:cs="Angsana New" w:hint="cs"/>
          <w:spacing w:val="-4"/>
          <w:sz w:val="30"/>
          <w:szCs w:val="30"/>
          <w:cs/>
        </w:rPr>
        <w:t>สินทรัพย์ทางการเงินหมดอายุหรือมีการโอนสิทธิในการรับกระแสเงินสดตามสัญญาในธุรกรรมซึ่งความเสี่ยง</w:t>
      </w:r>
      <w:r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F37ACA" w:rsidRPr="00055FF8">
        <w:rPr>
          <w:rFonts w:asciiTheme="majorBidi" w:eastAsia="EucrosiaUPCBold" w:hAnsiTheme="majorBidi" w:cs="Angsana New"/>
          <w:sz w:val="30"/>
          <w:szCs w:val="30"/>
          <w:cs/>
        </w:rPr>
        <w:br/>
      </w:r>
      <w:r w:rsidR="00BF2F20"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กลุ่ม</w:t>
      </w:r>
      <w:r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461F207A" w14:textId="77777777" w:rsidR="00983F71" w:rsidRPr="00055FF8" w:rsidRDefault="00983F71" w:rsidP="00E1567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1080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</w:p>
    <w:p w14:paraId="2A5B2768" w14:textId="2B8FC902" w:rsidR="00F4515D" w:rsidRPr="007D4D1F" w:rsidRDefault="00CC6E4C" w:rsidP="00983F7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1080"/>
        <w:jc w:val="thaiDistribute"/>
        <w:textAlignment w:val="baseline"/>
        <w:rPr>
          <w:rFonts w:asciiTheme="majorBidi" w:eastAsia="EucrosiaUPCBold" w:hAnsiTheme="majorBidi" w:cs="Angsana New"/>
          <w:sz w:val="30"/>
          <w:szCs w:val="30"/>
        </w:rPr>
      </w:pPr>
      <w:r w:rsidRPr="007D4D1F">
        <w:rPr>
          <w:rFonts w:asciiTheme="majorBidi" w:eastAsia="EucrosiaUPCBold" w:hAnsiTheme="majorBidi" w:cs="Angsana New" w:hint="cs"/>
          <w:spacing w:val="-6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</w:t>
      </w:r>
      <w:r w:rsidRPr="007D4D1F">
        <w:rPr>
          <w:rFonts w:asciiTheme="majorBidi" w:eastAsia="EucrosiaUPCBold" w:hAnsiTheme="majorBidi" w:cs="Angsana New"/>
          <w:spacing w:val="-6"/>
          <w:sz w:val="30"/>
          <w:szCs w:val="30"/>
          <w:cs/>
        </w:rPr>
        <w:t xml:space="preserve"> </w:t>
      </w:r>
      <w:r w:rsidRPr="007D4D1F">
        <w:rPr>
          <w:rFonts w:asciiTheme="majorBidi" w:eastAsia="EucrosiaUPCBold" w:hAnsiTheme="majorBidi" w:cs="Angsana New" w:hint="cs"/>
          <w:spacing w:val="-6"/>
          <w:sz w:val="30"/>
          <w:szCs w:val="30"/>
          <w:cs/>
        </w:rPr>
        <w:t>ยกเลิก</w:t>
      </w:r>
      <w:r w:rsidRPr="007D4D1F">
        <w:rPr>
          <w:rFonts w:asciiTheme="majorBidi" w:eastAsia="EucrosiaUPCBold" w:hAnsiTheme="majorBidi" w:cs="Angsana New"/>
          <w:spacing w:val="-6"/>
          <w:sz w:val="30"/>
          <w:szCs w:val="30"/>
          <w:cs/>
        </w:rPr>
        <w:t xml:space="preserve"> </w:t>
      </w:r>
      <w:r w:rsidRPr="007D4D1F">
        <w:rPr>
          <w:rFonts w:asciiTheme="majorBidi" w:eastAsia="EucrosiaUPCBold" w:hAnsiTheme="majorBidi" w:cs="Angsana New" w:hint="cs"/>
          <w:spacing w:val="-6"/>
          <w:sz w:val="30"/>
          <w:szCs w:val="30"/>
          <w:cs/>
        </w:rPr>
        <w:t>หรือหมดอายุ</w:t>
      </w:r>
      <w:r w:rsidRPr="007D4D1F">
        <w:rPr>
          <w:rFonts w:asciiTheme="majorBidi" w:eastAsia="EucrosiaUPCBold" w:hAnsiTheme="majorBidi" w:cs="Angsana New"/>
          <w:spacing w:val="-6"/>
          <w:sz w:val="30"/>
          <w:szCs w:val="30"/>
          <w:cs/>
        </w:rPr>
        <w:t xml:space="preserve"> </w:t>
      </w:r>
      <w:r w:rsidRPr="007D4D1F">
        <w:rPr>
          <w:rFonts w:asciiTheme="majorBidi" w:eastAsia="EucrosiaUPCBold" w:hAnsiTheme="majorBidi" w:cs="Angsana New" w:hint="cs"/>
          <w:spacing w:val="-6"/>
          <w:sz w:val="30"/>
          <w:szCs w:val="30"/>
          <w:cs/>
        </w:rPr>
        <w:t>กลุ่มบริษัทตัดรายการหนี้สินทางการเงินออกจากบัญชีหากมีการเปลี่ยนแปลงเงื่อนไขและกระแสเงินสด</w:t>
      </w:r>
      <w:r w:rsidRPr="007D4D1F">
        <w:rPr>
          <w:rFonts w:asciiTheme="majorBidi" w:eastAsia="EucrosiaUPCBold" w:hAnsiTheme="majorBidi" w:cs="Angsana New" w:hint="cs"/>
          <w:sz w:val="30"/>
          <w:szCs w:val="30"/>
          <w:cs/>
        </w:rPr>
        <w:t>จากการเปลี่ยนแปลงหนี้สินมีความแตกต่างอย่างมีนัยสำคัญ</w:t>
      </w:r>
      <w:r w:rsidRPr="007D4D1F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D4D1F">
        <w:rPr>
          <w:rFonts w:asciiTheme="majorBidi" w:eastAsia="EucrosiaUPCBold" w:hAnsiTheme="majorBidi" w:cs="Angsana New" w:hint="cs"/>
          <w:sz w:val="30"/>
          <w:szCs w:val="30"/>
          <w:cs/>
        </w:rPr>
        <w:t>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6A22E8CD" w14:textId="77777777" w:rsidR="001B12EC" w:rsidRPr="007D4D1F" w:rsidRDefault="001B12EC" w:rsidP="006D227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1080"/>
        <w:jc w:val="thaiDistribute"/>
        <w:textAlignment w:val="baseline"/>
        <w:rPr>
          <w:rFonts w:asciiTheme="majorBidi" w:eastAsia="EucrosiaUPCBold" w:hAnsiTheme="majorBidi" w:cs="Angsana New"/>
          <w:sz w:val="30"/>
          <w:szCs w:val="30"/>
        </w:rPr>
      </w:pPr>
    </w:p>
    <w:p w14:paraId="63A6F642" w14:textId="0C2E5FEE" w:rsidR="00CC6E4C" w:rsidRPr="007D4D1F" w:rsidRDefault="00CC6E4C" w:rsidP="006D227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1080"/>
        <w:jc w:val="thaiDistribute"/>
        <w:textAlignment w:val="baseline"/>
        <w:rPr>
          <w:rFonts w:asciiTheme="majorBidi" w:eastAsia="EucrosiaUPCBold" w:hAnsiTheme="majorBidi" w:cs="Angsana New"/>
          <w:sz w:val="30"/>
          <w:szCs w:val="30"/>
        </w:rPr>
      </w:pPr>
      <w:r w:rsidRPr="007D4D1F">
        <w:rPr>
          <w:rFonts w:asciiTheme="majorBidi" w:eastAsia="EucrosiaUPCBold" w:hAnsiTheme="majorBidi" w:cs="Angsana New" w:hint="cs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</w:t>
      </w:r>
      <w:r w:rsidRPr="007D4D1F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D4D1F">
        <w:rPr>
          <w:rFonts w:asciiTheme="majorBidi" w:eastAsia="EucrosiaUPCBold" w:hAnsiTheme="majorBidi" w:cs="Angsana New" w:hint="cs"/>
          <w:sz w:val="30"/>
          <w:szCs w:val="30"/>
          <w:cs/>
        </w:rPr>
        <w:t>รับรู้ในกำไรหรือขาดทุน</w:t>
      </w:r>
    </w:p>
    <w:p w14:paraId="0CCFF88D" w14:textId="77777777" w:rsidR="001B12EC" w:rsidRPr="007D4D1F" w:rsidRDefault="001B12EC" w:rsidP="001D65D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overflowPunct w:val="0"/>
        <w:autoSpaceDE w:val="0"/>
        <w:autoSpaceDN w:val="0"/>
        <w:adjustRightInd w:val="0"/>
        <w:spacing w:line="240" w:lineRule="auto"/>
        <w:ind w:left="1080"/>
        <w:jc w:val="thaiDistribute"/>
        <w:textAlignment w:val="baseline"/>
        <w:rPr>
          <w:rFonts w:asciiTheme="majorBidi" w:eastAsia="EucrosiaUPCBold" w:hAnsiTheme="majorBidi" w:cs="Angsana New"/>
          <w:sz w:val="30"/>
          <w:szCs w:val="30"/>
        </w:rPr>
      </w:pPr>
    </w:p>
    <w:p w14:paraId="0BF4A762" w14:textId="2D0DFDD7" w:rsidR="009D67B2" w:rsidRDefault="001D65DF" w:rsidP="007D4D1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1080"/>
        <w:jc w:val="thaiDistribute"/>
        <w:textAlignment w:val="baseline"/>
        <w:rPr>
          <w:rFonts w:asciiTheme="majorBidi" w:eastAsia="EucrosiaUPCBold" w:hAnsiTheme="majorBidi" w:cs="Angsana New"/>
          <w:sz w:val="30"/>
          <w:szCs w:val="30"/>
        </w:rPr>
      </w:pPr>
      <w:r w:rsidRPr="007D4D1F">
        <w:rPr>
          <w:rFonts w:asciiTheme="majorBidi" w:eastAsia="EucrosiaUPCBold" w:hAnsiTheme="majorBidi" w:cs="Angsana New" w:hint="cs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A016FD" w:rsidRPr="007D4D1F">
        <w:rPr>
          <w:rFonts w:asciiTheme="majorBidi" w:eastAsia="EucrosiaUPCBold" w:hAnsiTheme="majorBidi" w:cs="Angsana New" w:hint="cs"/>
          <w:sz w:val="30"/>
          <w:szCs w:val="30"/>
          <w:cs/>
        </w:rPr>
        <w:t>งบฐานะการเงิน</w:t>
      </w:r>
      <w:r w:rsidRPr="007D4D1F">
        <w:rPr>
          <w:rFonts w:asciiTheme="majorBidi" w:eastAsia="EucrosiaUPCBold" w:hAnsiTheme="majorBidi" w:cs="Angsana New" w:hint="cs"/>
          <w:sz w:val="30"/>
          <w:szCs w:val="30"/>
          <w:cs/>
        </w:rPr>
        <w:t>ด้วยจำนวนสุทธิ</w:t>
      </w:r>
      <w:r w:rsidR="009B7B9F" w:rsidRPr="007D4D1F">
        <w:rPr>
          <w:rFonts w:asciiTheme="majorBidi" w:eastAsia="EucrosiaUPCBold" w:hAnsiTheme="majorBidi" w:cs="Angsana New" w:hint="cs"/>
          <w:sz w:val="30"/>
          <w:szCs w:val="30"/>
          <w:cs/>
        </w:rPr>
        <w:t xml:space="preserve">       </w:t>
      </w:r>
      <w:r w:rsidRPr="007D4D1F">
        <w:rPr>
          <w:rFonts w:asciiTheme="majorBidi" w:eastAsia="EucrosiaUPCBold" w:hAnsiTheme="majorBidi" w:cs="Angsana New" w:hint="cs"/>
          <w:sz w:val="30"/>
          <w:szCs w:val="30"/>
          <w:cs/>
        </w:rPr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</w:t>
      </w:r>
      <w:r w:rsidRPr="007D4D1F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D4D1F">
        <w:rPr>
          <w:rFonts w:asciiTheme="majorBidi" w:eastAsia="EucrosiaUPCBold" w:hAnsiTheme="majorBidi" w:cs="Angsana New" w:hint="cs"/>
          <w:sz w:val="30"/>
          <w:szCs w:val="30"/>
          <w:cs/>
        </w:rPr>
        <w:t>หรือตั้งใจที่จะรับสินทรัพย์และชำระหนี้สินพร้อมกัน</w:t>
      </w:r>
    </w:p>
    <w:p w14:paraId="1982DF21" w14:textId="4803AB45" w:rsidR="007D4D1F" w:rsidRPr="007D4D1F" w:rsidRDefault="007D4D1F" w:rsidP="007D4D1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1080"/>
        <w:jc w:val="thaiDistribute"/>
        <w:textAlignment w:val="baseline"/>
        <w:rPr>
          <w:rFonts w:asciiTheme="majorBidi" w:eastAsia="EucrosiaUPCBold" w:hAnsiTheme="majorBidi" w:cs="Angsana New"/>
          <w:sz w:val="30"/>
          <w:szCs w:val="30"/>
        </w:rPr>
      </w:pPr>
    </w:p>
    <w:p w14:paraId="3DFFC95D" w14:textId="0BABB857" w:rsidR="00E1567A" w:rsidRPr="007D4D1F" w:rsidRDefault="00E1567A" w:rsidP="007D4D1F">
      <w:pPr>
        <w:pStyle w:val="BodyText"/>
        <w:numPr>
          <w:ilvl w:val="0"/>
          <w:numId w:val="3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textAlignment w:val="baselin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D4D1F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อนุพันธ์</w:t>
      </w:r>
    </w:p>
    <w:p w14:paraId="52E584CE" w14:textId="77777777" w:rsidR="007D4D1F" w:rsidRPr="007D4D1F" w:rsidRDefault="007D4D1F" w:rsidP="007D4D1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1080"/>
        <w:jc w:val="thaiDistribute"/>
        <w:textAlignment w:val="baseline"/>
        <w:rPr>
          <w:rFonts w:asciiTheme="majorBidi" w:eastAsia="EucrosiaUPCBold" w:hAnsiTheme="majorBidi" w:cs="Angsana New"/>
          <w:sz w:val="30"/>
          <w:szCs w:val="30"/>
        </w:rPr>
      </w:pPr>
    </w:p>
    <w:p w14:paraId="5E7AE0E5" w14:textId="59456774" w:rsidR="005F47F9" w:rsidRPr="007D4D1F" w:rsidRDefault="00E1567A" w:rsidP="007D4D1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1080"/>
        <w:jc w:val="thaiDistribute"/>
        <w:textAlignment w:val="baseline"/>
        <w:rPr>
          <w:rFonts w:asciiTheme="majorBidi" w:eastAsia="EucrosiaUPCBold" w:hAnsiTheme="majorBidi" w:cs="Angsana New"/>
          <w:spacing w:val="-2"/>
          <w:sz w:val="30"/>
          <w:szCs w:val="30"/>
        </w:rPr>
      </w:pPr>
      <w:r w:rsidRPr="007D4D1F">
        <w:rPr>
          <w:rFonts w:asciiTheme="majorBidi" w:eastAsia="EucrosiaUPCBold" w:hAnsiTheme="majorBidi" w:cs="Angsana New" w:hint="cs"/>
          <w:sz w:val="30"/>
          <w:szCs w:val="30"/>
          <w:cs/>
        </w:rPr>
        <w:t>อนุพันธ์รับรู้ด้วยมูลค่ายุติธรรม</w:t>
      </w:r>
      <w:r w:rsidRPr="007D4D1F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D4D1F">
        <w:rPr>
          <w:rFonts w:asciiTheme="majorBidi" w:eastAsia="EucrosiaUPCBold" w:hAnsiTheme="majorBidi" w:cs="Angsana New" w:hint="cs"/>
          <w:sz w:val="30"/>
          <w:szCs w:val="30"/>
          <w:cs/>
        </w:rPr>
        <w:t>และวัดมูลค่ายุติธรรมทุกวันสิ้นรอบระยะเวลารายงาน</w:t>
      </w:r>
      <w:r w:rsidRPr="007D4D1F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D4D1F">
        <w:rPr>
          <w:rFonts w:asciiTheme="majorBidi" w:eastAsia="EucrosiaUPCBold" w:hAnsiTheme="majorBidi" w:cs="Angsana New" w:hint="cs"/>
          <w:sz w:val="30"/>
          <w:szCs w:val="30"/>
          <w:cs/>
        </w:rPr>
        <w:t>ผลกำไรหรือขาดทุน</w:t>
      </w:r>
      <w:r w:rsidRPr="007D4D1F">
        <w:rPr>
          <w:rFonts w:asciiTheme="majorBidi" w:eastAsia="EucrosiaUPCBold" w:hAnsiTheme="majorBidi" w:cs="Angsana New" w:hint="cs"/>
          <w:spacing w:val="-2"/>
          <w:sz w:val="30"/>
          <w:szCs w:val="30"/>
          <w:cs/>
        </w:rPr>
        <w:t>จากกา</w:t>
      </w:r>
      <w:r w:rsidRPr="007D4D1F">
        <w:rPr>
          <w:rFonts w:asciiTheme="majorBidi" w:eastAsia="EucrosiaUPCBold" w:hAnsiTheme="majorBidi" w:cs="Angsana New" w:hint="cs"/>
          <w:spacing w:val="-4"/>
          <w:sz w:val="30"/>
          <w:szCs w:val="30"/>
          <w:cs/>
        </w:rPr>
        <w:t>ร</w:t>
      </w:r>
      <w:r w:rsidR="009B7B9F" w:rsidRPr="007D4D1F">
        <w:rPr>
          <w:rFonts w:asciiTheme="majorBidi" w:eastAsia="EucrosiaUPCBold" w:hAnsiTheme="majorBidi" w:cs="Angsana New" w:hint="cs"/>
          <w:spacing w:val="-4"/>
          <w:sz w:val="30"/>
          <w:szCs w:val="30"/>
          <w:cs/>
        </w:rPr>
        <w:t>วั</w:t>
      </w:r>
      <w:r w:rsidRPr="007D4D1F">
        <w:rPr>
          <w:rFonts w:asciiTheme="majorBidi" w:eastAsia="EucrosiaUPCBold" w:hAnsiTheme="majorBidi" w:cs="Angsana New" w:hint="cs"/>
          <w:spacing w:val="-4"/>
          <w:sz w:val="30"/>
          <w:szCs w:val="30"/>
          <w:cs/>
        </w:rPr>
        <w:t>ด</w:t>
      </w:r>
      <w:r w:rsidRPr="007D4D1F">
        <w:rPr>
          <w:rFonts w:asciiTheme="majorBidi" w:eastAsia="EucrosiaUPCBold" w:hAnsiTheme="majorBidi" w:cs="Angsana New" w:hint="cs"/>
          <w:spacing w:val="-2"/>
          <w:sz w:val="30"/>
          <w:szCs w:val="30"/>
          <w:cs/>
        </w:rPr>
        <w:t>มูลค่ายุติธรรมใหม่จะรับรู้ในกำไรหรือขาดทุนทันที</w:t>
      </w:r>
    </w:p>
    <w:p w14:paraId="7158E9E2" w14:textId="77777777" w:rsidR="00041323" w:rsidRPr="007D4D1F" w:rsidRDefault="00041323" w:rsidP="007D4D1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1080"/>
        <w:jc w:val="thaiDistribute"/>
        <w:textAlignment w:val="baseline"/>
        <w:rPr>
          <w:rFonts w:asciiTheme="majorBidi" w:eastAsia="EucrosiaUPCBold" w:hAnsiTheme="majorBidi" w:cs="Angsana New"/>
          <w:spacing w:val="-2"/>
          <w:sz w:val="30"/>
          <w:szCs w:val="30"/>
          <w:cs/>
        </w:rPr>
      </w:pPr>
    </w:p>
    <w:p w14:paraId="4C0E234A" w14:textId="578FAD7F" w:rsidR="007200E7" w:rsidRPr="007D4D1F" w:rsidRDefault="007200E7" w:rsidP="007D4D1F">
      <w:pPr>
        <w:pStyle w:val="BodyText"/>
        <w:numPr>
          <w:ilvl w:val="0"/>
          <w:numId w:val="3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textAlignment w:val="baselin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D4D1F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1FA65872" w14:textId="77777777" w:rsidR="00E1567A" w:rsidRPr="007D4D1F" w:rsidRDefault="00E1567A" w:rsidP="00332D5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1080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</w:p>
    <w:p w14:paraId="54D1D21E" w14:textId="6E2D5656" w:rsidR="007200E7" w:rsidRPr="007D4D1F" w:rsidRDefault="007200E7" w:rsidP="007D4D1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1080"/>
        <w:jc w:val="thaiDistribute"/>
        <w:textAlignment w:val="baseline"/>
        <w:rPr>
          <w:rFonts w:asciiTheme="majorBidi" w:eastAsia="EucrosiaUPCBold" w:hAnsiTheme="majorBidi" w:cs="Angsana New"/>
          <w:sz w:val="30"/>
          <w:szCs w:val="30"/>
        </w:rPr>
      </w:pPr>
      <w:r w:rsidRPr="007D4D1F">
        <w:rPr>
          <w:rFonts w:asciiTheme="majorBidi" w:eastAsia="EucrosiaUPCBold" w:hAnsiTheme="majorBidi" w:cs="Angsana New" w:hint="cs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Pr="007D4D1F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</w:p>
    <w:p w14:paraId="73F1F4BD" w14:textId="50699AE7" w:rsidR="00984F06" w:rsidRPr="007D4D1F" w:rsidRDefault="00984F06" w:rsidP="007D4D1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1080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</w:p>
    <w:p w14:paraId="4D2F3F6F" w14:textId="7A08B9E3" w:rsidR="00984F06" w:rsidRPr="007D4D1F" w:rsidRDefault="00984F06" w:rsidP="007D4D1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1080"/>
        <w:jc w:val="thaiDistribute"/>
        <w:textAlignment w:val="baseline"/>
        <w:rPr>
          <w:rFonts w:asciiTheme="majorBidi" w:eastAsia="EucrosiaUPCBold" w:hAnsiTheme="majorBidi" w:cs="Angsana New"/>
          <w:sz w:val="30"/>
          <w:szCs w:val="30"/>
        </w:rPr>
      </w:pPr>
      <w:r w:rsidRPr="007D4D1F">
        <w:rPr>
          <w:rFonts w:asciiTheme="majorBidi" w:eastAsia="EucrosiaUPCBold" w:hAnsiTheme="majorBidi" w:cs="Angsana New" w:hint="cs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Pr="007D4D1F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D4D1F">
        <w:rPr>
          <w:rFonts w:asciiTheme="majorBidi" w:eastAsia="EucrosiaUPCBold" w:hAnsiTheme="majorBidi" w:cs="Angsana New"/>
          <w:sz w:val="30"/>
          <w:szCs w:val="30"/>
        </w:rPr>
        <w:t xml:space="preserve">12 </w:t>
      </w:r>
      <w:r w:rsidRPr="007D4D1F">
        <w:rPr>
          <w:rFonts w:asciiTheme="majorBidi" w:eastAsia="EucrosiaUPCBold" w:hAnsiTheme="majorBidi" w:cs="Angsana New" w:hint="cs"/>
          <w:sz w:val="30"/>
          <w:szCs w:val="30"/>
          <w:cs/>
        </w:rPr>
        <w:t>เดือนข้างหน้า</w:t>
      </w:r>
      <w:r w:rsidRPr="007D4D1F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D4D1F">
        <w:rPr>
          <w:rFonts w:asciiTheme="majorBidi" w:eastAsia="EucrosiaUPCBold" w:hAnsiTheme="majorBidi" w:cs="Angsana New" w:hint="cs"/>
          <w:sz w:val="30"/>
          <w:szCs w:val="30"/>
          <w:cs/>
        </w:rPr>
        <w:t>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</w:t>
      </w:r>
      <w:r w:rsidRPr="007D4D1F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D4D1F">
        <w:rPr>
          <w:rFonts w:asciiTheme="majorBidi" w:eastAsia="EucrosiaUPCBold" w:hAnsiTheme="majorBidi" w:cs="Angsana New" w:hint="cs"/>
          <w:sz w:val="30"/>
          <w:szCs w:val="30"/>
          <w:cs/>
        </w:rPr>
        <w:t>ซึ่งกรณีดังกล่าวจะวัด</w:t>
      </w:r>
      <w:r w:rsidR="009B7B9F" w:rsidRPr="007D4D1F">
        <w:rPr>
          <w:rFonts w:asciiTheme="majorBidi" w:eastAsia="EucrosiaUPCBold" w:hAnsiTheme="majorBidi" w:cs="Angsana New" w:hint="cs"/>
          <w:sz w:val="30"/>
          <w:szCs w:val="30"/>
          <w:cs/>
        </w:rPr>
        <w:t xml:space="preserve">    </w:t>
      </w:r>
      <w:r w:rsidRPr="007D4D1F">
        <w:rPr>
          <w:rFonts w:asciiTheme="majorBidi" w:eastAsia="EucrosiaUPCBold" w:hAnsiTheme="majorBidi" w:cs="Angsana New" w:hint="cs"/>
          <w:sz w:val="30"/>
          <w:szCs w:val="30"/>
          <w:cs/>
        </w:rPr>
        <w:t>ค่าเผื่อผลขาดทุนด้วยผลขาดทุนด้านเครดิตที่คาดว่าจะเกิดขึ้นตลอดอายุของสัญญา</w:t>
      </w:r>
    </w:p>
    <w:p w14:paraId="1014A143" w14:textId="2A25E087" w:rsidR="00AD0E41" w:rsidRPr="007D4D1F" w:rsidRDefault="00AD0E41" w:rsidP="00892CF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1080"/>
        <w:jc w:val="thaiDistribute"/>
        <w:textAlignment w:val="baseline"/>
        <w:rPr>
          <w:rFonts w:asciiTheme="majorBidi" w:eastAsia="EucrosiaUPCBold" w:hAnsiTheme="majorBidi" w:cs="Angsana New"/>
          <w:sz w:val="30"/>
          <w:szCs w:val="30"/>
        </w:rPr>
      </w:pPr>
    </w:p>
    <w:p w14:paraId="0A2369DF" w14:textId="7F1F76B9" w:rsidR="004566A0" w:rsidRPr="007D4D1F" w:rsidRDefault="004566A0" w:rsidP="00892CF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1080"/>
        <w:jc w:val="thaiDistribute"/>
        <w:textAlignment w:val="baseline"/>
        <w:rPr>
          <w:rFonts w:asciiTheme="majorBidi" w:eastAsia="EucrosiaUPCBold" w:hAnsiTheme="majorBidi" w:cs="Angsana New"/>
          <w:sz w:val="30"/>
          <w:szCs w:val="30"/>
        </w:rPr>
      </w:pPr>
      <w:r w:rsidRPr="007D4D1F">
        <w:rPr>
          <w:rFonts w:asciiTheme="majorBidi" w:eastAsia="EucrosiaUPCBold" w:hAnsiTheme="majorBidi" w:cs="Angsana New" w:hint="cs"/>
          <w:spacing w:val="-2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</w:t>
      </w:r>
      <w:r w:rsidRPr="007D4D1F">
        <w:rPr>
          <w:rFonts w:asciiTheme="majorBidi" w:eastAsia="EucrosiaUPCBold" w:hAnsiTheme="majorBidi" w:cs="Angsana New" w:hint="cs"/>
          <w:sz w:val="30"/>
          <w:szCs w:val="30"/>
          <w:cs/>
        </w:rPr>
        <w:t>โดยพิจารณาถึงการคาดการณ์ในอนาคตประกอบกับประสบการณ์ในอดีต</w:t>
      </w:r>
      <w:r w:rsidRPr="007D4D1F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D4D1F">
        <w:rPr>
          <w:rFonts w:asciiTheme="majorBidi" w:eastAsia="EucrosiaUPCBold" w:hAnsiTheme="majorBidi" w:cs="Angsana New" w:hint="cs"/>
          <w:sz w:val="30"/>
          <w:szCs w:val="30"/>
          <w:cs/>
        </w:rPr>
        <w:t>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751A99CE" w14:textId="188B64C1" w:rsidR="004566A0" w:rsidRPr="007D4D1F" w:rsidRDefault="004566A0" w:rsidP="00892CF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1080"/>
        <w:jc w:val="thaiDistribute"/>
        <w:textAlignment w:val="baseline"/>
        <w:rPr>
          <w:rFonts w:asciiTheme="majorBidi" w:eastAsia="EucrosiaUPCBold" w:hAnsiTheme="majorBidi" w:cs="Angsana New"/>
          <w:sz w:val="30"/>
          <w:szCs w:val="30"/>
        </w:rPr>
      </w:pPr>
    </w:p>
    <w:p w14:paraId="754E4CC8" w14:textId="3AF87FE0" w:rsidR="00617016" w:rsidRPr="007D4D1F" w:rsidRDefault="004566A0" w:rsidP="008E648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1080"/>
        <w:jc w:val="thaiDistribute"/>
        <w:textAlignment w:val="baseline"/>
        <w:rPr>
          <w:rFonts w:asciiTheme="majorBidi" w:eastAsia="EucrosiaUPCBold" w:hAnsiTheme="majorBidi" w:cs="Angsana New"/>
          <w:sz w:val="30"/>
          <w:szCs w:val="30"/>
        </w:rPr>
      </w:pPr>
      <w:r w:rsidRPr="007D4D1F">
        <w:rPr>
          <w:rFonts w:asciiTheme="majorBidi" w:eastAsia="EucrosiaUPCBold" w:hAnsiTheme="majorBidi" w:cs="Angsana New" w:hint="cs"/>
          <w:sz w:val="30"/>
          <w:szCs w:val="30"/>
          <w:cs/>
        </w:rPr>
        <w:t>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</w:t>
      </w:r>
      <w:r w:rsidRPr="007D4D1F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="00617016" w:rsidRPr="007D4D1F">
        <w:rPr>
          <w:rFonts w:asciiTheme="majorBidi" w:eastAsia="EucrosiaUPCBold" w:hAnsiTheme="majorBidi" w:cs="Angsana New"/>
          <w:sz w:val="30"/>
          <w:szCs w:val="30"/>
        </w:rPr>
        <w:t>12</w:t>
      </w:r>
      <w:r w:rsidRPr="007D4D1F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D4D1F">
        <w:rPr>
          <w:rFonts w:asciiTheme="majorBidi" w:eastAsia="EucrosiaUPCBold" w:hAnsiTheme="majorBidi" w:cs="Angsana New" w:hint="cs"/>
          <w:sz w:val="30"/>
          <w:szCs w:val="30"/>
          <w:cs/>
        </w:rPr>
        <w:t>เดือนข้างหน้า</w:t>
      </w:r>
    </w:p>
    <w:p w14:paraId="3A85B302" w14:textId="0E49765B" w:rsidR="006747F6" w:rsidRPr="00055FF8" w:rsidRDefault="006747F6" w:rsidP="00E52E2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1080"/>
        <w:jc w:val="thaiDistribute"/>
        <w:textAlignment w:val="baseline"/>
        <w:rPr>
          <w:rFonts w:asciiTheme="majorBidi" w:eastAsia="EucrosiaUPCBold" w:hAnsiTheme="majorBidi" w:cs="Angsana New"/>
          <w:sz w:val="30"/>
          <w:szCs w:val="30"/>
        </w:rPr>
      </w:pPr>
      <w:r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Pr="00055FF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="000E51C8" w:rsidRPr="00055FF8">
        <w:rPr>
          <w:rFonts w:asciiTheme="majorBidi" w:eastAsia="EucrosiaUPCBold" w:hAnsiTheme="majorBidi" w:cs="Angsana New"/>
          <w:sz w:val="30"/>
          <w:szCs w:val="30"/>
        </w:rPr>
        <w:t>365</w:t>
      </w:r>
      <w:r w:rsidRPr="00055FF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วัน</w:t>
      </w:r>
      <w:r w:rsidRPr="00055FF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มีการเปลี่ยนแปลงของอันดับความน่าเชื่อถือที่ลดระดับลงอย่างมีนัยสำคัญ</w:t>
      </w:r>
      <w:r w:rsidRPr="00055FF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="005E4CD7" w:rsidRPr="00055FF8">
        <w:rPr>
          <w:rFonts w:asciiTheme="majorBidi" w:eastAsia="EucrosiaUPCBold" w:hAnsiTheme="majorBidi" w:cs="Angsana New"/>
          <w:sz w:val="30"/>
          <w:szCs w:val="30"/>
          <w:cs/>
        </w:rPr>
        <w:br/>
      </w:r>
      <w:r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มีการดำเนินงานที่ถดถอยอย่างมีนัยสำคัญของลูกหนี้</w:t>
      </w:r>
      <w:r w:rsidRPr="00055FF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หรือมีการเปลี่ยนแปลงหรือคาดการณ์การเปลี่ยนแปลงของเทคโนโลยี</w:t>
      </w:r>
      <w:r w:rsidRPr="00055FF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ตลาด</w:t>
      </w:r>
      <w:r w:rsidRPr="00055FF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334E44B8" w14:textId="77777777" w:rsidR="00284880" w:rsidRPr="00055FF8" w:rsidRDefault="00284880" w:rsidP="000E51C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1080"/>
        <w:jc w:val="thaiDistribute"/>
        <w:textAlignment w:val="baseline"/>
        <w:rPr>
          <w:rFonts w:asciiTheme="majorBidi" w:eastAsia="EucrosiaUPCBold" w:hAnsiTheme="majorBidi" w:cs="Angsana New"/>
          <w:sz w:val="22"/>
          <w:szCs w:val="22"/>
        </w:rPr>
      </w:pPr>
    </w:p>
    <w:p w14:paraId="52B84DCD" w14:textId="1DD587FA" w:rsidR="00617016" w:rsidRPr="00055FF8" w:rsidRDefault="00617016" w:rsidP="0061701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overflowPunct w:val="0"/>
        <w:autoSpaceDE w:val="0"/>
        <w:autoSpaceDN w:val="0"/>
        <w:adjustRightInd w:val="0"/>
        <w:spacing w:line="240" w:lineRule="auto"/>
        <w:ind w:left="1080"/>
        <w:jc w:val="thaiDistribute"/>
        <w:textAlignment w:val="baseline"/>
        <w:rPr>
          <w:rFonts w:asciiTheme="majorBidi" w:eastAsia="EucrosiaUPCBold" w:hAnsiTheme="majorBidi"/>
          <w:sz w:val="30"/>
          <w:szCs w:val="30"/>
        </w:rPr>
      </w:pPr>
      <w:r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038D991A" w14:textId="3F7BA8E2" w:rsidR="00617016" w:rsidRPr="00BC782B" w:rsidRDefault="006455CE" w:rsidP="00BC782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overflowPunct w:val="0"/>
        <w:autoSpaceDE w:val="0"/>
        <w:autoSpaceDN w:val="0"/>
        <w:adjustRightInd w:val="0"/>
        <w:spacing w:line="240" w:lineRule="auto"/>
        <w:ind w:left="1080"/>
        <w:jc w:val="thaiDistribute"/>
        <w:textAlignment w:val="baseline"/>
        <w:rPr>
          <w:rFonts w:asciiTheme="majorBidi" w:eastAsia="EucrosiaUPCBold" w:hAnsiTheme="majorBidi" w:cs="Angsana New"/>
          <w:sz w:val="30"/>
          <w:szCs w:val="30"/>
        </w:rPr>
      </w:pPr>
      <w:r>
        <w:rPr>
          <w:rFonts w:asciiTheme="majorBidi" w:eastAsia="EucrosiaUPCBold" w:hAnsiTheme="majorBidi" w:cs="Angsana New"/>
          <w:sz w:val="30"/>
          <w:szCs w:val="30"/>
        </w:rPr>
        <w:tab/>
      </w:r>
      <w:r w:rsidR="00617016" w:rsidRPr="00055FF8">
        <w:rPr>
          <w:rFonts w:asciiTheme="majorBidi" w:eastAsia="EucrosiaUPCBold" w:hAnsiTheme="majorBidi" w:cs="Angsana New"/>
          <w:sz w:val="30"/>
          <w:szCs w:val="30"/>
          <w:cs/>
        </w:rPr>
        <w:t>-</w:t>
      </w:r>
      <w:r w:rsidR="00DB402A">
        <w:rPr>
          <w:rFonts w:asciiTheme="majorBidi" w:eastAsia="EucrosiaUPCBold" w:hAnsiTheme="majorBidi" w:cs="Angsana New"/>
          <w:sz w:val="30"/>
          <w:szCs w:val="30"/>
        </w:rPr>
        <w:t xml:space="preserve"> </w:t>
      </w:r>
      <w:r w:rsidR="00617016"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ผู้กู้ไม่สามารถจ่ายชำระภาระผูกพันด้านเครดิตให้แก่กลุ่มบริษัทได้เต็มจำนวน</w:t>
      </w:r>
      <w:r w:rsidR="00617016" w:rsidRPr="00055FF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="00617016"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อีกทั้งกลุ่มบริษัทไม่มี</w:t>
      </w:r>
      <w:r w:rsidR="004F253E">
        <w:rPr>
          <w:rFonts w:asciiTheme="majorBidi" w:eastAsia="EucrosiaUPCBold" w:hAnsiTheme="majorBidi" w:cs="Angsana New" w:hint="cs"/>
          <w:sz w:val="30"/>
          <w:szCs w:val="30"/>
          <w:cs/>
        </w:rPr>
        <w:t xml:space="preserve">    </w:t>
      </w:r>
      <w:r w:rsidR="004F253E">
        <w:rPr>
          <w:rFonts w:asciiTheme="majorBidi" w:eastAsia="EucrosiaUPCBold" w:hAnsiTheme="majorBidi" w:cs="Angsana New"/>
          <w:sz w:val="30"/>
          <w:szCs w:val="30"/>
        </w:rPr>
        <w:tab/>
      </w:r>
      <w:r w:rsidR="00485B13">
        <w:rPr>
          <w:rFonts w:asciiTheme="majorBidi" w:eastAsia="EucrosiaUPCBold" w:hAnsiTheme="majorBidi" w:cs="Angsana New" w:hint="cs"/>
          <w:sz w:val="30"/>
          <w:szCs w:val="30"/>
          <w:cs/>
        </w:rPr>
        <w:t xml:space="preserve">  </w:t>
      </w:r>
      <w:r w:rsidR="00617016" w:rsidRPr="003117B2">
        <w:rPr>
          <w:rFonts w:asciiTheme="majorBidi" w:eastAsia="EucrosiaUPCBold" w:hAnsiTheme="majorBidi" w:cs="Angsana New" w:hint="cs"/>
          <w:sz w:val="30"/>
          <w:szCs w:val="30"/>
          <w:cs/>
        </w:rPr>
        <w:t>สิทธิในการไล่</w:t>
      </w:r>
      <w:r w:rsidR="00617016"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เบี้ย</w:t>
      </w:r>
      <w:r w:rsidR="00617016" w:rsidRPr="00055FF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="00617016"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เช่น</w:t>
      </w:r>
      <w:r w:rsidR="00617016" w:rsidRPr="00055FF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="00617016"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การยึดหลักประกัน</w:t>
      </w:r>
      <w:r w:rsidR="00617016" w:rsidRPr="00055FF8">
        <w:rPr>
          <w:rFonts w:asciiTheme="majorBidi" w:eastAsia="EucrosiaUPCBold" w:hAnsiTheme="majorBidi" w:cs="Angsana New"/>
          <w:sz w:val="30"/>
          <w:szCs w:val="30"/>
          <w:cs/>
        </w:rPr>
        <w:t xml:space="preserve"> (</w:t>
      </w:r>
      <w:r w:rsidR="00617016"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หากมีการวางหลักประกัน</w:t>
      </w:r>
      <w:r w:rsidR="00617016" w:rsidRPr="00055FF8">
        <w:rPr>
          <w:rFonts w:asciiTheme="majorBidi" w:eastAsia="EucrosiaUPCBold" w:hAnsiTheme="majorBidi" w:cs="Angsana New"/>
          <w:sz w:val="30"/>
          <w:szCs w:val="30"/>
          <w:cs/>
        </w:rPr>
        <w:t xml:space="preserve">) </w:t>
      </w:r>
      <w:r w:rsidR="00617016"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หรือ</w:t>
      </w:r>
      <w:r w:rsidR="00617016" w:rsidRPr="00055FF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</w:p>
    <w:p w14:paraId="7532C4A2" w14:textId="40DCBEC5" w:rsidR="00617016" w:rsidRPr="00055FF8" w:rsidRDefault="006455CE" w:rsidP="00BC782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1080"/>
        <w:jc w:val="thaiDistribute"/>
        <w:textAlignment w:val="baseline"/>
        <w:rPr>
          <w:rFonts w:asciiTheme="majorBidi" w:eastAsia="EucrosiaUPCBold" w:hAnsiTheme="majorBidi" w:cs="Angsana New"/>
          <w:sz w:val="30"/>
          <w:szCs w:val="30"/>
        </w:rPr>
      </w:pPr>
      <w:r>
        <w:rPr>
          <w:rFonts w:asciiTheme="majorBidi" w:eastAsia="EucrosiaUPCBold" w:hAnsiTheme="majorBidi" w:cs="Angsana New"/>
          <w:sz w:val="30"/>
          <w:szCs w:val="30"/>
        </w:rPr>
        <w:tab/>
      </w:r>
      <w:r w:rsidR="00617016" w:rsidRPr="00055FF8">
        <w:rPr>
          <w:rFonts w:asciiTheme="majorBidi" w:eastAsia="EucrosiaUPCBold" w:hAnsiTheme="majorBidi" w:cs="Angsana New"/>
          <w:sz w:val="30"/>
          <w:szCs w:val="30"/>
          <w:cs/>
        </w:rPr>
        <w:t>-</w:t>
      </w:r>
      <w:r w:rsidR="00DB402A">
        <w:rPr>
          <w:rFonts w:asciiTheme="majorBidi" w:eastAsia="EucrosiaUPCBold" w:hAnsiTheme="majorBidi" w:cs="Angsana New"/>
          <w:sz w:val="30"/>
          <w:szCs w:val="30"/>
        </w:rPr>
        <w:t xml:space="preserve"> </w:t>
      </w:r>
      <w:r w:rsidR="00617016"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สินทรัพย์ทางการเงินค้างชำระเกินกว่า</w:t>
      </w:r>
      <w:r w:rsidR="00617016" w:rsidRPr="00055FF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="00617016" w:rsidRPr="00055FF8">
        <w:rPr>
          <w:rFonts w:asciiTheme="majorBidi" w:eastAsia="EucrosiaUPCBold" w:hAnsiTheme="majorBidi" w:cs="Angsana New"/>
          <w:sz w:val="30"/>
          <w:szCs w:val="30"/>
        </w:rPr>
        <w:t>365</w:t>
      </w:r>
      <w:r w:rsidR="00617016" w:rsidRPr="00055FF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="00617016"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วัน</w:t>
      </w:r>
    </w:p>
    <w:p w14:paraId="790020A7" w14:textId="77777777" w:rsidR="005F47F9" w:rsidRPr="00522E27" w:rsidRDefault="005F47F9" w:rsidP="0061701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1080"/>
        <w:jc w:val="thaiDistribute"/>
        <w:textAlignment w:val="baseline"/>
        <w:rPr>
          <w:rFonts w:asciiTheme="majorBidi" w:eastAsia="EucrosiaUPCBold" w:hAnsiTheme="majorBidi" w:cs="Angsana New"/>
          <w:sz w:val="24"/>
          <w:szCs w:val="24"/>
        </w:rPr>
      </w:pPr>
    </w:p>
    <w:p w14:paraId="6873FFBE" w14:textId="4107BD3C" w:rsidR="00892CFB" w:rsidRPr="00055FF8" w:rsidRDefault="00892CFB" w:rsidP="00892CFB">
      <w:pPr>
        <w:pStyle w:val="BodyText"/>
        <w:numPr>
          <w:ilvl w:val="0"/>
          <w:numId w:val="3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textAlignment w:val="baselin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055FF8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การตัดจำหน่าย</w:t>
      </w:r>
    </w:p>
    <w:p w14:paraId="6060286C" w14:textId="77777777" w:rsidR="00972C39" w:rsidRPr="00522E27" w:rsidRDefault="00972C39" w:rsidP="000C79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630"/>
        <w:jc w:val="thaiDistribute"/>
        <w:textAlignment w:val="baseline"/>
        <w:rPr>
          <w:rFonts w:ascii="Angsana New" w:hAnsi="Angsana New"/>
          <w:sz w:val="24"/>
          <w:szCs w:val="24"/>
        </w:rPr>
      </w:pPr>
    </w:p>
    <w:p w14:paraId="5E29D536" w14:textId="67E70BD1" w:rsidR="00B86A2F" w:rsidRPr="00055FF8" w:rsidRDefault="00972C39" w:rsidP="00972C3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1080"/>
        <w:jc w:val="thaiDistribute"/>
        <w:textAlignment w:val="baseline"/>
        <w:rPr>
          <w:rFonts w:asciiTheme="majorBidi" w:eastAsia="EucrosiaUPCBold" w:hAnsiTheme="majorBidi" w:cs="Angsana New"/>
          <w:sz w:val="30"/>
          <w:szCs w:val="30"/>
        </w:rPr>
      </w:pPr>
      <w:r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</w:t>
      </w:r>
      <w:r w:rsidRPr="00055FF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หากมีการรับเงินคืนในภายหลังจากสินทรัพย์ที่มีการตัดจำหน่ายแล้ว</w:t>
      </w:r>
      <w:r w:rsidRPr="00055FF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58074AC6" w14:textId="77777777" w:rsidR="00A149A2" w:rsidRPr="00A149A2" w:rsidRDefault="00A149A2" w:rsidP="00972C3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1080"/>
        <w:jc w:val="thaiDistribute"/>
        <w:textAlignment w:val="baseline"/>
        <w:rPr>
          <w:rFonts w:asciiTheme="majorBidi" w:eastAsia="EucrosiaUPCBold" w:hAnsiTheme="majorBidi" w:cs="Angsana New"/>
          <w:sz w:val="24"/>
          <w:szCs w:val="24"/>
        </w:rPr>
      </w:pPr>
    </w:p>
    <w:p w14:paraId="351356D5" w14:textId="1445E3DC" w:rsidR="00ED570B" w:rsidRPr="00055FF8" w:rsidRDefault="00ED570B" w:rsidP="00CA1BE8">
      <w:pPr>
        <w:pStyle w:val="BodyText"/>
        <w:numPr>
          <w:ilvl w:val="0"/>
          <w:numId w:val="3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81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textAlignment w:val="baselin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055FF8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ดอกเบี้ย</w:t>
      </w:r>
    </w:p>
    <w:p w14:paraId="54B99F3C" w14:textId="77777777" w:rsidR="00ED570B" w:rsidRPr="00522E27" w:rsidRDefault="00ED570B" w:rsidP="000606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630"/>
        <w:jc w:val="thaiDistribute"/>
        <w:textAlignment w:val="baseline"/>
        <w:rPr>
          <w:rFonts w:ascii="Angsana New" w:hAnsi="Angsana New"/>
          <w:sz w:val="24"/>
          <w:szCs w:val="24"/>
        </w:rPr>
      </w:pPr>
    </w:p>
    <w:p w14:paraId="6010FD0B" w14:textId="01F18D51" w:rsidR="00ED570B" w:rsidRPr="00055FF8" w:rsidRDefault="00ED570B" w:rsidP="00ED570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1080"/>
        <w:jc w:val="thaiDistribute"/>
        <w:textAlignment w:val="baseline"/>
        <w:rPr>
          <w:rFonts w:asciiTheme="majorBidi" w:eastAsia="EucrosiaUPCBold" w:hAnsiTheme="majorBidi" w:cs="Angsana New"/>
          <w:sz w:val="30"/>
          <w:szCs w:val="30"/>
        </w:rPr>
      </w:pPr>
      <w:r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</w:t>
      </w:r>
      <w:r w:rsidRPr="00055FF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ในการคำนวณดอกเบี้ยรับและดอกเบี้ยจ่าย</w:t>
      </w:r>
      <w:r w:rsidRPr="00055FF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055FF8">
        <w:rPr>
          <w:rFonts w:asciiTheme="majorBidi" w:eastAsia="EucrosiaUPCBold" w:hAnsiTheme="majorBidi" w:cs="Angsana New"/>
          <w:sz w:val="30"/>
          <w:szCs w:val="30"/>
          <w:cs/>
        </w:rPr>
        <w:t xml:space="preserve"> (</w:t>
      </w:r>
      <w:r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เมื่อสินทรัพย์ไม่มีการด้อยค่าด้านเครดิต</w:t>
      </w:r>
      <w:r w:rsidRPr="00055FF8">
        <w:rPr>
          <w:rFonts w:asciiTheme="majorBidi" w:eastAsia="EucrosiaUPCBold" w:hAnsiTheme="majorBidi" w:cs="Angsana New"/>
          <w:sz w:val="30"/>
          <w:szCs w:val="30"/>
          <w:cs/>
        </w:rPr>
        <w:t xml:space="preserve">) </w:t>
      </w:r>
      <w:r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หรือราคาทุนตัดจำหน่ายของหนี้สิน</w:t>
      </w:r>
    </w:p>
    <w:p w14:paraId="6FB37C3B" w14:textId="77777777" w:rsidR="006B38DA" w:rsidRPr="00522E27" w:rsidRDefault="006B38DA" w:rsidP="008E01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hAnsi="Angsana New"/>
          <w:sz w:val="24"/>
          <w:szCs w:val="24"/>
        </w:rPr>
      </w:pPr>
    </w:p>
    <w:p w14:paraId="374201D9" w14:textId="16C5BFFE" w:rsidR="004A1ECC" w:rsidRPr="00055FF8" w:rsidRDefault="00A54E1F" w:rsidP="00CA1BE8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overflowPunct w:val="0"/>
        <w:autoSpaceDE w:val="0"/>
        <w:autoSpaceDN w:val="0"/>
        <w:adjustRightInd w:val="0"/>
        <w:spacing w:line="240" w:lineRule="auto"/>
        <w:ind w:hanging="630"/>
        <w:jc w:val="thaiDistribute"/>
        <w:textAlignment w:val="baseline"/>
        <w:rPr>
          <w:rFonts w:ascii="Angsana New" w:hAnsi="Angsana New"/>
          <w:b/>
          <w:bCs/>
          <w:i/>
          <w:iCs/>
          <w:sz w:val="30"/>
          <w:szCs w:val="30"/>
        </w:rPr>
      </w:pPr>
      <w:r w:rsidRPr="00055FF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ลูกหนี้การค้าและลูกหนี้อื่น</w:t>
      </w:r>
    </w:p>
    <w:p w14:paraId="2BB2AA51" w14:textId="77777777" w:rsidR="00997E1D" w:rsidRPr="00522E27" w:rsidRDefault="00997E1D" w:rsidP="00997E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630"/>
        <w:jc w:val="thaiDistribute"/>
        <w:textAlignment w:val="baseline"/>
        <w:rPr>
          <w:rFonts w:ascii="Angsana New" w:hAnsi="Angsana New"/>
          <w:sz w:val="24"/>
          <w:szCs w:val="24"/>
        </w:rPr>
      </w:pPr>
    </w:p>
    <w:p w14:paraId="199D9F85" w14:textId="41A0EA53" w:rsidR="005478DB" w:rsidRPr="00055FF8" w:rsidRDefault="005478DB" w:rsidP="00CA1BE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30"/>
          <w:szCs w:val="30"/>
        </w:rPr>
      </w:pPr>
      <w:r w:rsidRPr="00055FF8">
        <w:rPr>
          <w:rFonts w:ascii="Angsana New" w:hAnsi="Angsana New" w:hint="cs"/>
          <w:spacing w:val="-6"/>
          <w:sz w:val="30"/>
          <w:szCs w:val="30"/>
          <w:cs/>
        </w:rPr>
        <w:t>ลูกหนี้การค้า</w:t>
      </w:r>
      <w:r w:rsidR="009B7B9F" w:rsidRPr="00055FF8">
        <w:rPr>
          <w:rFonts w:ascii="Angsana New" w:hAnsi="Angsana New" w:hint="cs"/>
          <w:spacing w:val="-6"/>
          <w:sz w:val="30"/>
          <w:szCs w:val="30"/>
          <w:cs/>
        </w:rPr>
        <w:t>และลูกหนี้อื่น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รับรู้เมื่อกลุ่มบริษัทมีสิทธิที่ปราศจากเงื่อนไขในการได้รับสิ่งตอบแทนตามสัญญา</w:t>
      </w:r>
      <w:r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9B7B9F" w:rsidRPr="00055FF8">
        <w:rPr>
          <w:rFonts w:ascii="Angsana New" w:hAnsi="Angsana New" w:hint="cs"/>
          <w:spacing w:val="-6"/>
          <w:sz w:val="30"/>
          <w:szCs w:val="30"/>
          <w:cs/>
        </w:rPr>
        <w:t xml:space="preserve">         </w:t>
      </w:r>
      <w:r w:rsidR="00CD217C" w:rsidRPr="00055FF8">
        <w:rPr>
          <w:rFonts w:ascii="Angsana New" w:hAnsi="Angsana New" w:hint="cs"/>
          <w:spacing w:val="-6"/>
          <w:sz w:val="30"/>
          <w:szCs w:val="30"/>
          <w:cs/>
        </w:rPr>
        <w:t>ลูกหนี้การค้า</w:t>
      </w:r>
      <w:r w:rsidR="009B7B9F" w:rsidRPr="00055FF8">
        <w:rPr>
          <w:rFonts w:ascii="Angsana New" w:hAnsi="Angsana New" w:hint="cs"/>
          <w:spacing w:val="-6"/>
          <w:sz w:val="30"/>
          <w:szCs w:val="30"/>
          <w:cs/>
        </w:rPr>
        <w:t>และลูกหนี้อื่น</w:t>
      </w:r>
      <w:r w:rsidR="00CD217C" w:rsidRPr="00055FF8">
        <w:rPr>
          <w:rFonts w:ascii="Angsana New" w:hAnsi="Angsana New" w:hint="cs"/>
          <w:spacing w:val="-6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</w:t>
      </w:r>
      <w:r w:rsidR="00CD217C"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CD217C" w:rsidRPr="00055FF8">
        <w:rPr>
          <w:rFonts w:ascii="Angsana New" w:hAnsi="Angsana New" w:hint="cs"/>
          <w:spacing w:val="-6"/>
          <w:sz w:val="30"/>
          <w:szCs w:val="30"/>
          <w:cs/>
        </w:rPr>
        <w:t>หนี้สูญจะถูกตัดจำหน่ายเมื่อเกิดขึ้น</w:t>
      </w:r>
      <w:r w:rsidR="000C60DA" w:rsidRPr="00055FF8">
        <w:rPr>
          <w:rFonts w:ascii="Angsana New" w:hAnsi="Angsana New" w:hint="cs"/>
          <w:spacing w:val="-6"/>
          <w:sz w:val="30"/>
          <w:szCs w:val="30"/>
          <w:cs/>
        </w:rPr>
        <w:t xml:space="preserve"> กลุ่มบริษัท</w:t>
      </w:r>
      <w:r w:rsidR="00486BA9" w:rsidRPr="00055FF8">
        <w:rPr>
          <w:rFonts w:ascii="Angsana New" w:hAnsi="Angsana New" w:hint="cs"/>
          <w:spacing w:val="-6"/>
          <w:sz w:val="30"/>
          <w:szCs w:val="30"/>
          <w:cs/>
        </w:rPr>
        <w:t>ไม่สามารถคาดการณ์ได้อย่างสมเหตุสมผล</w:t>
      </w:r>
      <w:r w:rsidR="00E6441E" w:rsidRPr="00055FF8">
        <w:rPr>
          <w:rFonts w:ascii="Angsana New" w:hAnsi="Angsana New" w:hint="cs"/>
          <w:spacing w:val="-6"/>
          <w:sz w:val="30"/>
          <w:szCs w:val="30"/>
          <w:cs/>
        </w:rPr>
        <w:t>ว่า</w:t>
      </w:r>
      <w:r w:rsidR="003F3BE2" w:rsidRPr="00055FF8">
        <w:rPr>
          <w:rFonts w:ascii="Angsana New" w:hAnsi="Angsana New" w:hint="cs"/>
          <w:spacing w:val="-6"/>
          <w:sz w:val="30"/>
          <w:szCs w:val="30"/>
          <w:cs/>
        </w:rPr>
        <w:t>จะได้รับคืนเงิน</w:t>
      </w:r>
    </w:p>
    <w:p w14:paraId="7D5AC2AB" w14:textId="6631C03D" w:rsidR="005478DB" w:rsidRPr="00801869" w:rsidRDefault="00801869" w:rsidP="00801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429CED0" w14:textId="43053807" w:rsidR="00FF3E9F" w:rsidRPr="00055FF8" w:rsidRDefault="005478DB" w:rsidP="00CA1BE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30"/>
          <w:szCs w:val="30"/>
        </w:rPr>
      </w:pPr>
      <w:r w:rsidRPr="00055FF8">
        <w:rPr>
          <w:rFonts w:ascii="Angsana New" w:hAnsi="Angsana New" w:hint="cs"/>
          <w:spacing w:val="-6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</w:t>
      </w:r>
      <w:r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ซึ่งประมาณการโดยใช้ตาราง</w:t>
      </w:r>
      <w:r w:rsidR="00FC4716">
        <w:rPr>
          <w:rFonts w:ascii="Angsana New" w:hAnsi="Angsana New"/>
          <w:spacing w:val="-6"/>
          <w:sz w:val="30"/>
          <w:szCs w:val="30"/>
        </w:rPr>
        <w:br/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การตั้งสำรองเพื่อหาอัตราผลขาดทุนด้านเครดิตที่คาดว่าจะเกิดขึ้น</w:t>
      </w:r>
      <w:r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ซึ่งวิธีดังกล่าวมีการจัดกลุ่มลูกหนี้ตามความเสี่ยง</w:t>
      </w:r>
      <w:r w:rsidR="00554A6E" w:rsidRPr="00055FF8">
        <w:rPr>
          <w:rFonts w:ascii="Angsana New" w:hAnsi="Angsana New"/>
          <w:spacing w:val="-6"/>
          <w:sz w:val="30"/>
          <w:szCs w:val="30"/>
        </w:rPr>
        <w:br/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ด้านเครดิตที่มีลักษณะร่วมกันและตามระยะเวลาที่เกินกำหนดชำระ</w:t>
      </w:r>
      <w:r w:rsidR="0082722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โดยนำข้อมูลผลขาดทุนที่เกิดขึ้นในอดีต</w:t>
      </w:r>
      <w:r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D0621F" w:rsidRPr="00055FF8">
        <w:rPr>
          <w:rFonts w:ascii="Angsana New" w:hAnsi="Angsana New"/>
          <w:spacing w:val="-6"/>
          <w:sz w:val="30"/>
          <w:szCs w:val="30"/>
        </w:rPr>
        <w:br/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การปรับปรุงปัจจัยที่มีความเฉพาะเจาะจงกับลูกหนี้นั้น</w:t>
      </w:r>
      <w:r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ๆ</w:t>
      </w:r>
      <w:r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</w:t>
      </w:r>
      <w:r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ณ</w:t>
      </w:r>
      <w:r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วันที่รายงาน</w:t>
      </w:r>
    </w:p>
    <w:p w14:paraId="6F7A7C37" w14:textId="53AE2A6C" w:rsidR="00E7299D" w:rsidRPr="00977DF4" w:rsidRDefault="00E7299D" w:rsidP="00271CA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630"/>
        <w:jc w:val="thaiDistribute"/>
        <w:textAlignment w:val="baseline"/>
        <w:rPr>
          <w:rFonts w:ascii="Angsana New" w:hAnsi="Angsana New"/>
          <w:sz w:val="24"/>
          <w:szCs w:val="24"/>
          <w:cs/>
        </w:rPr>
      </w:pPr>
    </w:p>
    <w:p w14:paraId="21A4C121" w14:textId="4300FFA3" w:rsidR="0091450E" w:rsidRPr="00055FF8" w:rsidRDefault="0091450E" w:rsidP="00FF7268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overflowPunct w:val="0"/>
        <w:autoSpaceDE w:val="0"/>
        <w:autoSpaceDN w:val="0"/>
        <w:adjustRightInd w:val="0"/>
        <w:spacing w:line="240" w:lineRule="auto"/>
        <w:ind w:hanging="630"/>
        <w:jc w:val="thaiDistribute"/>
        <w:textAlignment w:val="baseline"/>
        <w:rPr>
          <w:rFonts w:ascii="Angsana New" w:hAnsi="Angsana New"/>
          <w:b/>
          <w:bCs/>
          <w:i/>
          <w:iCs/>
          <w:sz w:val="30"/>
          <w:szCs w:val="30"/>
        </w:rPr>
      </w:pPr>
      <w:r w:rsidRPr="00055FF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สินค้าคงเหลือ</w:t>
      </w:r>
    </w:p>
    <w:p w14:paraId="185BF97E" w14:textId="77777777" w:rsidR="00726E08" w:rsidRPr="00055FF8" w:rsidRDefault="00726E08" w:rsidP="00726E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630"/>
        <w:jc w:val="thaiDistribute"/>
        <w:textAlignment w:val="baselin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5B257F25" w14:textId="5C87991E" w:rsidR="005478DB" w:rsidRPr="00055FF8" w:rsidRDefault="005478DB" w:rsidP="00AF75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30"/>
          <w:szCs w:val="30"/>
        </w:rPr>
      </w:pPr>
      <w:r w:rsidRPr="00055FF8">
        <w:rPr>
          <w:rFonts w:ascii="Angsana New" w:hAnsi="Angsana New" w:hint="cs"/>
          <w:spacing w:val="-6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="00270212" w:rsidRPr="00055FF8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ต้นทุนของสินค้าคำนวณโดยใช้วิธีถัวเฉลี่ยถ่วงน้ำหนัก</w:t>
      </w:r>
      <w:r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9B7B9F" w:rsidRPr="00055FF8">
        <w:rPr>
          <w:rFonts w:ascii="Angsana New" w:hAnsi="Angsana New" w:hint="cs"/>
          <w:spacing w:val="-6"/>
          <w:sz w:val="30"/>
          <w:szCs w:val="30"/>
          <w:cs/>
        </w:rPr>
        <w:t>ในกรณีที่เป็น</w:t>
      </w:r>
      <w:r w:rsidR="00270212" w:rsidRPr="00055FF8">
        <w:rPr>
          <w:rFonts w:ascii="Angsana New" w:hAnsi="Angsana New" w:hint="cs"/>
          <w:spacing w:val="-6"/>
          <w:sz w:val="30"/>
          <w:szCs w:val="30"/>
          <w:cs/>
        </w:rPr>
        <w:t>สินค้าสำเร็จรูปและสินค้าระหว่างผลิตที่ผลิตเอง</w:t>
      </w:r>
      <w:r w:rsidR="00270212"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270212" w:rsidRPr="00055FF8">
        <w:rPr>
          <w:rFonts w:ascii="Angsana New" w:hAnsi="Angsana New" w:hint="cs"/>
          <w:spacing w:val="-6"/>
          <w:sz w:val="30"/>
          <w:szCs w:val="30"/>
          <w:cs/>
        </w:rPr>
        <w:t>ต้นทุนสินค้า</w:t>
      </w:r>
      <w:r w:rsidR="009B7B9F" w:rsidRPr="00055FF8">
        <w:rPr>
          <w:rFonts w:ascii="Angsana New" w:hAnsi="Angsana New" w:hint="cs"/>
          <w:spacing w:val="-6"/>
          <w:sz w:val="30"/>
          <w:szCs w:val="30"/>
          <w:cs/>
        </w:rPr>
        <w:t>ประกอบด้วยค่าใช้จ่ายการผลิตที่ปันส่วน</w:t>
      </w:r>
      <w:r w:rsidR="00270212" w:rsidRPr="00055FF8">
        <w:rPr>
          <w:rFonts w:ascii="Angsana New" w:hAnsi="Angsana New" w:hint="cs"/>
          <w:spacing w:val="-6"/>
          <w:sz w:val="30"/>
          <w:szCs w:val="30"/>
          <w:cs/>
        </w:rPr>
        <w:t>อย่างเหมาะสม</w:t>
      </w:r>
      <w:r w:rsidR="009B7B9F" w:rsidRPr="00055FF8">
        <w:rPr>
          <w:rFonts w:ascii="Angsana New" w:hAnsi="Angsana New" w:hint="cs"/>
          <w:spacing w:val="-6"/>
          <w:sz w:val="30"/>
          <w:szCs w:val="30"/>
          <w:cs/>
        </w:rPr>
        <w:t>อ้างอิงจากฐาน</w:t>
      </w:r>
      <w:r w:rsidR="00270212" w:rsidRPr="00055FF8">
        <w:rPr>
          <w:rFonts w:ascii="Angsana New" w:hAnsi="Angsana New" w:hint="cs"/>
          <w:spacing w:val="-6"/>
          <w:sz w:val="30"/>
          <w:szCs w:val="30"/>
          <w:cs/>
        </w:rPr>
        <w:t>กำลังการผลิตตามปกติ</w:t>
      </w:r>
      <w:r w:rsidR="00270212"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</w:p>
    <w:p w14:paraId="3A6B470D" w14:textId="77777777" w:rsidR="009B7B9F" w:rsidRPr="00977DF4" w:rsidRDefault="009B7B9F" w:rsidP="00AF75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24"/>
          <w:szCs w:val="24"/>
        </w:rPr>
      </w:pPr>
    </w:p>
    <w:p w14:paraId="666E30AC" w14:textId="33248436" w:rsidR="006334AA" w:rsidRPr="00055FF8" w:rsidRDefault="006334AA" w:rsidP="00713400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overflowPunct w:val="0"/>
        <w:autoSpaceDE w:val="0"/>
        <w:autoSpaceDN w:val="0"/>
        <w:adjustRightInd w:val="0"/>
        <w:spacing w:line="240" w:lineRule="auto"/>
        <w:ind w:hanging="630"/>
        <w:jc w:val="thaiDistribute"/>
        <w:textAlignment w:val="baseline"/>
        <w:rPr>
          <w:rFonts w:ascii="Angsana New" w:hAnsi="Angsana New"/>
          <w:b/>
          <w:bCs/>
          <w:i/>
          <w:iCs/>
          <w:sz w:val="30"/>
          <w:szCs w:val="30"/>
        </w:rPr>
      </w:pPr>
      <w:r w:rsidRPr="00055FF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110FF4B4" w14:textId="77777777" w:rsidR="00A14E8A" w:rsidRPr="00055FF8" w:rsidRDefault="00A14E8A" w:rsidP="00270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hAnsi="Angsana New" w:cstheme="minorBidi"/>
          <w:sz w:val="24"/>
          <w:szCs w:val="24"/>
        </w:rPr>
      </w:pPr>
    </w:p>
    <w:p w14:paraId="2C2B4D1F" w14:textId="1AB9BA08" w:rsidR="00A14E8A" w:rsidRPr="00055FF8" w:rsidRDefault="00A14E8A" w:rsidP="00181F1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อสังหาริมทรัพย์เพื่อการลงทุนวัดมูลค่าด้วยราคาทุนหักค่าเสื่อมราคาสะสม</w:t>
      </w:r>
      <w:r w:rsidR="00727AF1" w:rsidRPr="00055FF8">
        <w:rPr>
          <w:rFonts w:ascii="Angsana New" w:hAnsi="Angsana New" w:hint="cs"/>
          <w:sz w:val="30"/>
          <w:szCs w:val="30"/>
          <w:cs/>
        </w:rPr>
        <w:t>และขาดทุนจากการด้อยค่า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</w:p>
    <w:p w14:paraId="143A6CCA" w14:textId="77777777" w:rsidR="00A14E8A" w:rsidRPr="00055FF8" w:rsidRDefault="00A14E8A" w:rsidP="00A14E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630"/>
        <w:jc w:val="thaiDistribute"/>
        <w:textAlignment w:val="baseline"/>
        <w:rPr>
          <w:rFonts w:ascii="Angsana New" w:hAnsi="Angsana New"/>
          <w:sz w:val="24"/>
          <w:szCs w:val="24"/>
        </w:rPr>
      </w:pPr>
    </w:p>
    <w:p w14:paraId="206C42A6" w14:textId="2A91EC99" w:rsidR="00A14E8A" w:rsidRPr="00055FF8" w:rsidRDefault="00A14E8A" w:rsidP="009B7B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pacing w:val="-2"/>
          <w:sz w:val="30"/>
          <w:szCs w:val="30"/>
          <w:cs/>
        </w:rPr>
        <w:t>ค่าเสื่อมราคาคำนวณโดยวิธีเส้นตรงตามอายุการให้ประโยชน์โดยประมาณของ</w:t>
      </w:r>
      <w:r w:rsidR="0099376F" w:rsidRPr="00055FF8">
        <w:rPr>
          <w:rFonts w:ascii="Angsana New" w:hAnsi="Angsana New" w:hint="cs"/>
          <w:spacing w:val="-2"/>
          <w:sz w:val="30"/>
          <w:szCs w:val="30"/>
          <w:cs/>
        </w:rPr>
        <w:t>อาคารและส่วนปรับปรุง</w:t>
      </w:r>
      <w:r w:rsidR="004657D0" w:rsidRPr="00055FF8">
        <w:rPr>
          <w:rFonts w:ascii="Angsana New" w:hAnsi="Angsana New" w:hint="cs"/>
          <w:spacing w:val="-2"/>
          <w:sz w:val="30"/>
          <w:szCs w:val="30"/>
          <w:cs/>
        </w:rPr>
        <w:t>อาคาร</w:t>
      </w:r>
      <w:r w:rsidR="0099376F" w:rsidRPr="00055FF8">
        <w:rPr>
          <w:rFonts w:ascii="Angsana New" w:hAnsi="Angsana New" w:hint="cs"/>
          <w:spacing w:val="-2"/>
          <w:sz w:val="30"/>
          <w:szCs w:val="30"/>
          <w:cs/>
        </w:rPr>
        <w:t xml:space="preserve">จำนวน </w:t>
      </w:r>
      <w:r w:rsidR="0099376F" w:rsidRPr="00055FF8">
        <w:rPr>
          <w:rFonts w:ascii="Angsana New" w:hAnsi="Angsana New"/>
          <w:spacing w:val="-2"/>
          <w:sz w:val="30"/>
          <w:szCs w:val="30"/>
        </w:rPr>
        <w:t>20</w:t>
      </w:r>
      <w:r w:rsidR="0099376F" w:rsidRPr="00055FF8">
        <w:rPr>
          <w:rFonts w:ascii="Angsana New" w:hAnsi="Angsana New" w:hint="cs"/>
          <w:spacing w:val="-2"/>
          <w:sz w:val="30"/>
          <w:szCs w:val="30"/>
          <w:cs/>
        </w:rPr>
        <w:t xml:space="preserve"> ปี</w:t>
      </w:r>
      <w:r w:rsidR="00696DB2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และรับรู้ในกำไรหรือขาดทุน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ทั้งนี้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บริษัทไม่คิดค่าเสื่อมราคาสำหรับที่ดิน</w:t>
      </w:r>
      <w:r w:rsidR="009B7B9F" w:rsidRPr="00055FF8">
        <w:rPr>
          <w:rFonts w:ascii="Angsana New" w:hAnsi="Angsana New" w:hint="cs"/>
          <w:sz w:val="30"/>
          <w:szCs w:val="30"/>
          <w:cs/>
        </w:rPr>
        <w:t>และสินทรัพย์ที่อยู่ระหว่างก่อสร้าง</w:t>
      </w:r>
    </w:p>
    <w:p w14:paraId="2FE483D6" w14:textId="77777777" w:rsidR="0099376F" w:rsidRPr="00055FF8" w:rsidRDefault="0099376F" w:rsidP="00CD53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24"/>
          <w:szCs w:val="24"/>
        </w:rPr>
      </w:pPr>
    </w:p>
    <w:p w14:paraId="2D24B8A5" w14:textId="63ABA937" w:rsidR="00887FA3" w:rsidRPr="00055FF8" w:rsidRDefault="00887FA3" w:rsidP="00CD53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7B698ADF" w14:textId="77777777" w:rsidR="00B0104E" w:rsidRPr="00B0104E" w:rsidRDefault="00B0104E" w:rsidP="00CD53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24"/>
          <w:szCs w:val="24"/>
        </w:rPr>
      </w:pPr>
    </w:p>
    <w:p w14:paraId="3E2B944A" w14:textId="55368A40" w:rsidR="004D7B70" w:rsidRPr="00055FF8" w:rsidRDefault="004D7B70" w:rsidP="00EC753B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overflowPunct w:val="0"/>
        <w:autoSpaceDE w:val="0"/>
        <w:autoSpaceDN w:val="0"/>
        <w:adjustRightInd w:val="0"/>
        <w:spacing w:line="240" w:lineRule="auto"/>
        <w:ind w:hanging="630"/>
        <w:jc w:val="thaiDistribute"/>
        <w:textAlignment w:val="baseline"/>
        <w:rPr>
          <w:rFonts w:ascii="Angsana New" w:hAnsi="Angsana New"/>
          <w:b/>
          <w:bCs/>
          <w:i/>
          <w:iCs/>
          <w:sz w:val="30"/>
          <w:szCs w:val="30"/>
        </w:rPr>
      </w:pPr>
      <w:r w:rsidRPr="00055FF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ที่ดิน</w:t>
      </w:r>
      <w:r w:rsidRPr="00055FF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อาคารและอุปกรณ์</w:t>
      </w:r>
    </w:p>
    <w:p w14:paraId="1F852F2B" w14:textId="77777777" w:rsidR="00D72AD8" w:rsidRPr="00055FF8" w:rsidRDefault="00D72AD8" w:rsidP="00D72A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630"/>
        <w:jc w:val="thaiDistribute"/>
        <w:textAlignment w:val="baseline"/>
        <w:rPr>
          <w:rFonts w:ascii="Angsana New" w:hAnsi="Angsana New"/>
          <w:sz w:val="24"/>
          <w:szCs w:val="24"/>
        </w:rPr>
      </w:pPr>
    </w:p>
    <w:p w14:paraId="129C0616" w14:textId="1C346AD8" w:rsidR="00BF41E7" w:rsidRPr="00055FF8" w:rsidRDefault="00BF41E7" w:rsidP="00480DC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ที่ดิน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อาคารและอุปกรณ์วัดมูลค่าด้วยราคาทุนหักค่าเสื่อมราคาสะสมและขาดทุนจากการด้อยค่า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ยกเว้นที่ดินที่</w:t>
      </w:r>
      <w:r w:rsidR="00B07322" w:rsidRPr="00055FF8">
        <w:rPr>
          <w:rFonts w:ascii="Angsana New" w:hAnsi="Angsana New" w:hint="cs"/>
          <w:sz w:val="30"/>
          <w:szCs w:val="30"/>
          <w:cs/>
        </w:rPr>
        <w:t xml:space="preserve">      </w:t>
      </w:r>
      <w:r w:rsidRPr="00055FF8">
        <w:rPr>
          <w:rFonts w:ascii="Angsana New" w:hAnsi="Angsana New" w:hint="cs"/>
          <w:sz w:val="30"/>
          <w:szCs w:val="30"/>
          <w:cs/>
        </w:rPr>
        <w:t>วัดมูลค่าด้วยราคาที่ตีใหม่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ราคาที่ตีใหม่หมายถึงมูลค่ายุติธรรมซึ่งกำหนดจากเกณฑ์การใช้งานของสินทรัพย์ที่</w:t>
      </w:r>
      <w:r w:rsidR="003307DD">
        <w:rPr>
          <w:rFonts w:ascii="Angsana New" w:hAnsi="Angsana New"/>
          <w:sz w:val="30"/>
          <w:szCs w:val="30"/>
        </w:rPr>
        <w:br/>
      </w:r>
      <w:r w:rsidRPr="00055FF8">
        <w:rPr>
          <w:rFonts w:ascii="Angsana New" w:hAnsi="Angsana New" w:hint="cs"/>
          <w:sz w:val="30"/>
          <w:szCs w:val="30"/>
          <w:cs/>
        </w:rPr>
        <w:t>มีอยู่จริง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ณ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วันที่มีการตีราคาใหม่หักด้วยค่าเสื่อมราคาสะสมที่คำนวณจากมูลค่ายุติธรรมในภายหลังจากนั้นและ</w:t>
      </w:r>
      <w:r w:rsidR="0046242F">
        <w:rPr>
          <w:rFonts w:ascii="Angsana New" w:hAnsi="Angsana New"/>
          <w:sz w:val="30"/>
          <w:szCs w:val="30"/>
        </w:rPr>
        <w:br/>
      </w:r>
      <w:r w:rsidRPr="00055FF8">
        <w:rPr>
          <w:rFonts w:ascii="Angsana New" w:hAnsi="Angsana New" w:hint="cs"/>
          <w:sz w:val="30"/>
          <w:szCs w:val="30"/>
          <w:cs/>
        </w:rPr>
        <w:t>ค่าเผื่อการด้อยค่าของสินทรัพย์</w:t>
      </w:r>
    </w:p>
    <w:p w14:paraId="06A22D66" w14:textId="77777777" w:rsidR="00BF41E7" w:rsidRPr="00055FF8" w:rsidRDefault="00BF41E7" w:rsidP="00480DC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24"/>
          <w:szCs w:val="24"/>
        </w:rPr>
      </w:pPr>
    </w:p>
    <w:p w14:paraId="4E3726EC" w14:textId="7DBA9C6A" w:rsidR="00BF41E7" w:rsidRPr="00055FF8" w:rsidRDefault="00BF41E7" w:rsidP="002E64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ราคาทุนรวมถึงต้นทุนในการรื้อถอน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การขนย้าย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การบูรณะสถานที่ตั้งของสินทรัพย์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</w:p>
    <w:p w14:paraId="6FB16F6E" w14:textId="77777777" w:rsidR="007B4E09" w:rsidRPr="00055FF8" w:rsidRDefault="007B4E09" w:rsidP="00480DC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24"/>
          <w:szCs w:val="24"/>
        </w:rPr>
      </w:pPr>
    </w:p>
    <w:p w14:paraId="6F65DE4C" w14:textId="2284C545" w:rsidR="00BF41E7" w:rsidRPr="00055FF8" w:rsidRDefault="00BF41E7" w:rsidP="00480DC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อาคารและอุปกรณ์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รับรู้</w:t>
      </w:r>
      <w:r w:rsidR="00E725E6" w:rsidRPr="00055FF8">
        <w:rPr>
          <w:rFonts w:ascii="Angsana New" w:hAnsi="Angsana New"/>
          <w:sz w:val="30"/>
          <w:szCs w:val="30"/>
        </w:rPr>
        <w:br/>
      </w:r>
      <w:r w:rsidRPr="00055FF8">
        <w:rPr>
          <w:rFonts w:ascii="Angsana New" w:hAnsi="Angsana New" w:hint="cs"/>
          <w:sz w:val="30"/>
          <w:szCs w:val="30"/>
          <w:cs/>
        </w:rPr>
        <w:t>ในกำไรหรือขาดทุน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</w:p>
    <w:p w14:paraId="27D9FFA0" w14:textId="77777777" w:rsidR="00B67FB1" w:rsidRDefault="00B67FB1" w:rsidP="002D05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6154B1A2" w14:textId="24B1A125" w:rsidR="007B4E09" w:rsidRPr="00055FF8" w:rsidRDefault="007B4E09" w:rsidP="00181F1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i/>
          <w:iCs/>
          <w:sz w:val="30"/>
          <w:szCs w:val="30"/>
        </w:rPr>
      </w:pPr>
      <w:r w:rsidRPr="00055FF8">
        <w:rPr>
          <w:rFonts w:ascii="Angsana New" w:hAnsi="Angsana New" w:hint="cs"/>
          <w:i/>
          <w:iCs/>
          <w:sz w:val="30"/>
          <w:szCs w:val="30"/>
          <w:cs/>
        </w:rPr>
        <w:t>สินทรัพย์ที่ตีราคาใหม่</w:t>
      </w:r>
    </w:p>
    <w:p w14:paraId="4BC46FC3" w14:textId="77777777" w:rsidR="007B4E09" w:rsidRPr="00055FF8" w:rsidRDefault="007B4E09" w:rsidP="00BF41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630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22EC3541" w14:textId="7CF69BF9" w:rsidR="00E66862" w:rsidRPr="00055FF8" w:rsidRDefault="00BF41E7" w:rsidP="00181F1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การตีราคาสินทรัพย์ใหม่ดำเนินการโดยผู้เชี่ยวชาญในการประเมินราคาที่มีความเป็นอิสระอย่างสม่ำเสมอ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ณ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วันที่รายงาน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ซึ่งมูลค่าของสินทรัพย์ส่วนที่ตีเพิ่มขึ้นจะบันทึกไปยังกำไรขาดทุนเบ็ดเสร็จอื่นและแสดงเป็น</w:t>
      </w:r>
      <w:r w:rsidRPr="00055FF8">
        <w:rPr>
          <w:rFonts w:ascii="Angsana New" w:hAnsi="Angsana New"/>
          <w:sz w:val="30"/>
          <w:szCs w:val="30"/>
          <w:cs/>
        </w:rPr>
        <w:t xml:space="preserve"> “</w:t>
      </w:r>
      <w:r w:rsidRPr="00055FF8">
        <w:rPr>
          <w:rFonts w:ascii="Angsana New" w:hAnsi="Angsana New" w:hint="cs"/>
          <w:sz w:val="30"/>
          <w:szCs w:val="30"/>
          <w:cs/>
        </w:rPr>
        <w:t>สำรองการ</w:t>
      </w:r>
      <w:r w:rsidR="00B07322" w:rsidRPr="00055FF8">
        <w:rPr>
          <w:rFonts w:ascii="Angsana New" w:hAnsi="Angsana New" w:hint="cs"/>
          <w:sz w:val="30"/>
          <w:szCs w:val="30"/>
          <w:cs/>
        </w:rPr>
        <w:t xml:space="preserve">  </w:t>
      </w:r>
      <w:r w:rsidRPr="00055FF8">
        <w:rPr>
          <w:rFonts w:ascii="Angsana New" w:hAnsi="Angsana New" w:hint="cs"/>
          <w:sz w:val="30"/>
          <w:szCs w:val="30"/>
          <w:cs/>
        </w:rPr>
        <w:t>ตีราคาสินทรัพย์</w:t>
      </w:r>
      <w:r w:rsidRPr="00055FF8">
        <w:rPr>
          <w:rFonts w:ascii="Angsana New" w:hAnsi="Angsana New" w:hint="eastAsia"/>
          <w:sz w:val="30"/>
          <w:szCs w:val="30"/>
          <w:cs/>
        </w:rPr>
        <w:t>”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ในองค์ประกอบอื่นของส่วนของผู้ถือหุ้น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="009F29DA" w:rsidRPr="00055FF8">
        <w:rPr>
          <w:rFonts w:ascii="Angsana New" w:hAnsi="Angsana New" w:hint="cs"/>
          <w:sz w:val="30"/>
          <w:szCs w:val="30"/>
          <w:cs/>
        </w:rPr>
        <w:t>ยกเว้นกรณีที่เคยประเมินมูลค่าของสินทรัพย์ลดลงและ</w:t>
      </w:r>
      <w:r w:rsidR="009F29DA" w:rsidRPr="00055FF8">
        <w:rPr>
          <w:rFonts w:ascii="Angsana New" w:hAnsi="Angsana New" w:hint="cs"/>
          <w:spacing w:val="-4"/>
          <w:sz w:val="30"/>
          <w:szCs w:val="30"/>
          <w:cs/>
        </w:rPr>
        <w:t>รับรู้ขาดทุนในกำไรหรือขาดทุนของสินทรัพย์ชิ้นเดียวกันนั้นแล้ว</w:t>
      </w:r>
      <w:r w:rsidR="009F29DA" w:rsidRPr="00055FF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9F29DA" w:rsidRPr="00055FF8">
        <w:rPr>
          <w:rFonts w:ascii="Angsana New" w:hAnsi="Angsana New" w:hint="cs"/>
          <w:spacing w:val="-4"/>
          <w:sz w:val="30"/>
          <w:szCs w:val="30"/>
          <w:cs/>
        </w:rPr>
        <w:t>ส่วนที่ตีเพิ่มขึ้นดังกล่าวจะรับรู้ในกำไรหรือขาดทุน</w:t>
      </w:r>
      <w:r w:rsidR="009F29DA"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สำรอง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ในกรณีที่มีการจำหน่ายสินทรัพย์ที่เคยตีราคาใหม่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สำรอง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14:paraId="2420452A" w14:textId="77777777" w:rsidR="00E66862" w:rsidRPr="00055FF8" w:rsidRDefault="00E66862" w:rsidP="00D72A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630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4299042C" w14:textId="6CFA2EDB" w:rsidR="00D72AD8" w:rsidRPr="00055FF8" w:rsidRDefault="00D72AD8" w:rsidP="00513A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i/>
          <w:iCs/>
          <w:sz w:val="30"/>
          <w:szCs w:val="30"/>
        </w:rPr>
      </w:pPr>
      <w:r w:rsidRPr="00055FF8">
        <w:rPr>
          <w:rFonts w:ascii="Angsana New" w:hAnsi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54E476D3" w14:textId="77777777" w:rsidR="008B6D96" w:rsidRPr="00055FF8" w:rsidRDefault="008B6D96" w:rsidP="00BF41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630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1176C8B3" w14:textId="61724CA7" w:rsidR="00D72AD8" w:rsidRDefault="00BF41E7" w:rsidP="00A70E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อาคารและอุปกรณ์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เมื่อกลุ่มบริษัทจะได้รับประโยชน์เชิงเศรษฐกิจในอนาคตจากรายการนั้น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และสามารถวัดมูลค่าต้นทุนของรายการนั้นได้อย่างน่าเชื่อถือ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ต้นทุนที่เกิดขึ้นเป็นประจำในการซ่อมบำรุงที่ดิน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5618616C" w14:textId="77777777" w:rsidR="00AD1507" w:rsidRPr="00055FF8" w:rsidRDefault="00AD1507" w:rsidP="00A70E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76EECC2A" w14:textId="1EDDAE6E" w:rsidR="00D72AD8" w:rsidRPr="00055FF8" w:rsidRDefault="00D72AD8" w:rsidP="00853E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i/>
          <w:iCs/>
          <w:sz w:val="30"/>
          <w:szCs w:val="30"/>
        </w:rPr>
      </w:pPr>
      <w:r w:rsidRPr="00055FF8">
        <w:rPr>
          <w:rFonts w:ascii="Angsana New" w:hAnsi="Angsana New" w:hint="cs"/>
          <w:i/>
          <w:iCs/>
          <w:sz w:val="30"/>
          <w:szCs w:val="30"/>
          <w:cs/>
        </w:rPr>
        <w:t>ค่าเสื่อมราคา</w:t>
      </w:r>
    </w:p>
    <w:p w14:paraId="3979691C" w14:textId="77777777" w:rsidR="009C3639" w:rsidRPr="00055FF8" w:rsidRDefault="009C3639" w:rsidP="00BF41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630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45284103" w14:textId="0D462233" w:rsidR="00E124AE" w:rsidRPr="00055FF8" w:rsidRDefault="00BF41E7" w:rsidP="00A70E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ค่าเสื่อมราคาคำนวณ</w:t>
      </w:r>
      <w:r w:rsidR="008B6D96" w:rsidRPr="00055FF8">
        <w:rPr>
          <w:rFonts w:ascii="Angsana New" w:hAnsi="Angsana New" w:hint="cs"/>
          <w:sz w:val="30"/>
          <w:szCs w:val="30"/>
          <w:cs/>
        </w:rPr>
        <w:t>โดย</w:t>
      </w:r>
      <w:r w:rsidRPr="00055FF8">
        <w:rPr>
          <w:rFonts w:ascii="Angsana New" w:hAnsi="Angsana New" w:hint="cs"/>
          <w:sz w:val="30"/>
          <w:szCs w:val="30"/>
          <w:cs/>
        </w:rPr>
        <w:t>วิธีเส้นตรงตามเกณฑ์อายุการให้ประโยชน์โดยประมาณของแต่ละส่วนประกอบของสินทรัพย์</w:t>
      </w:r>
      <w:r w:rsidR="008B6D96" w:rsidRPr="00055FF8">
        <w:rPr>
          <w:rFonts w:ascii="Angsana New" w:hAnsi="Angsana New" w:hint="cs"/>
          <w:sz w:val="30"/>
          <w:szCs w:val="30"/>
          <w:cs/>
        </w:rPr>
        <w:t>และรับรู้ในกำไรหรือขาดทุน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ทั้งนี้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กลุ่มบริษัทไม่คิดค่าเสื่อมราคาสำหรับที่ดินและสินทรัพย์</w:t>
      </w:r>
      <w:r w:rsidR="00BF4617" w:rsidRPr="00055FF8">
        <w:rPr>
          <w:rFonts w:ascii="Angsana New" w:hAnsi="Angsana New" w:hint="cs"/>
          <w:sz w:val="30"/>
          <w:szCs w:val="30"/>
          <w:cs/>
        </w:rPr>
        <w:t>ที่อยู่</w:t>
      </w:r>
      <w:r w:rsidRPr="00055FF8">
        <w:rPr>
          <w:rFonts w:ascii="Angsana New" w:hAnsi="Angsana New" w:hint="cs"/>
          <w:sz w:val="30"/>
          <w:szCs w:val="30"/>
          <w:cs/>
        </w:rPr>
        <w:t>ระหว่างการก่อสร้าง</w:t>
      </w:r>
      <w:r w:rsidR="008B6D96" w:rsidRPr="00055FF8">
        <w:rPr>
          <w:rFonts w:ascii="Angsana New" w:hAnsi="Angsana New" w:hint="cs"/>
          <w:sz w:val="30"/>
          <w:szCs w:val="30"/>
          <w:cs/>
        </w:rPr>
        <w:t>และติดตั้ง</w:t>
      </w:r>
    </w:p>
    <w:p w14:paraId="007AA30F" w14:textId="092E3C49" w:rsidR="00E7299D" w:rsidRPr="00055FF8" w:rsidRDefault="00E7299D" w:rsidP="00A70E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24"/>
          <w:szCs w:val="24"/>
          <w:cs/>
        </w:rPr>
      </w:pPr>
    </w:p>
    <w:p w14:paraId="51FFAC4D" w14:textId="509BF20E" w:rsidR="00BF41E7" w:rsidRPr="00055FF8" w:rsidRDefault="00BF41E7" w:rsidP="00A70E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09A1ECF7" w14:textId="77777777" w:rsidR="00BF41E7" w:rsidRPr="00055FF8" w:rsidRDefault="00BF41E7" w:rsidP="00171A1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20"/>
          <w:szCs w:val="20"/>
        </w:rPr>
      </w:pPr>
    </w:p>
    <w:tbl>
      <w:tblPr>
        <w:tblW w:w="7833" w:type="dxa"/>
        <w:tblInd w:w="450" w:type="dxa"/>
        <w:tblLook w:val="0000" w:firstRow="0" w:lastRow="0" w:firstColumn="0" w:lastColumn="0" w:noHBand="0" w:noVBand="0"/>
      </w:tblPr>
      <w:tblGrid>
        <w:gridCol w:w="5488"/>
        <w:gridCol w:w="1495"/>
        <w:gridCol w:w="850"/>
      </w:tblGrid>
      <w:tr w:rsidR="00BD7E2E" w:rsidRPr="00055FF8" w14:paraId="4847E023" w14:textId="77777777" w:rsidTr="00B74490">
        <w:tc>
          <w:tcPr>
            <w:tcW w:w="5488" w:type="dxa"/>
            <w:vAlign w:val="bottom"/>
          </w:tcPr>
          <w:p w14:paraId="55B782C4" w14:textId="1FECB045" w:rsidR="00785FD2" w:rsidRPr="00055FF8" w:rsidRDefault="00785FD2" w:rsidP="00A50CAD">
            <w:pPr>
              <w:ind w:left="-22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5B04C5"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495" w:type="dxa"/>
          </w:tcPr>
          <w:p w14:paraId="7C207C41" w14:textId="07200C27" w:rsidR="00785FD2" w:rsidRPr="00EB0F13" w:rsidRDefault="002835D0" w:rsidP="0010619B">
            <w:pPr>
              <w:tabs>
                <w:tab w:val="clear" w:pos="454"/>
                <w:tab w:val="center" w:pos="468"/>
                <w:tab w:val="right" w:pos="1065"/>
              </w:tabs>
              <w:ind w:left="72" w:right="-86" w:hanging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0F1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B4B27" w:rsidRPr="00EB0F1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ถึง</w:t>
            </w:r>
            <w:r w:rsidRPr="00EB0F1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EB0F13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850" w:type="dxa"/>
          </w:tcPr>
          <w:p w14:paraId="054BCEC4" w14:textId="77777777" w:rsidR="00785FD2" w:rsidRPr="00055FF8" w:rsidRDefault="00785FD2" w:rsidP="0010619B">
            <w:pPr>
              <w:ind w:left="49" w:right="-86" w:hanging="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BD7E2E" w:rsidRPr="00055FF8" w14:paraId="60633819" w14:textId="77777777" w:rsidTr="00B74490">
        <w:tc>
          <w:tcPr>
            <w:tcW w:w="5488" w:type="dxa"/>
            <w:vAlign w:val="bottom"/>
          </w:tcPr>
          <w:p w14:paraId="09ECCA13" w14:textId="1DCB79BF" w:rsidR="005B04C5" w:rsidRPr="00055FF8" w:rsidRDefault="005B04C5" w:rsidP="00A50CAD">
            <w:pPr>
              <w:ind w:left="-22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</w:t>
            </w:r>
            <w:r w:rsidR="00D53E18"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495" w:type="dxa"/>
          </w:tcPr>
          <w:p w14:paraId="5C10F113" w14:textId="3C51D2C4" w:rsidR="005B04C5" w:rsidRPr="00EB0F13" w:rsidRDefault="004C1DBB" w:rsidP="005B04C5">
            <w:pPr>
              <w:tabs>
                <w:tab w:val="clear" w:pos="454"/>
                <w:tab w:val="center" w:pos="468"/>
                <w:tab w:val="right" w:pos="1065"/>
              </w:tabs>
              <w:ind w:left="72" w:right="-86" w:hanging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72C3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760A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B760A2"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 w:rsidR="00B760A2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5B04C5" w:rsidRPr="00EB0F13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850" w:type="dxa"/>
          </w:tcPr>
          <w:p w14:paraId="10FD4C42" w14:textId="71544579" w:rsidR="005B04C5" w:rsidRPr="00055FF8" w:rsidRDefault="005B04C5" w:rsidP="005B04C5">
            <w:pPr>
              <w:ind w:left="49" w:right="-86" w:hanging="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BD7E2E" w:rsidRPr="00055FF8" w14:paraId="5AC75EB0" w14:textId="77777777" w:rsidTr="00B74490">
        <w:tc>
          <w:tcPr>
            <w:tcW w:w="5488" w:type="dxa"/>
            <w:vAlign w:val="bottom"/>
          </w:tcPr>
          <w:p w14:paraId="086E7BA1" w14:textId="31713C88" w:rsidR="00785FD2" w:rsidRPr="00055FF8" w:rsidRDefault="00785FD2" w:rsidP="00A50CAD">
            <w:pPr>
              <w:ind w:left="-22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95" w:type="dxa"/>
          </w:tcPr>
          <w:p w14:paraId="11898BF5" w14:textId="1B27B4F5" w:rsidR="00785FD2" w:rsidRPr="00EB0F13" w:rsidRDefault="00B47471" w:rsidP="0010619B">
            <w:pPr>
              <w:tabs>
                <w:tab w:val="clear" w:pos="454"/>
                <w:tab w:val="center" w:pos="468"/>
                <w:tab w:val="right" w:pos="1065"/>
              </w:tabs>
              <w:ind w:left="72" w:right="-86" w:hanging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0F1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B4B27" w:rsidRPr="00EB0F1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ถึง </w:t>
            </w:r>
            <w:r w:rsidR="00532D39" w:rsidRPr="00EB0F13"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</w:p>
        </w:tc>
        <w:tc>
          <w:tcPr>
            <w:tcW w:w="850" w:type="dxa"/>
          </w:tcPr>
          <w:p w14:paraId="64CAFFE2" w14:textId="77777777" w:rsidR="00785FD2" w:rsidRPr="00055FF8" w:rsidRDefault="00785FD2" w:rsidP="0010619B">
            <w:pPr>
              <w:ind w:left="49" w:right="-86" w:hanging="45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BD7E2E" w:rsidRPr="00055FF8" w14:paraId="2CB694E7" w14:textId="77777777" w:rsidTr="00B74490">
        <w:tc>
          <w:tcPr>
            <w:tcW w:w="5488" w:type="dxa"/>
            <w:vAlign w:val="bottom"/>
          </w:tcPr>
          <w:p w14:paraId="2D885AC2" w14:textId="77777777" w:rsidR="00785FD2" w:rsidRPr="00055FF8" w:rsidRDefault="00785FD2" w:rsidP="00A50CAD">
            <w:pPr>
              <w:ind w:left="-22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495" w:type="dxa"/>
          </w:tcPr>
          <w:p w14:paraId="630E8FA1" w14:textId="43A7CAC6" w:rsidR="00785FD2" w:rsidRPr="00EB0F13" w:rsidRDefault="00B47471" w:rsidP="0010619B">
            <w:pPr>
              <w:tabs>
                <w:tab w:val="clear" w:pos="454"/>
                <w:tab w:val="center" w:pos="468"/>
                <w:tab w:val="right" w:pos="1065"/>
              </w:tabs>
              <w:ind w:left="72" w:right="-86" w:hanging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0F1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B4B27" w:rsidRPr="00EB0F1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ถึง </w:t>
            </w:r>
            <w:r w:rsidR="00532D39" w:rsidRPr="00EB0F13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850" w:type="dxa"/>
          </w:tcPr>
          <w:p w14:paraId="40A8F472" w14:textId="77777777" w:rsidR="00785FD2" w:rsidRPr="00055FF8" w:rsidRDefault="00785FD2" w:rsidP="0010619B">
            <w:pPr>
              <w:ind w:left="49" w:right="-86" w:hanging="45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BD7E2E" w:rsidRPr="00055FF8" w14:paraId="49170FC1" w14:textId="77777777" w:rsidTr="00B74490">
        <w:tc>
          <w:tcPr>
            <w:tcW w:w="5488" w:type="dxa"/>
            <w:vAlign w:val="bottom"/>
          </w:tcPr>
          <w:p w14:paraId="737B3370" w14:textId="438D7062" w:rsidR="00785FD2" w:rsidRPr="00055FF8" w:rsidRDefault="00B50F8F" w:rsidP="00A50CAD">
            <w:pPr>
              <w:ind w:left="-22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495" w:type="dxa"/>
          </w:tcPr>
          <w:p w14:paraId="58714181" w14:textId="714C9A6B" w:rsidR="00785FD2" w:rsidRPr="00EB0F13" w:rsidRDefault="004C1DBB" w:rsidP="0010619B">
            <w:pPr>
              <w:tabs>
                <w:tab w:val="clear" w:pos="454"/>
                <w:tab w:val="center" w:pos="468"/>
                <w:tab w:val="right" w:pos="1065"/>
              </w:tabs>
              <w:ind w:left="72" w:right="-86" w:hanging="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50F8F" w:rsidRPr="00EB0F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50F8F" w:rsidRPr="00EB0F13">
              <w:rPr>
                <w:rFonts w:asciiTheme="majorBidi" w:hAnsiTheme="majorBidi" w:cs="Angsana New" w:hint="cs"/>
                <w:sz w:val="30"/>
                <w:szCs w:val="30"/>
                <w:cs/>
              </w:rPr>
              <w:t>ถึง</w:t>
            </w:r>
            <w:r w:rsidR="00B50F8F" w:rsidRPr="00EB0F13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B50F8F" w:rsidRPr="00EB0F13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850" w:type="dxa"/>
          </w:tcPr>
          <w:p w14:paraId="0BEAC869" w14:textId="77777777" w:rsidR="00785FD2" w:rsidRPr="00055FF8" w:rsidRDefault="00785FD2" w:rsidP="0010619B">
            <w:pPr>
              <w:ind w:left="49" w:right="-86" w:hanging="45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BD7E2E" w:rsidRPr="00055FF8" w14:paraId="0D11E1DC" w14:textId="77777777" w:rsidTr="00B74490">
        <w:tc>
          <w:tcPr>
            <w:tcW w:w="5488" w:type="dxa"/>
            <w:vAlign w:val="bottom"/>
          </w:tcPr>
          <w:p w14:paraId="6E461235" w14:textId="241D3120" w:rsidR="00425B9F" w:rsidRPr="00055FF8" w:rsidRDefault="00B50F8F" w:rsidP="00A50CAD">
            <w:pPr>
              <w:ind w:left="-22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95" w:type="dxa"/>
          </w:tcPr>
          <w:p w14:paraId="113577DD" w14:textId="427E9DD3" w:rsidR="00425B9F" w:rsidRPr="00EB0F13" w:rsidRDefault="004C1DBB" w:rsidP="00B50F8F">
            <w:pPr>
              <w:tabs>
                <w:tab w:val="clear" w:pos="454"/>
                <w:tab w:val="center" w:pos="468"/>
                <w:tab w:val="right" w:pos="1065"/>
              </w:tabs>
              <w:ind w:left="72" w:right="-86" w:hanging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C1922">
              <w:rPr>
                <w:rFonts w:asciiTheme="majorBidi" w:hAnsiTheme="majorBidi" w:cstheme="majorBidi"/>
                <w:sz w:val="30"/>
                <w:szCs w:val="30"/>
              </w:rPr>
              <w:t>, 4</w:t>
            </w:r>
            <w:r w:rsidR="008419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419B9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850" w:type="dxa"/>
          </w:tcPr>
          <w:p w14:paraId="4B440F75" w14:textId="6B55C804" w:rsidR="00425B9F" w:rsidRPr="00055FF8" w:rsidRDefault="00425B9F" w:rsidP="00425B9F">
            <w:pPr>
              <w:ind w:left="49" w:right="-86" w:hanging="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27E263BD" w14:textId="13C94FA7" w:rsidR="00FF62F7" w:rsidRPr="00055FF8" w:rsidRDefault="00FF62F7" w:rsidP="00992B86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overflowPunct w:val="0"/>
        <w:autoSpaceDE w:val="0"/>
        <w:autoSpaceDN w:val="0"/>
        <w:adjustRightInd w:val="0"/>
        <w:spacing w:line="240" w:lineRule="auto"/>
        <w:ind w:hanging="630"/>
        <w:jc w:val="thaiDistribute"/>
        <w:textAlignment w:val="baseline"/>
        <w:rPr>
          <w:rFonts w:ascii="Angsana New" w:hAnsi="Angsana New"/>
          <w:b/>
          <w:bCs/>
          <w:i/>
          <w:iCs/>
          <w:sz w:val="30"/>
          <w:szCs w:val="30"/>
        </w:rPr>
      </w:pPr>
      <w:r w:rsidRPr="00055FF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ค่าความนิยม</w:t>
      </w:r>
    </w:p>
    <w:p w14:paraId="642F114B" w14:textId="2C34E590" w:rsidR="00FF62F7" w:rsidRPr="00055FF8" w:rsidRDefault="00FF62F7" w:rsidP="002E3F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045781EF" w14:textId="31E633EB" w:rsidR="00FF62F7" w:rsidRPr="00055FF8" w:rsidRDefault="00FF62F7" w:rsidP="00992B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โดยค่าความนิยมของเงินลงทุนที่บันทึกตามวิธีส่วนได้เสียรวมอยู่ในมูลค่าตามบัญชีของเงินลงทุน</w:t>
      </w:r>
    </w:p>
    <w:p w14:paraId="6C3BE5E1" w14:textId="77777777" w:rsidR="005E6B10" w:rsidRPr="00055FF8" w:rsidRDefault="005E6B10" w:rsidP="00992B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  <w:cs/>
        </w:rPr>
      </w:pPr>
    </w:p>
    <w:p w14:paraId="6B5B6F4B" w14:textId="67B6FAE8" w:rsidR="003F3A9D" w:rsidRPr="00055FF8" w:rsidRDefault="003F3A9D" w:rsidP="007425A9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overflowPunct w:val="0"/>
        <w:autoSpaceDE w:val="0"/>
        <w:autoSpaceDN w:val="0"/>
        <w:adjustRightInd w:val="0"/>
        <w:spacing w:line="240" w:lineRule="auto"/>
        <w:ind w:hanging="630"/>
        <w:jc w:val="thaiDistribute"/>
        <w:textAlignment w:val="baseline"/>
        <w:rPr>
          <w:rFonts w:ascii="Angsana New" w:hAnsi="Angsana New"/>
          <w:b/>
          <w:bCs/>
          <w:i/>
          <w:iCs/>
          <w:sz w:val="30"/>
          <w:szCs w:val="30"/>
        </w:rPr>
      </w:pPr>
      <w:r w:rsidRPr="00055FF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4B3A8FC8" w14:textId="77777777" w:rsidR="00003001" w:rsidRPr="00055FF8" w:rsidRDefault="00003001" w:rsidP="002E3F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2E45DC80" w14:textId="1957EB7C" w:rsidR="00B13A09" w:rsidRPr="00055FF8" w:rsidRDefault="00B13A09" w:rsidP="00B073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  <w:cs/>
        </w:rPr>
      </w:pPr>
      <w:r w:rsidRPr="00055FF8">
        <w:rPr>
          <w:rFonts w:ascii="Angsana New" w:hAnsi="Angsana New" w:hint="cs"/>
          <w:sz w:val="30"/>
          <w:szCs w:val="30"/>
          <w:cs/>
        </w:rPr>
        <w:t>สินทรัพย์ไม่มีตัวตนวัดมูลค่าด้วยราคาทุนหักค่าตัดจำหน่ายสะสมและขาดทุนจากการด้อยค่า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B57543" w:rsidRPr="00055FF8">
        <w:rPr>
          <w:rFonts w:ascii="Angsana New" w:hAnsi="Angsana New" w:hint="cs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ค่าตัดจำหน่ายคำนวณโดยวิธี</w:t>
      </w:r>
      <w:r w:rsidRPr="00F10050">
        <w:rPr>
          <w:rFonts w:ascii="Angsana New" w:hAnsi="Angsana New" w:hint="cs"/>
          <w:spacing w:val="-6"/>
          <w:sz w:val="30"/>
          <w:szCs w:val="30"/>
          <w:cs/>
        </w:rPr>
        <w:t>เส้นตรงตามระยะเวลาที่คาดว่าจะได้รับประโยชน์จากสินทรัพย์ไม่มีตัวตน</w:t>
      </w:r>
      <w:r w:rsidR="00B57543" w:rsidRPr="00F10050">
        <w:rPr>
          <w:rFonts w:ascii="Angsana New" w:hAnsi="Angsana New" w:hint="cs"/>
          <w:spacing w:val="-6"/>
          <w:sz w:val="30"/>
          <w:szCs w:val="30"/>
          <w:cs/>
        </w:rPr>
        <w:t>และรับรู้ในกำไรหรือขาดทุน</w:t>
      </w:r>
      <w:r w:rsidR="00B07322" w:rsidRPr="00F10050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F10050">
        <w:rPr>
          <w:rFonts w:ascii="Angsana New" w:hAnsi="Angsana New" w:hint="cs"/>
          <w:spacing w:val="-6"/>
          <w:sz w:val="30"/>
          <w:szCs w:val="30"/>
          <w:cs/>
        </w:rPr>
        <w:t>ประมา</w:t>
      </w:r>
      <w:r w:rsidR="00766C6F" w:rsidRPr="00F10050">
        <w:rPr>
          <w:rFonts w:ascii="Angsana New" w:hAnsi="Angsana New" w:hint="cs"/>
          <w:spacing w:val="-6"/>
          <w:sz w:val="30"/>
          <w:szCs w:val="30"/>
          <w:cs/>
        </w:rPr>
        <w:t>ณ</w:t>
      </w:r>
      <w:r w:rsidRPr="00F10050">
        <w:rPr>
          <w:rFonts w:ascii="Angsana New" w:hAnsi="Angsana New" w:hint="cs"/>
          <w:spacing w:val="-6"/>
          <w:sz w:val="30"/>
          <w:szCs w:val="30"/>
          <w:cs/>
        </w:rPr>
        <w:t>การระยะเวลาที่คาดว่าจะได้รับประโยชน์</w:t>
      </w:r>
      <w:r w:rsidR="00B07322" w:rsidRPr="00F10050">
        <w:rPr>
          <w:rFonts w:ascii="Angsana New" w:hAnsi="Angsana New" w:hint="cs"/>
          <w:spacing w:val="-6"/>
          <w:sz w:val="30"/>
          <w:szCs w:val="30"/>
          <w:cs/>
        </w:rPr>
        <w:t xml:space="preserve">ของค่าลิขสิทธิ์ซอฟต์แวร์ คือ </w:t>
      </w:r>
      <w:r w:rsidR="00B07322" w:rsidRPr="00F10050">
        <w:rPr>
          <w:rFonts w:ascii="Angsana New" w:hAnsi="Angsana New"/>
          <w:spacing w:val="-6"/>
          <w:sz w:val="30"/>
          <w:szCs w:val="30"/>
        </w:rPr>
        <w:t xml:space="preserve">3 </w:t>
      </w:r>
      <w:r w:rsidR="00E14EDB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="00B07322" w:rsidRPr="00F10050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B07322" w:rsidRPr="00F10050">
        <w:rPr>
          <w:rFonts w:ascii="Angsana New" w:hAnsi="Angsana New"/>
          <w:spacing w:val="-6"/>
          <w:sz w:val="30"/>
          <w:szCs w:val="30"/>
        </w:rPr>
        <w:t xml:space="preserve">10 </w:t>
      </w:r>
      <w:r w:rsidR="00B07322" w:rsidRPr="00F10050">
        <w:rPr>
          <w:rFonts w:ascii="Angsana New" w:hAnsi="Angsana New" w:hint="cs"/>
          <w:spacing w:val="-6"/>
          <w:sz w:val="30"/>
          <w:szCs w:val="30"/>
          <w:cs/>
        </w:rPr>
        <w:t>ปี</w:t>
      </w:r>
    </w:p>
    <w:p w14:paraId="31440AAB" w14:textId="2DD10A5A" w:rsidR="00F937F1" w:rsidRPr="00055FF8" w:rsidRDefault="00F937F1" w:rsidP="00B073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hAnsi="Angsana New" w:cstheme="minorBidi"/>
          <w:sz w:val="20"/>
          <w:szCs w:val="20"/>
        </w:rPr>
      </w:pPr>
    </w:p>
    <w:p w14:paraId="06E4A24F" w14:textId="7E82D72A" w:rsidR="005F47F9" w:rsidRDefault="008B3485" w:rsidP="001074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ค่าตัดจำหน่ายของค่าลิขสิทธิ์ซอฟต์แวร์บันทึกในค่าใช้จ่ายในการบริหาร</w:t>
      </w:r>
    </w:p>
    <w:p w14:paraId="2EA75ED2" w14:textId="77777777" w:rsidR="00107413" w:rsidRPr="00107413" w:rsidRDefault="00107413" w:rsidP="001074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78D77912" w14:textId="1A5A113F" w:rsidR="00903448" w:rsidRPr="00055FF8" w:rsidRDefault="00664281" w:rsidP="007425A9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overflowPunct w:val="0"/>
        <w:autoSpaceDE w:val="0"/>
        <w:autoSpaceDN w:val="0"/>
        <w:adjustRightInd w:val="0"/>
        <w:spacing w:line="240" w:lineRule="auto"/>
        <w:ind w:hanging="630"/>
        <w:jc w:val="thaiDistribute"/>
        <w:textAlignment w:val="baseline"/>
        <w:rPr>
          <w:rFonts w:ascii="Angsana New" w:hAnsi="Angsana New"/>
          <w:b/>
          <w:bCs/>
          <w:i/>
          <w:iCs/>
          <w:sz w:val="30"/>
          <w:szCs w:val="30"/>
        </w:rPr>
      </w:pPr>
      <w:r w:rsidRPr="00055FF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สัญญาเช่า</w:t>
      </w:r>
    </w:p>
    <w:p w14:paraId="0C547089" w14:textId="15BFE58C" w:rsidR="00F937F1" w:rsidRPr="00055FF8" w:rsidRDefault="00F937F1" w:rsidP="002E3F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22"/>
        </w:rPr>
      </w:pPr>
    </w:p>
    <w:p w14:paraId="1F2811F0" w14:textId="4E37DE16" w:rsidR="00C874F5" w:rsidRPr="00055FF8" w:rsidRDefault="00C874F5" w:rsidP="004F05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ณ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วันเริ่มต้นของสัญญา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กลุ่มบริษัทจะประเมินว่าสัญญาเป็นสัญญาเช่าหรือประกอบด้วยสัญญาเช่า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เมื่อสัญญานั้น</w:t>
      </w:r>
      <w:r w:rsidR="00AE06BA">
        <w:rPr>
          <w:rFonts w:ascii="Angsana New" w:hAnsi="Angsana New"/>
          <w:sz w:val="30"/>
          <w:szCs w:val="30"/>
        </w:rPr>
        <w:br/>
      </w:r>
      <w:r w:rsidRPr="00055FF8">
        <w:rPr>
          <w:rFonts w:ascii="Angsana New" w:hAnsi="Angsana New" w:hint="cs"/>
          <w:sz w:val="30"/>
          <w:szCs w:val="30"/>
          <w:cs/>
        </w:rPr>
        <w:t>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5D87D9F5" w14:textId="77777777" w:rsidR="00C874F5" w:rsidRPr="00055FF8" w:rsidRDefault="00C874F5" w:rsidP="002E3F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5F44E3A6" w14:textId="241C8611" w:rsidR="00C874F5" w:rsidRPr="00055FF8" w:rsidRDefault="00C874F5" w:rsidP="007824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i/>
          <w:iCs/>
          <w:sz w:val="30"/>
          <w:szCs w:val="30"/>
        </w:rPr>
      </w:pPr>
      <w:r w:rsidRPr="00055FF8">
        <w:rPr>
          <w:rFonts w:ascii="Angsana New" w:hAnsi="Angsana New" w:hint="cs"/>
          <w:i/>
          <w:iCs/>
          <w:sz w:val="30"/>
          <w:szCs w:val="30"/>
          <w:cs/>
        </w:rPr>
        <w:t>ในฐานะผู้เช่า</w:t>
      </w:r>
    </w:p>
    <w:p w14:paraId="755012BD" w14:textId="77777777" w:rsidR="00637515" w:rsidRPr="00055FF8" w:rsidRDefault="00637515" w:rsidP="002E3F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70DE51BC" w14:textId="39C62E8F" w:rsidR="00C874F5" w:rsidRPr="00055FF8" w:rsidRDefault="00C874F5" w:rsidP="007824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ณ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วันที่สัญญาเช่าเริ่มมีผล</w:t>
      </w:r>
      <w:r w:rsidR="00A26FC3" w:rsidRPr="00055FF8">
        <w:rPr>
          <w:rFonts w:ascii="Angsana New" w:hAnsi="Angsana New" w:hint="cs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หรือวันที่มีการเปลี่ยนแปลงสัญญาเช่า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  <w:r w:rsidR="00FD066F" w:rsidRPr="00055FF8">
        <w:rPr>
          <w:rFonts w:ascii="Angsana New" w:hAnsi="Angsana New"/>
          <w:sz w:val="30"/>
          <w:szCs w:val="30"/>
        </w:rPr>
        <w:t xml:space="preserve"> </w:t>
      </w:r>
      <w:r w:rsidR="005D37B2" w:rsidRPr="00055FF8">
        <w:rPr>
          <w:rFonts w:ascii="Angsana New" w:hAnsi="Angsana New" w:hint="cs"/>
          <w:sz w:val="30"/>
          <w:szCs w:val="30"/>
          <w:cs/>
        </w:rPr>
        <w:t>สำหรับสัญญาเช่าอสังหาริมทรัพย์</w:t>
      </w:r>
      <w:r w:rsidR="005D37B2" w:rsidRPr="00055FF8">
        <w:rPr>
          <w:rFonts w:ascii="Angsana New" w:hAnsi="Angsana New"/>
          <w:sz w:val="30"/>
          <w:szCs w:val="30"/>
          <w:cs/>
        </w:rPr>
        <w:t xml:space="preserve"> </w:t>
      </w:r>
      <w:r w:rsidR="005D37B2" w:rsidRPr="00055FF8">
        <w:rPr>
          <w:rFonts w:ascii="Angsana New" w:hAnsi="Angsana New" w:hint="cs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1BF291DC" w14:textId="77777777" w:rsidR="00C874F5" w:rsidRPr="00055FF8" w:rsidRDefault="00C874F5" w:rsidP="00C8267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43D26270" w14:textId="656235E5" w:rsidR="00C874F5" w:rsidRPr="00055FF8" w:rsidRDefault="00C874F5" w:rsidP="007824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ณ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วันที่สัญญาเช่าเริ่มมีผล</w:t>
      </w:r>
      <w:r w:rsidR="00637515" w:rsidRPr="00055FF8">
        <w:rPr>
          <w:rFonts w:ascii="Angsana New" w:hAnsi="Angsana New" w:hint="cs"/>
          <w:sz w:val="30"/>
          <w:szCs w:val="30"/>
          <w:cs/>
        </w:rPr>
        <w:t xml:space="preserve">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F6BE696" w14:textId="6F2A78BB" w:rsidR="00C8267E" w:rsidRPr="00107413" w:rsidRDefault="00107413" w:rsidP="00107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0C34B050" w14:textId="035C4FC0" w:rsidR="00C874F5" w:rsidRPr="00055FF8" w:rsidRDefault="00C874F5" w:rsidP="00E834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และปรับปรุงเมื่อมี</w:t>
      </w:r>
      <w:r w:rsidR="00171A14" w:rsidRPr="00055FF8">
        <w:rPr>
          <w:rFonts w:ascii="Angsana New" w:hAnsi="Angsana New"/>
          <w:sz w:val="30"/>
          <w:szCs w:val="30"/>
        </w:rPr>
        <w:br/>
      </w:r>
      <w:r w:rsidRPr="00055FF8">
        <w:rPr>
          <w:rFonts w:ascii="Angsana New" w:hAnsi="Angsana New" w:hint="cs"/>
          <w:sz w:val="30"/>
          <w:szCs w:val="30"/>
          <w:cs/>
        </w:rPr>
        <w:t>การวัดมูลค่าใหม่ของหนี้สินตามสัญญาเช่า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ต้นทุนของสินทรัพย์สิทธิการใช้ประกอบด้วยจำนวนเงินที่รับรู้</w:t>
      </w:r>
      <w:r w:rsidR="008C088F" w:rsidRPr="00055FF8">
        <w:rPr>
          <w:rFonts w:ascii="Angsana New" w:hAnsi="Angsana New"/>
          <w:sz w:val="30"/>
          <w:szCs w:val="30"/>
        </w:rPr>
        <w:br/>
      </w:r>
      <w:r w:rsidRPr="00055FF8">
        <w:rPr>
          <w:rFonts w:ascii="Angsana New" w:hAnsi="Angsana New" w:hint="cs"/>
          <w:sz w:val="30"/>
          <w:szCs w:val="30"/>
          <w:cs/>
        </w:rPr>
        <w:t>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="00B5377F" w:rsidRPr="00055FF8">
        <w:rPr>
          <w:rFonts w:ascii="Angsana New" w:hAnsi="Angsana New" w:hint="cs"/>
          <w:sz w:val="30"/>
          <w:szCs w:val="30"/>
          <w:cs/>
        </w:rPr>
        <w:t>ประมาณการต้นทุนในการบูรณะและสุทธิจากสิ่งจูงใจในสัญญาเช่าที่ได้รับ</w:t>
      </w:r>
      <w:r w:rsidR="00B5377F" w:rsidRPr="00055FF8">
        <w:rPr>
          <w:rFonts w:ascii="Angsana New" w:hAnsi="Angsana New"/>
          <w:sz w:val="30"/>
          <w:szCs w:val="30"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เว้นแต่สัญญาเช่าที่โอนกรรมสิทธิ์ในสินทรัพย์ที่เช่า</w:t>
      </w:r>
      <w:r w:rsidRPr="00055FF8">
        <w:rPr>
          <w:rFonts w:ascii="Angsana New" w:hAnsi="Angsana New" w:hint="cs"/>
          <w:spacing w:val="-4"/>
          <w:sz w:val="30"/>
          <w:szCs w:val="30"/>
          <w:cs/>
        </w:rPr>
        <w:t>ให้กับกลุ่มบริษัทเมื่อสิ้นสุดสัญญาเช่า</w:t>
      </w:r>
      <w:r w:rsidRPr="00055FF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4"/>
          <w:sz w:val="30"/>
          <w:szCs w:val="30"/>
          <w:cs/>
        </w:rPr>
        <w:t>หรือกลุ่มบริษัทจะใช้สิทธิในการซื้อสินทรัพย์</w:t>
      </w:r>
      <w:r w:rsidRPr="00055FF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4"/>
          <w:sz w:val="30"/>
          <w:szCs w:val="30"/>
          <w:cs/>
        </w:rPr>
        <w:t>ในกรณีนี้จะบันทึกค่าเสื่อมราคา</w:t>
      </w:r>
      <w:r w:rsidRPr="00055FF8">
        <w:rPr>
          <w:rFonts w:ascii="Angsana New" w:hAnsi="Angsana New" w:hint="cs"/>
          <w:sz w:val="30"/>
          <w:szCs w:val="30"/>
          <w:cs/>
        </w:rPr>
        <w:t>ตลอดอายุการใช้ประโยชน์ของสินทรัพย์ที่เช่า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ซึ่งกำหนดตามเกณฑ์เดียวกันกับสินทรัพย์และอุปกรณ์ที่เกี่ยวข้อง</w:t>
      </w:r>
    </w:p>
    <w:p w14:paraId="5C5CA0D6" w14:textId="77777777" w:rsidR="00C874F5" w:rsidRPr="00055FF8" w:rsidRDefault="00C874F5" w:rsidP="00C874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630"/>
        <w:jc w:val="thaiDistribute"/>
        <w:textAlignment w:val="baseline"/>
        <w:rPr>
          <w:rFonts w:ascii="Angsana New" w:hAnsi="Angsana New"/>
          <w:sz w:val="24"/>
          <w:szCs w:val="24"/>
        </w:rPr>
      </w:pPr>
    </w:p>
    <w:p w14:paraId="68931F49" w14:textId="77777777" w:rsidR="00C874F5" w:rsidRPr="00055FF8" w:rsidRDefault="00C874F5" w:rsidP="00B826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ทั้งนี้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6F2422C9" w14:textId="77777777" w:rsidR="00C874F5" w:rsidRPr="00055FF8" w:rsidRDefault="00C874F5" w:rsidP="00C874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630"/>
        <w:jc w:val="thaiDistribute"/>
        <w:textAlignment w:val="baseline"/>
        <w:rPr>
          <w:rFonts w:ascii="Angsana New" w:hAnsi="Angsana New"/>
          <w:sz w:val="24"/>
          <w:szCs w:val="24"/>
        </w:rPr>
      </w:pPr>
    </w:p>
    <w:p w14:paraId="152990CD" w14:textId="76E8A2A8" w:rsidR="005F47F9" w:rsidRDefault="00C874F5" w:rsidP="001074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และหนี้สินตามสัญญาเช่าจะถูกวัดมูลค่าใหม่เมื่อมีการเปลี่ยนแปลงสัญญาเช่า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เมื่อมีการวัดมูลค่าหนี้สินตามสัญญาเช่าใหม่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จะปรับปรุงกับมูลค่าตามบัญชีของสินทรัพย์สิทธิการใช้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หรือรับรู้ในกำไรหรือขาดทุน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หากมูลค่าตามบัญชีของสินทรัพย์สิทธิการใช้ได้ถูกลดมูลค่าลงจนเป็นศูนย์แล้ว</w:t>
      </w:r>
      <w:r w:rsidR="00C8267E" w:rsidRPr="00055FF8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C64E03D" w14:textId="77777777" w:rsidR="00107413" w:rsidRPr="00107413" w:rsidRDefault="00107413" w:rsidP="001074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24"/>
          <w:szCs w:val="24"/>
        </w:rPr>
      </w:pPr>
    </w:p>
    <w:p w14:paraId="45DBCE1B" w14:textId="3D9B982B" w:rsidR="00E66862" w:rsidRPr="00055FF8" w:rsidRDefault="00C874F5" w:rsidP="00B826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i/>
          <w:iCs/>
          <w:sz w:val="30"/>
          <w:szCs w:val="30"/>
        </w:rPr>
      </w:pPr>
      <w:r w:rsidRPr="00055FF8">
        <w:rPr>
          <w:rFonts w:ascii="Angsana New" w:hAnsi="Angsana New" w:hint="cs"/>
          <w:i/>
          <w:iCs/>
          <w:sz w:val="30"/>
          <w:szCs w:val="30"/>
          <w:cs/>
        </w:rPr>
        <w:t>ในฐานะผู้ให้เช่า</w:t>
      </w:r>
    </w:p>
    <w:p w14:paraId="1A6B4B81" w14:textId="77777777" w:rsidR="00637515" w:rsidRPr="00055FF8" w:rsidRDefault="00637515" w:rsidP="00C874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630"/>
        <w:jc w:val="thaiDistribute"/>
        <w:textAlignment w:val="baseline"/>
        <w:rPr>
          <w:rFonts w:ascii="Angsana New" w:hAnsi="Angsana New"/>
          <w:sz w:val="24"/>
          <w:szCs w:val="24"/>
        </w:rPr>
      </w:pPr>
    </w:p>
    <w:p w14:paraId="0E52A26C" w14:textId="4D5FA0B4" w:rsidR="00C874F5" w:rsidRPr="00055FF8" w:rsidRDefault="00776584" w:rsidP="006961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ณ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วันเริ่มต้นของสัญญาเช่าหรือวันที่มีการเปลี่ยนแปลงสัญญาเช่า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7DD59174" w14:textId="45267272" w:rsidR="00776584" w:rsidRPr="00055FF8" w:rsidRDefault="00776584" w:rsidP="006961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24"/>
          <w:szCs w:val="24"/>
        </w:rPr>
      </w:pPr>
    </w:p>
    <w:p w14:paraId="6F015401" w14:textId="0AF01788" w:rsidR="00776584" w:rsidRPr="00055FF8" w:rsidRDefault="00776584" w:rsidP="006961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ณ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วันเริ่มต้นของสัญญา</w:t>
      </w:r>
      <w:r w:rsidR="00AF651A">
        <w:rPr>
          <w:rFonts w:ascii="Angsana New" w:hAnsi="Angsana New" w:hint="cs"/>
          <w:sz w:val="30"/>
          <w:szCs w:val="30"/>
          <w:cs/>
        </w:rPr>
        <w:t>ให้</w:t>
      </w:r>
      <w:r w:rsidRPr="00055FF8">
        <w:rPr>
          <w:rFonts w:ascii="Angsana New" w:hAnsi="Angsana New" w:hint="cs"/>
          <w:sz w:val="30"/>
          <w:szCs w:val="30"/>
          <w:cs/>
        </w:rPr>
        <w:t>เช่า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สัญญาที่ไม่เข้าเงื่อนไขดังกล่าวจะจัดประเภทเป็นสัญญาเช่าดำเนินงาน</w:t>
      </w:r>
    </w:p>
    <w:p w14:paraId="3206A990" w14:textId="00EEF45C" w:rsidR="00776584" w:rsidRPr="00055FF8" w:rsidRDefault="00776584" w:rsidP="006961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24"/>
          <w:szCs w:val="24"/>
        </w:rPr>
      </w:pPr>
    </w:p>
    <w:p w14:paraId="6A211D60" w14:textId="398FC8AD" w:rsidR="00C8267E" w:rsidRPr="00055FF8" w:rsidRDefault="0053175A" w:rsidP="006961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กลุ่มบริษัทรับรู้ลูกหนี้สัญญาเช่าเงินทุนด้วยจำนวนเงินลงทุนสุทธิของสัญญาเช่า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4AD1003D" w14:textId="77777777" w:rsidR="005F47F9" w:rsidRPr="00055FF8" w:rsidRDefault="005F47F9" w:rsidP="006961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  <w:cs/>
        </w:rPr>
      </w:pPr>
    </w:p>
    <w:p w14:paraId="69E7BDC8" w14:textId="1E90A746" w:rsidR="00555B46" w:rsidRPr="00055FF8" w:rsidRDefault="00555B46" w:rsidP="006961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อื่น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</w:p>
    <w:p w14:paraId="2E6DDCCE" w14:textId="77777777" w:rsidR="0063795C" w:rsidRPr="00055FF8" w:rsidRDefault="0063795C" w:rsidP="006961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5099D4F8" w14:textId="0EB2C50C" w:rsidR="00B613ED" w:rsidRPr="00055FF8" w:rsidRDefault="00B613ED" w:rsidP="001018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ซึ่งประมาณการโดยใช้ตาราง</w:t>
      </w:r>
      <w:r w:rsidR="001018CC" w:rsidRPr="00055FF8">
        <w:rPr>
          <w:rFonts w:ascii="Angsana New" w:hAnsi="Angsana New"/>
          <w:sz w:val="30"/>
          <w:szCs w:val="30"/>
        </w:rPr>
        <w:br/>
      </w:r>
      <w:r w:rsidRPr="00055FF8">
        <w:rPr>
          <w:rFonts w:ascii="Angsana New" w:hAnsi="Angsana New" w:hint="cs"/>
          <w:sz w:val="30"/>
          <w:szCs w:val="30"/>
          <w:cs/>
        </w:rPr>
        <w:t>การตั้งสำรองเพื่อหาอัตราผลขาดทุนด้านเครดิตที่คาดว่าจะเกิดขึ้น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ซึ่งวิธีดังกล่าวมีการจัดกลุ่มลูกหนี้สัญญาเช่าตาม</w:t>
      </w:r>
      <w:r w:rsidRPr="00055FF8">
        <w:rPr>
          <w:rFonts w:ascii="Angsana New" w:hAnsi="Angsana New" w:hint="cs"/>
          <w:spacing w:val="-4"/>
          <w:sz w:val="30"/>
          <w:szCs w:val="30"/>
          <w:cs/>
        </w:rPr>
        <w:t>ความเสี่ยงด้านเครดิตที่มีลักษณะร่วมกันและตามระยะเวลาที่เกินกำหนดชำระ</w:t>
      </w:r>
      <w:r w:rsidRPr="00055FF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4"/>
          <w:sz w:val="30"/>
          <w:szCs w:val="30"/>
          <w:cs/>
        </w:rPr>
        <w:t>โดยนำข้อมูลผลขาดทุนที่เกิดขึ้นในอดีต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การปรับปรุงปัจจัยที่มีความเฉพาะเจาะจงกับลูกหนี้นั้น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ๆ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ตลอดจนการประเมินข้อมูลสภาวการณ์เศรษฐกิจ</w:t>
      </w:r>
      <w:r w:rsidR="00395967" w:rsidRPr="00055FF8">
        <w:rPr>
          <w:rFonts w:ascii="Angsana New" w:hAnsi="Angsana New"/>
          <w:sz w:val="30"/>
          <w:szCs w:val="30"/>
        </w:rPr>
        <w:br/>
      </w:r>
      <w:r w:rsidRPr="00055FF8">
        <w:rPr>
          <w:rFonts w:ascii="Angsana New" w:hAnsi="Angsana New" w:hint="cs"/>
          <w:sz w:val="30"/>
          <w:szCs w:val="30"/>
          <w:cs/>
        </w:rPr>
        <w:t>ในปัจจุบันและข้อมูลคาดการณ์สภาวการณ์เศรษฐกิจทั่วไปในอนาคต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ณ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วันที่รายงาน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="006E0AED" w:rsidRPr="00055FF8">
        <w:rPr>
          <w:rFonts w:ascii="Angsana New" w:hAnsi="Angsana New" w:hint="cs"/>
          <w:sz w:val="30"/>
          <w:szCs w:val="30"/>
          <w:cs/>
        </w:rPr>
        <w:t>กลุ่มบริษัทตัดรายการ</w:t>
      </w:r>
      <w:r w:rsidR="0015186F" w:rsidRPr="00055FF8">
        <w:rPr>
          <w:rFonts w:ascii="Angsana New" w:hAnsi="Angsana New"/>
          <w:sz w:val="30"/>
          <w:szCs w:val="30"/>
        </w:rPr>
        <w:br/>
      </w:r>
      <w:r w:rsidR="006E0AED" w:rsidRPr="00055FF8">
        <w:rPr>
          <w:rFonts w:ascii="Angsana New" w:hAnsi="Angsana New" w:hint="cs"/>
          <w:sz w:val="30"/>
          <w:szCs w:val="30"/>
          <w:cs/>
        </w:rPr>
        <w:t>ลูกหนี้สัญญาเช่าตามที่เปิดเผยในหมายเหตุข้อ</w:t>
      </w:r>
      <w:r w:rsidR="006E0AED" w:rsidRPr="00055FF8">
        <w:rPr>
          <w:rFonts w:ascii="Angsana New" w:hAnsi="Angsana New"/>
          <w:sz w:val="30"/>
          <w:szCs w:val="30"/>
          <w:cs/>
        </w:rPr>
        <w:t xml:space="preserve"> </w:t>
      </w:r>
      <w:r w:rsidR="0070668F" w:rsidRPr="00055FF8">
        <w:rPr>
          <w:rFonts w:ascii="Angsana New" w:hAnsi="Angsana New"/>
          <w:sz w:val="30"/>
          <w:szCs w:val="30"/>
        </w:rPr>
        <w:t>3</w:t>
      </w:r>
      <w:r w:rsidR="006E0AED" w:rsidRPr="00055FF8">
        <w:rPr>
          <w:rFonts w:ascii="Angsana New" w:hAnsi="Angsana New"/>
          <w:sz w:val="30"/>
          <w:szCs w:val="30"/>
          <w:cs/>
        </w:rPr>
        <w:t>(</w:t>
      </w:r>
      <w:r w:rsidR="008858E6" w:rsidRPr="00055FF8">
        <w:rPr>
          <w:rFonts w:ascii="Angsana New" w:hAnsi="Angsana New" w:hint="cs"/>
          <w:sz w:val="30"/>
          <w:szCs w:val="30"/>
          <w:cs/>
        </w:rPr>
        <w:t>ง</w:t>
      </w:r>
      <w:r w:rsidR="006E0AED" w:rsidRPr="00055FF8">
        <w:rPr>
          <w:rFonts w:ascii="Angsana New" w:hAnsi="Angsana New"/>
          <w:sz w:val="30"/>
          <w:szCs w:val="30"/>
          <w:cs/>
        </w:rPr>
        <w:t>)</w:t>
      </w:r>
    </w:p>
    <w:p w14:paraId="5D7DD165" w14:textId="77777777" w:rsidR="00E913D1" w:rsidRPr="00055FF8" w:rsidRDefault="00E913D1" w:rsidP="00E913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4D1E6C5B" w14:textId="4F6485A1" w:rsidR="00BF450A" w:rsidRPr="00055FF8" w:rsidRDefault="00BF450A" w:rsidP="0069052B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overflowPunct w:val="0"/>
        <w:autoSpaceDE w:val="0"/>
        <w:autoSpaceDN w:val="0"/>
        <w:adjustRightInd w:val="0"/>
        <w:spacing w:line="240" w:lineRule="auto"/>
        <w:ind w:hanging="630"/>
        <w:jc w:val="thaiDistribute"/>
        <w:textAlignment w:val="baseline"/>
        <w:rPr>
          <w:rFonts w:ascii="Angsana New" w:hAnsi="Angsana New"/>
          <w:b/>
          <w:bCs/>
          <w:i/>
          <w:iCs/>
          <w:sz w:val="30"/>
          <w:szCs w:val="30"/>
        </w:rPr>
      </w:pPr>
      <w:r w:rsidRPr="00055FF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5E67633A" w14:textId="77777777" w:rsidR="00217BA9" w:rsidRPr="00055FF8" w:rsidRDefault="00217BA9" w:rsidP="00217B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630"/>
        <w:jc w:val="thaiDistribute"/>
        <w:textAlignment w:val="baselin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3B6C016" w14:textId="3A544F1A" w:rsidR="00217BA9" w:rsidRPr="00055FF8" w:rsidRDefault="00E913D1" w:rsidP="0069052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ยอดสินทรัพย์ตามบัญชีของกลุ่มบริษัทได้รับการทบทวน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ณ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ทุกวันที่รายงานว่ามีข้อบ่งชี้เรื่องการด้อยค่าหรือไม่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="005C5316" w:rsidRPr="00055FF8">
        <w:rPr>
          <w:rFonts w:ascii="Angsana New" w:hAnsi="Angsana New"/>
          <w:sz w:val="30"/>
          <w:szCs w:val="30"/>
          <w:cs/>
        </w:rPr>
        <w:br/>
      </w:r>
      <w:r w:rsidRPr="00055FF8">
        <w:rPr>
          <w:rFonts w:ascii="Angsana New" w:hAnsi="Angsana New" w:hint="cs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สำหรับค่าความนิยมจะประมาณมูลค่า</w:t>
      </w:r>
      <w:r w:rsidR="00D46FA4" w:rsidRPr="00055FF8">
        <w:rPr>
          <w:rFonts w:ascii="Angsana New" w:hAnsi="Angsana New"/>
          <w:sz w:val="30"/>
          <w:szCs w:val="30"/>
        </w:rPr>
        <w:br/>
      </w:r>
      <w:r w:rsidRPr="00055FF8">
        <w:rPr>
          <w:rFonts w:ascii="Angsana New" w:hAnsi="Angsana New" w:hint="cs"/>
          <w:sz w:val="30"/>
          <w:szCs w:val="30"/>
          <w:cs/>
        </w:rPr>
        <w:t>ที่คาดว่าจะได้รับคืนทุกปีในช่วงเวลาเดียวกัน</w:t>
      </w:r>
    </w:p>
    <w:p w14:paraId="230BC751" w14:textId="77777777" w:rsidR="00E913D1" w:rsidRPr="00055FF8" w:rsidRDefault="00E913D1" w:rsidP="00217B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630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5B5E9B43" w14:textId="3F05F539" w:rsidR="00BE2129" w:rsidRPr="00055FF8" w:rsidRDefault="00E913D1" w:rsidP="00B073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</w:t>
      </w:r>
      <w:r w:rsidR="00E1372E" w:rsidRPr="00055FF8">
        <w:rPr>
          <w:rFonts w:ascii="Angsana New" w:hAnsi="Angsana New"/>
          <w:sz w:val="30"/>
          <w:szCs w:val="30"/>
        </w:rPr>
        <w:br/>
      </w:r>
      <w:r w:rsidRPr="00055FF8">
        <w:rPr>
          <w:rFonts w:ascii="Angsana New" w:hAnsi="Angsana New" w:hint="cs"/>
          <w:sz w:val="30"/>
          <w:szCs w:val="30"/>
          <w:cs/>
        </w:rPr>
        <w:t>หน่วยสินทรัพย์ที่ก่อให้เกิดเงินสดสูงกว่ามูลค่าที่จะได้รับคืน</w:t>
      </w:r>
      <w:r w:rsidR="001251F2" w:rsidRPr="00055FF8">
        <w:rPr>
          <w:rFonts w:ascii="Angsana New" w:hAnsi="Angsana New" w:hint="cs"/>
          <w:sz w:val="30"/>
          <w:szCs w:val="30"/>
          <w:cs/>
        </w:rPr>
        <w:t xml:space="preserve">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</w:t>
      </w:r>
      <w:r w:rsidR="001251F2" w:rsidRPr="00055FF8">
        <w:rPr>
          <w:rFonts w:ascii="Angsana New" w:hAnsi="Angsana New"/>
          <w:sz w:val="30"/>
          <w:szCs w:val="30"/>
          <w:cs/>
        </w:rPr>
        <w:t xml:space="preserve"> </w:t>
      </w:r>
      <w:r w:rsidR="001251F2" w:rsidRPr="00055FF8">
        <w:rPr>
          <w:rFonts w:ascii="Angsana New" w:hAnsi="Angsana New" w:hint="cs"/>
          <w:sz w:val="30"/>
          <w:szCs w:val="30"/>
          <w:cs/>
        </w:rPr>
        <w:t>ในกรณีนี้</w:t>
      </w:r>
      <w:r w:rsidR="008655DE" w:rsidRPr="00055FF8">
        <w:rPr>
          <w:rFonts w:ascii="Angsana New" w:hAnsi="Angsana New"/>
          <w:sz w:val="30"/>
          <w:szCs w:val="30"/>
        </w:rPr>
        <w:br/>
      </w:r>
      <w:r w:rsidR="001251F2" w:rsidRPr="00055FF8">
        <w:rPr>
          <w:rFonts w:ascii="Angsana New" w:hAnsi="Angsana New" w:hint="cs"/>
          <w:spacing w:val="-2"/>
          <w:sz w:val="30"/>
          <w:szCs w:val="30"/>
          <w:cs/>
        </w:rPr>
        <w:t>จะรับรู้ในส่วนของผู้ถือหุ้น</w:t>
      </w:r>
      <w:r w:rsidR="0078051F" w:rsidRPr="00055FF8">
        <w:rPr>
          <w:rFonts w:ascii="Angsana New" w:hAnsi="Angsana New"/>
          <w:spacing w:val="-2"/>
          <w:sz w:val="30"/>
          <w:szCs w:val="30"/>
        </w:rPr>
        <w:t xml:space="preserve"> </w:t>
      </w:r>
      <w:r w:rsidR="00BE2129" w:rsidRPr="00055FF8">
        <w:rPr>
          <w:rFonts w:ascii="Angsana New" w:hAnsi="Angsana New" w:hint="cs"/>
          <w:spacing w:val="-2"/>
          <w:sz w:val="30"/>
          <w:szCs w:val="30"/>
          <w:cs/>
        </w:rPr>
        <w:t>มูลค่าที่คาดว่าจะได้รับคืน</w:t>
      </w:r>
      <w:r w:rsidR="00B07322" w:rsidRPr="00055FF8">
        <w:rPr>
          <w:rFonts w:ascii="Angsana New" w:hAnsi="Angsana New" w:hint="cs"/>
          <w:spacing w:val="-2"/>
          <w:sz w:val="30"/>
          <w:szCs w:val="30"/>
          <w:cs/>
        </w:rPr>
        <w:t>คำนวณโดยใช้</w:t>
      </w:r>
      <w:r w:rsidR="00BE2129" w:rsidRPr="00055FF8">
        <w:rPr>
          <w:rFonts w:ascii="Angsana New" w:hAnsi="Angsana New" w:hint="cs"/>
          <w:spacing w:val="-2"/>
          <w:sz w:val="30"/>
          <w:szCs w:val="30"/>
          <w:cs/>
        </w:rPr>
        <w:t>ประมาณการกระแสเงินสด</w:t>
      </w:r>
      <w:r w:rsidR="00B07322" w:rsidRPr="00055FF8">
        <w:rPr>
          <w:rFonts w:ascii="Angsana New" w:hAnsi="Angsana New" w:hint="cs"/>
          <w:spacing w:val="-2"/>
          <w:sz w:val="30"/>
          <w:szCs w:val="30"/>
          <w:cs/>
        </w:rPr>
        <w:t>ที่จะได้รับ</w:t>
      </w:r>
      <w:r w:rsidR="005A2446" w:rsidRPr="00055FF8">
        <w:rPr>
          <w:rFonts w:ascii="Angsana New" w:hAnsi="Angsana New"/>
          <w:spacing w:val="-2"/>
          <w:sz w:val="30"/>
          <w:szCs w:val="30"/>
        </w:rPr>
        <w:br/>
      </w:r>
      <w:r w:rsidR="00BE2129" w:rsidRPr="00055FF8">
        <w:rPr>
          <w:rFonts w:ascii="Angsana New" w:hAnsi="Angsana New" w:hint="cs"/>
          <w:spacing w:val="-2"/>
          <w:sz w:val="30"/>
          <w:szCs w:val="30"/>
          <w:cs/>
        </w:rPr>
        <w:t>ในอนาคต</w:t>
      </w:r>
      <w:r w:rsidR="00BE2129" w:rsidRPr="00055FF8">
        <w:rPr>
          <w:rFonts w:ascii="Angsana New" w:hAnsi="Angsana New" w:hint="cs"/>
          <w:sz w:val="30"/>
          <w:szCs w:val="30"/>
          <w:cs/>
        </w:rPr>
        <w:t>จะคิดลดเป็นมูลค่าปัจจุบันโดยใช้อัตราคิดลดก่อนคำนึงภาษีเงินได้เพื่อให้สะท้อนมูลค่า</w:t>
      </w:r>
      <w:r w:rsidR="00B07322" w:rsidRPr="00055FF8">
        <w:rPr>
          <w:rFonts w:ascii="Angsana New" w:hAnsi="Angsana New" w:hint="cs"/>
          <w:sz w:val="30"/>
          <w:szCs w:val="30"/>
          <w:cs/>
        </w:rPr>
        <w:t>ที่อาจประเมินได้</w:t>
      </w:r>
      <w:r w:rsidR="00E74BD1" w:rsidRPr="00055FF8">
        <w:rPr>
          <w:rFonts w:ascii="Angsana New" w:hAnsi="Angsana New"/>
          <w:sz w:val="30"/>
          <w:szCs w:val="30"/>
        </w:rPr>
        <w:br/>
      </w:r>
      <w:r w:rsidR="00BE2129" w:rsidRPr="00055FF8">
        <w:rPr>
          <w:rFonts w:ascii="Angsana New" w:hAnsi="Angsana New" w:hint="cs"/>
          <w:sz w:val="30"/>
          <w:szCs w:val="30"/>
          <w:cs/>
        </w:rPr>
        <w:t>ในตลาดปัจจุบัน</w:t>
      </w:r>
      <w:r w:rsidR="00BE2129" w:rsidRPr="00055FF8">
        <w:rPr>
          <w:rFonts w:ascii="Angsana New" w:hAnsi="Angsana New"/>
          <w:sz w:val="30"/>
          <w:szCs w:val="30"/>
          <w:cs/>
        </w:rPr>
        <w:t xml:space="preserve"> </w:t>
      </w:r>
      <w:r w:rsidR="00BE2129" w:rsidRPr="00055FF8">
        <w:rPr>
          <w:rFonts w:ascii="Angsana New" w:hAnsi="Angsana New" w:hint="cs"/>
          <w:sz w:val="30"/>
          <w:szCs w:val="30"/>
          <w:cs/>
        </w:rPr>
        <w:t>ซึ่งแปรไปตามเวลาและความเสี่ยงที่มีต่อสินทรัพย์</w:t>
      </w:r>
      <w:r w:rsidR="00BE2129" w:rsidRPr="00055FF8">
        <w:rPr>
          <w:rFonts w:ascii="Angsana New" w:hAnsi="Angsana New"/>
          <w:sz w:val="30"/>
          <w:szCs w:val="30"/>
          <w:cs/>
        </w:rPr>
        <w:t xml:space="preserve"> </w:t>
      </w:r>
    </w:p>
    <w:p w14:paraId="112124CA" w14:textId="77777777" w:rsidR="00B07322" w:rsidRPr="00055FF8" w:rsidRDefault="00B07322" w:rsidP="0047046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419D1AF5" w14:textId="3CE3FB01" w:rsidR="00C82992" w:rsidRPr="00055FF8" w:rsidRDefault="00C82992" w:rsidP="0047046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หากมีการเปลี่ยนแปลงประมาณการ</w:t>
      </w:r>
      <w:r w:rsidR="00465982" w:rsidRPr="00055FF8">
        <w:rPr>
          <w:rFonts w:ascii="Angsana New" w:hAnsi="Angsana New"/>
          <w:sz w:val="30"/>
          <w:szCs w:val="30"/>
        </w:rPr>
        <w:br/>
      </w:r>
      <w:r w:rsidRPr="00055FF8">
        <w:rPr>
          <w:rFonts w:ascii="Angsana New" w:hAnsi="Angsana New" w:hint="cs"/>
          <w:sz w:val="30"/>
          <w:szCs w:val="30"/>
          <w:cs/>
        </w:rPr>
        <w:t>ที่ใช้ในการคำนวณมูลค่าที่คาดว่าจะได้รับคืน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ยกเว้นขาดทุนจากการด้อยค่าของค่าความนิยมจะไม่มีการปรับปรุงกลับรายการ</w:t>
      </w:r>
      <w:r w:rsidR="002531EB" w:rsidRPr="00055FF8">
        <w:rPr>
          <w:rFonts w:ascii="Angsana New" w:hAnsi="Angsana New" w:hint="cs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เสมือนหนึ่งไม่เคยมีการบันทึกขาดทุนจากการด้อยค่ามาก่อน</w:t>
      </w:r>
    </w:p>
    <w:p w14:paraId="6C1AC4B0" w14:textId="436DCF22" w:rsidR="00B07322" w:rsidRPr="00107413" w:rsidRDefault="00107413" w:rsidP="00107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BBA74A7" w14:textId="702C8169" w:rsidR="00AE0256" w:rsidRPr="00055FF8" w:rsidRDefault="00AE0256" w:rsidP="008445A5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hanging="630"/>
        <w:jc w:val="thaiDistribute"/>
        <w:textAlignment w:val="baseline"/>
        <w:rPr>
          <w:rFonts w:ascii="Angsana New" w:hAnsi="Angsana New"/>
          <w:b/>
          <w:bCs/>
          <w:i/>
          <w:iCs/>
          <w:sz w:val="30"/>
          <w:szCs w:val="30"/>
        </w:rPr>
      </w:pPr>
      <w:r w:rsidRPr="00055FF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14:paraId="3ECEFC8C" w14:textId="77777777" w:rsidR="0034214B" w:rsidRPr="00055FF8" w:rsidRDefault="0034214B" w:rsidP="009523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hAnsi="Angsana New"/>
          <w:i/>
          <w:iCs/>
          <w:sz w:val="30"/>
          <w:szCs w:val="30"/>
        </w:rPr>
      </w:pPr>
    </w:p>
    <w:p w14:paraId="0510D3B7" w14:textId="5F8CA2BC" w:rsidR="00131676" w:rsidRPr="00055FF8" w:rsidRDefault="00131676" w:rsidP="00024C9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i/>
          <w:iCs/>
          <w:sz w:val="30"/>
          <w:szCs w:val="30"/>
        </w:rPr>
      </w:pPr>
      <w:r w:rsidRPr="00055FF8">
        <w:rPr>
          <w:rFonts w:ascii="Angsana New" w:hAnsi="Angsana New" w:hint="cs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314BFC3C" w14:textId="77777777" w:rsidR="003F5932" w:rsidRPr="00055FF8" w:rsidRDefault="003F5932" w:rsidP="00024C9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i/>
          <w:iCs/>
          <w:sz w:val="30"/>
          <w:szCs w:val="30"/>
        </w:rPr>
      </w:pPr>
    </w:p>
    <w:p w14:paraId="22848C25" w14:textId="384D3FE4" w:rsidR="00F50B43" w:rsidRPr="00055FF8" w:rsidRDefault="00F50B43" w:rsidP="00024C9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</w:t>
      </w:r>
      <w:r w:rsidR="00187AFE" w:rsidRPr="00055FF8">
        <w:rPr>
          <w:rFonts w:ascii="Angsana New" w:hAnsi="Angsana New"/>
          <w:sz w:val="30"/>
          <w:szCs w:val="30"/>
        </w:rPr>
        <w:br/>
      </w:r>
      <w:r w:rsidRPr="00055FF8">
        <w:rPr>
          <w:rFonts w:ascii="Angsana New" w:hAnsi="Angsana New" w:hint="cs"/>
          <w:sz w:val="30"/>
          <w:szCs w:val="30"/>
          <w:cs/>
        </w:rPr>
        <w:t>ในอนาคตที่เกิดจากการทำงานของพนักงานในงวดปัจจุบันและงวดก่อน</w:t>
      </w:r>
      <w:r w:rsidR="0078051F" w:rsidRPr="00055FF8">
        <w:rPr>
          <w:rFonts w:ascii="Angsana New" w:hAnsi="Angsana New"/>
          <w:sz w:val="30"/>
          <w:szCs w:val="30"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ๆ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ผลประโยชน์ดังกล่าวได้มีการคิดลด</w:t>
      </w:r>
      <w:r w:rsidRPr="00055FF8">
        <w:rPr>
          <w:rFonts w:ascii="Angsana New" w:hAnsi="Angsana New" w:hint="cs"/>
          <w:spacing w:val="-4"/>
          <w:sz w:val="30"/>
          <w:szCs w:val="30"/>
          <w:cs/>
        </w:rPr>
        <w:t>กระแสเงินสดเพื่อให้เป็นมูลค่าปัจจุบันซึ่งจัดทำโดยนักคณิตศาสตร์ประกันภัยที่ได้รับอนุญาต</w:t>
      </w:r>
      <w:r w:rsidR="005F3412" w:rsidRPr="00055FF8">
        <w:rPr>
          <w:rFonts w:ascii="Angsana New" w:hAnsi="Angsana New" w:hint="cs"/>
          <w:spacing w:val="-4"/>
          <w:sz w:val="30"/>
          <w:szCs w:val="30"/>
          <w:cs/>
        </w:rPr>
        <w:t>เป็นประจำ</w:t>
      </w:r>
      <w:r w:rsidRPr="00055FF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4"/>
          <w:sz w:val="30"/>
          <w:szCs w:val="30"/>
          <w:cs/>
        </w:rPr>
        <w:t>โดยวิธีคิดลด</w:t>
      </w:r>
      <w:r w:rsidRPr="00055FF8">
        <w:rPr>
          <w:rFonts w:ascii="Angsana New" w:hAnsi="Angsana New" w:hint="cs"/>
          <w:sz w:val="30"/>
          <w:szCs w:val="30"/>
          <w:cs/>
        </w:rPr>
        <w:t>แต่ละหน่วยที่ประมาณการไว้</w:t>
      </w:r>
    </w:p>
    <w:p w14:paraId="52012D20" w14:textId="77777777" w:rsidR="00F50B43" w:rsidRPr="00055FF8" w:rsidRDefault="00F50B43" w:rsidP="00F50B4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630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122D071F" w14:textId="0C273F18" w:rsidR="00F50B43" w:rsidRPr="00055FF8" w:rsidRDefault="00F50B43" w:rsidP="001D57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กลุ่มบริษัทกำหนดดอกเบี้ยจ่ายของ</w:t>
      </w:r>
      <w:r w:rsidRPr="00055FF8">
        <w:rPr>
          <w:rFonts w:ascii="Angsana New" w:hAnsi="Angsana New" w:hint="cs"/>
          <w:spacing w:val="-2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Pr="00055FF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2"/>
          <w:sz w:val="30"/>
          <w:szCs w:val="30"/>
          <w:cs/>
        </w:rPr>
        <w:t>ณ</w:t>
      </w:r>
      <w:r w:rsidRPr="00055FF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2"/>
          <w:sz w:val="30"/>
          <w:szCs w:val="30"/>
          <w:cs/>
        </w:rPr>
        <w:t>ต้นปี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โดยคำนึงถึงการเปลี่ยนแปลงใด</w:t>
      </w:r>
      <w:r w:rsidR="00BB5BC5" w:rsidRPr="00055FF8">
        <w:rPr>
          <w:rFonts w:ascii="Angsana New" w:hAnsi="Angsana New" w:hint="cs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ๆ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</w:t>
      </w:r>
      <w:r w:rsidR="009F0DE9" w:rsidRPr="00055FF8">
        <w:rPr>
          <w:rFonts w:ascii="Angsana New" w:hAnsi="Angsana New"/>
          <w:sz w:val="30"/>
          <w:szCs w:val="30"/>
          <w:cs/>
        </w:rPr>
        <w:br/>
      </w:r>
      <w:r w:rsidRPr="00055FF8">
        <w:rPr>
          <w:rFonts w:ascii="Angsana New" w:hAnsi="Angsana New" w:hint="cs"/>
          <w:sz w:val="30"/>
          <w:szCs w:val="30"/>
          <w:cs/>
        </w:rPr>
        <w:t>การจ่ายชำระผลประโยชน์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ดอกเบี้ยจ่ายสุทธิและค่าใช้จ่ายอื่น</w:t>
      </w:r>
      <w:r w:rsidR="00BB5BC5" w:rsidRPr="00055FF8">
        <w:rPr>
          <w:rFonts w:ascii="Angsana New" w:hAnsi="Angsana New" w:hint="cs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ๆ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ที่เกี่ยวข้องกับโครงการผลประโยชน์รับรู้ในกำไรหรือขาดทุน</w:t>
      </w:r>
    </w:p>
    <w:p w14:paraId="6476EE00" w14:textId="77777777" w:rsidR="00F50B43" w:rsidRPr="00055FF8" w:rsidRDefault="00F50B43" w:rsidP="00F50B4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630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7DC93308" w14:textId="77777777" w:rsidR="004E5B40" w:rsidRPr="00055FF8" w:rsidRDefault="004E5B40" w:rsidP="004E5B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การเปลี่ยนแปลงในผลประโยชน์</w:t>
      </w:r>
      <w:r w:rsidRPr="00055FF8">
        <w:rPr>
          <w:rFonts w:ascii="Angsana New" w:hAnsi="Angsana New"/>
          <w:sz w:val="30"/>
          <w:szCs w:val="30"/>
        </w:rPr>
        <w:br/>
      </w:r>
      <w:r w:rsidRPr="00055FF8">
        <w:rPr>
          <w:rFonts w:ascii="Angsana New" w:hAnsi="Angsana New" w:hint="cs"/>
          <w:sz w:val="30"/>
          <w:szCs w:val="30"/>
          <w:cs/>
        </w:rPr>
        <w:t>ที่เกี่ยวข้องกับการบริการในอดีต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หรือกำไรหรือขาดทุนจากการลดขนาดโครงการต้องรับรู้ในกำไรหรือขาดทุนทันที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กลุ่มบริษัทรับรู้กำไรและขาดทุนจากการจ่ายชำระผลประโยชน์พนักงานเมื่อเกิดขึ้น</w:t>
      </w:r>
    </w:p>
    <w:p w14:paraId="055B8AA4" w14:textId="23E262FD" w:rsidR="0078051F" w:rsidRPr="00055FF8" w:rsidRDefault="0078051F" w:rsidP="005F47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hAnsi="Angsana New" w:cstheme="minorBidi"/>
          <w:sz w:val="30"/>
          <w:szCs w:val="30"/>
        </w:rPr>
      </w:pPr>
    </w:p>
    <w:p w14:paraId="63677648" w14:textId="6A0435C5" w:rsidR="00247C96" w:rsidRPr="00055FF8" w:rsidRDefault="00247C96" w:rsidP="00247C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i/>
          <w:iCs/>
          <w:sz w:val="30"/>
          <w:szCs w:val="30"/>
          <w:cs/>
        </w:rPr>
      </w:pPr>
      <w:r w:rsidRPr="00055FF8">
        <w:rPr>
          <w:rFonts w:ascii="Angsana New" w:hAnsi="Angsana New" w:hint="cs"/>
          <w:i/>
          <w:iCs/>
          <w:sz w:val="30"/>
          <w:szCs w:val="30"/>
          <w:cs/>
        </w:rPr>
        <w:t>ผลประโยชน์เมื่อเลิกจ้าง</w:t>
      </w:r>
    </w:p>
    <w:p w14:paraId="60683A16" w14:textId="3E8FB4A3" w:rsidR="000814DA" w:rsidRPr="00055FF8" w:rsidRDefault="005E6B10" w:rsidP="00247C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/>
          <w:sz w:val="30"/>
          <w:szCs w:val="30"/>
        </w:rPr>
        <w:br/>
      </w:r>
      <w:r w:rsidR="00FD086B" w:rsidRPr="00055FF8">
        <w:rPr>
          <w:rFonts w:ascii="Angsana New" w:hAnsi="Angsana New" w:hint="cs"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</w:t>
      </w:r>
      <w:r w:rsidR="00FD086B" w:rsidRPr="00055FF8">
        <w:rPr>
          <w:rFonts w:ascii="Angsana New" w:hAnsi="Angsana New"/>
          <w:sz w:val="30"/>
          <w:szCs w:val="30"/>
          <w:cs/>
        </w:rPr>
        <w:t xml:space="preserve"> </w:t>
      </w:r>
      <w:r w:rsidR="00FD086B" w:rsidRPr="00055FF8">
        <w:rPr>
          <w:rFonts w:ascii="Angsana New" w:hAnsi="Angsana New" w:hint="cs"/>
          <w:sz w:val="30"/>
          <w:szCs w:val="30"/>
          <w:cs/>
        </w:rPr>
        <w:t>เมื่อกลุ่มบริษัทไม่สามารถยกเลิกข้อเสนอการให้ผลประโยชน์ดังกล่าวได้อีกต่อไป</w:t>
      </w:r>
      <w:r w:rsidR="00FD086B" w:rsidRPr="00055FF8">
        <w:rPr>
          <w:rFonts w:ascii="Angsana New" w:hAnsi="Angsana New"/>
          <w:sz w:val="30"/>
          <w:szCs w:val="30"/>
          <w:cs/>
        </w:rPr>
        <w:t xml:space="preserve"> </w:t>
      </w:r>
      <w:r w:rsidR="00FD086B" w:rsidRPr="00055FF8">
        <w:rPr>
          <w:rFonts w:ascii="Angsana New" w:hAnsi="Angsana New" w:hint="cs"/>
          <w:sz w:val="30"/>
          <w:szCs w:val="30"/>
          <w:cs/>
        </w:rPr>
        <w:t>หรือเมื่อกลุ่มบริษัทรับรู้ต้นทุนสำหรับการปรับโครงสร้าง</w:t>
      </w:r>
      <w:r w:rsidR="00FD086B" w:rsidRPr="00055FF8">
        <w:rPr>
          <w:rFonts w:ascii="Angsana New" w:hAnsi="Angsana New"/>
          <w:sz w:val="30"/>
          <w:szCs w:val="30"/>
          <w:cs/>
        </w:rPr>
        <w:t xml:space="preserve"> </w:t>
      </w:r>
      <w:r w:rsidR="00AA29CC" w:rsidRPr="00055FF8">
        <w:rPr>
          <w:rFonts w:ascii="Angsana New" w:hAnsi="Angsana New"/>
          <w:sz w:val="30"/>
          <w:szCs w:val="30"/>
        </w:rPr>
        <w:br/>
      </w:r>
      <w:r w:rsidR="00FD086B" w:rsidRPr="00055FF8">
        <w:rPr>
          <w:rFonts w:ascii="Angsana New" w:hAnsi="Angsana New" w:hint="cs"/>
          <w:sz w:val="30"/>
          <w:szCs w:val="30"/>
          <w:cs/>
        </w:rPr>
        <w:t>หากระยะเวลาการจ่ายผลประโยชน์เกินกว่า</w:t>
      </w:r>
      <w:r w:rsidR="00FD086B" w:rsidRPr="00055FF8">
        <w:rPr>
          <w:rFonts w:ascii="Angsana New" w:hAnsi="Angsana New"/>
          <w:sz w:val="30"/>
          <w:szCs w:val="30"/>
          <w:cs/>
        </w:rPr>
        <w:t xml:space="preserve"> </w:t>
      </w:r>
      <w:r w:rsidR="00FD086B" w:rsidRPr="00055FF8">
        <w:rPr>
          <w:rFonts w:ascii="Angsana New" w:hAnsi="Angsana New"/>
          <w:sz w:val="30"/>
          <w:szCs w:val="30"/>
        </w:rPr>
        <w:t xml:space="preserve">12 </w:t>
      </w:r>
      <w:r w:rsidR="00FD086B" w:rsidRPr="00055FF8">
        <w:rPr>
          <w:rFonts w:ascii="Angsana New" w:hAnsi="Angsana New" w:hint="cs"/>
          <w:sz w:val="30"/>
          <w:szCs w:val="30"/>
          <w:cs/>
        </w:rPr>
        <w:t>เดือนนับจากวันสิ้นรอบระยะเวลารายงาน</w:t>
      </w:r>
      <w:r w:rsidR="00FD086B" w:rsidRPr="00055FF8">
        <w:rPr>
          <w:rFonts w:ascii="Angsana New" w:hAnsi="Angsana New"/>
          <w:sz w:val="30"/>
          <w:szCs w:val="30"/>
          <w:cs/>
        </w:rPr>
        <w:t xml:space="preserve"> </w:t>
      </w:r>
      <w:r w:rsidR="00FD086B" w:rsidRPr="00055FF8">
        <w:rPr>
          <w:rFonts w:ascii="Angsana New" w:hAnsi="Angsana New" w:hint="cs"/>
          <w:sz w:val="30"/>
          <w:szCs w:val="30"/>
          <w:cs/>
        </w:rPr>
        <w:t>ผลประโยชน์เมื่อเลิกจ้างจะถูกคิดลดกระแสเงินสด</w:t>
      </w:r>
    </w:p>
    <w:p w14:paraId="067BABB4" w14:textId="77777777" w:rsidR="005F47F9" w:rsidRPr="00055FF8" w:rsidRDefault="005F47F9" w:rsidP="00247C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4ECD0371" w14:textId="329D80A7" w:rsidR="00F96A2F" w:rsidRPr="00055FF8" w:rsidRDefault="00F96A2F" w:rsidP="00DA1229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hanging="630"/>
        <w:jc w:val="thaiDistribute"/>
        <w:textAlignment w:val="baseline"/>
        <w:rPr>
          <w:rFonts w:ascii="Angsana New" w:hAnsi="Angsana New"/>
          <w:b/>
          <w:bCs/>
          <w:i/>
          <w:iCs/>
          <w:sz w:val="30"/>
          <w:szCs w:val="30"/>
        </w:rPr>
      </w:pPr>
      <w:r w:rsidRPr="00055FF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5F5D66B9" w14:textId="77777777" w:rsidR="00B1495E" w:rsidRPr="00055FF8" w:rsidRDefault="00B1495E" w:rsidP="00B149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630"/>
        <w:jc w:val="thaiDistribute"/>
        <w:textAlignment w:val="baselin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7E223C5" w14:textId="5D4011B0" w:rsidR="00777614" w:rsidRPr="00107413" w:rsidRDefault="00011265" w:rsidP="001074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</w:t>
      </w:r>
      <w:r w:rsidR="000A7340">
        <w:rPr>
          <w:rFonts w:ascii="Angsana New" w:hAnsi="Angsana New"/>
          <w:sz w:val="30"/>
          <w:szCs w:val="30"/>
          <w:cs/>
        </w:rPr>
        <w:br/>
      </w:r>
      <w:r w:rsidRPr="00055FF8">
        <w:rPr>
          <w:rFonts w:ascii="Angsana New" w:hAnsi="Angsana New" w:hint="cs"/>
          <w:sz w:val="30"/>
          <w:szCs w:val="30"/>
          <w:cs/>
        </w:rPr>
        <w:t>ก่อนคำนึงถึงภาษีเงินได้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1690099D" w14:textId="73322856" w:rsidR="005C2A7E" w:rsidRPr="00055FF8" w:rsidRDefault="005C2A7E" w:rsidP="00002A07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hanging="630"/>
        <w:jc w:val="thaiDistribute"/>
        <w:textAlignment w:val="baseline"/>
        <w:rPr>
          <w:rFonts w:ascii="Angsana New" w:hAnsi="Angsana New"/>
          <w:b/>
          <w:bCs/>
          <w:i/>
          <w:iCs/>
          <w:sz w:val="30"/>
          <w:szCs w:val="30"/>
        </w:rPr>
      </w:pPr>
      <w:r w:rsidRPr="00055FF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66425C9B" w14:textId="77777777" w:rsidR="00CF62FC" w:rsidRPr="00055FF8" w:rsidRDefault="00CF62FC" w:rsidP="00CF62F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630"/>
        <w:jc w:val="thaiDistribute"/>
        <w:textAlignment w:val="baselin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D50B01A" w14:textId="0CAA7D08" w:rsidR="005C2A7E" w:rsidRPr="00055FF8" w:rsidRDefault="00EB73C4" w:rsidP="002443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</w:t>
      </w:r>
      <w:r w:rsidRPr="00055FF8">
        <w:rPr>
          <w:rFonts w:ascii="Angsana New" w:hAnsi="Angsana New" w:hint="cs"/>
          <w:spacing w:val="-10"/>
          <w:sz w:val="30"/>
          <w:szCs w:val="30"/>
          <w:cs/>
        </w:rPr>
        <w:t>ปกติระหว่างผู้ร่วมตลาด</w:t>
      </w:r>
      <w:r w:rsidRPr="00055FF8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10"/>
          <w:sz w:val="30"/>
          <w:szCs w:val="30"/>
          <w:cs/>
        </w:rPr>
        <w:t>ณ</w:t>
      </w:r>
      <w:r w:rsidRPr="00055FF8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10"/>
          <w:sz w:val="30"/>
          <w:szCs w:val="30"/>
          <w:cs/>
        </w:rPr>
        <w:t>วันที่วัดมูลค่าในตลาดหลัก</w:t>
      </w:r>
      <w:r w:rsidRPr="00055FF8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10"/>
          <w:sz w:val="30"/>
          <w:szCs w:val="30"/>
          <w:cs/>
        </w:rPr>
        <w:t>หรือตลาดที่ให้ประโยชน์สูงสุด</w:t>
      </w:r>
      <w:r w:rsidRPr="00055FF8">
        <w:rPr>
          <w:rFonts w:ascii="Angsana New" w:hAnsi="Angsana New"/>
          <w:spacing w:val="-10"/>
          <w:sz w:val="30"/>
          <w:szCs w:val="30"/>
          <w:cs/>
        </w:rPr>
        <w:t xml:space="preserve"> (</w:t>
      </w:r>
      <w:r w:rsidRPr="00055FF8">
        <w:rPr>
          <w:rFonts w:ascii="Angsana New" w:hAnsi="Angsana New" w:hint="cs"/>
          <w:spacing w:val="-10"/>
          <w:sz w:val="30"/>
          <w:szCs w:val="30"/>
          <w:cs/>
        </w:rPr>
        <w:t>หากไม่มีตลาดหลัก</w:t>
      </w:r>
      <w:r w:rsidRPr="00055FF8">
        <w:rPr>
          <w:rFonts w:ascii="Angsana New" w:hAnsi="Angsana New"/>
          <w:spacing w:val="-10"/>
          <w:sz w:val="30"/>
          <w:szCs w:val="30"/>
          <w:cs/>
        </w:rPr>
        <w:t xml:space="preserve">) </w:t>
      </w:r>
      <w:r w:rsidRPr="00055FF8">
        <w:rPr>
          <w:rFonts w:ascii="Angsana New" w:hAnsi="Angsana New" w:hint="cs"/>
          <w:spacing w:val="-10"/>
          <w:sz w:val="30"/>
          <w:szCs w:val="30"/>
          <w:cs/>
        </w:rPr>
        <w:t>ที่</w:t>
      </w:r>
      <w:r w:rsidR="00CE657E" w:rsidRPr="00055FF8">
        <w:rPr>
          <w:rFonts w:ascii="Angsana New" w:hAnsi="Angsana New" w:hint="cs"/>
          <w:spacing w:val="-10"/>
          <w:sz w:val="30"/>
          <w:szCs w:val="30"/>
          <w:cs/>
        </w:rPr>
        <w:t>กลุ่ม</w:t>
      </w:r>
      <w:r w:rsidRPr="00055FF8">
        <w:rPr>
          <w:rFonts w:ascii="Angsana New" w:hAnsi="Angsana New" w:hint="cs"/>
          <w:spacing w:val="-10"/>
          <w:sz w:val="30"/>
          <w:szCs w:val="30"/>
          <w:cs/>
        </w:rPr>
        <w:t>บริษัท</w:t>
      </w:r>
      <w:r w:rsidRPr="00055FF8">
        <w:rPr>
          <w:rFonts w:ascii="Angsana New" w:hAnsi="Angsana New" w:hint="cs"/>
          <w:sz w:val="30"/>
          <w:szCs w:val="30"/>
          <w:cs/>
        </w:rPr>
        <w:t>สามารถเข้าถึงได้ในวันดังกล่าว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4EEA13B2" w14:textId="3C41B690" w:rsidR="00EE3D77" w:rsidRPr="00055FF8" w:rsidRDefault="00EE3D77" w:rsidP="005C2A7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630"/>
        <w:jc w:val="thaiDistribute"/>
        <w:textAlignment w:val="baseline"/>
        <w:rPr>
          <w:rFonts w:ascii="Angsana New" w:hAnsi="Angsana New"/>
          <w:sz w:val="30"/>
          <w:szCs w:val="30"/>
          <w:cs/>
        </w:rPr>
      </w:pPr>
    </w:p>
    <w:p w14:paraId="7E76A45B" w14:textId="2B9D34E1" w:rsidR="005C2A7E" w:rsidRPr="00055FF8" w:rsidRDefault="00510662" w:rsidP="00930AF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="00496170" w:rsidRPr="00055FF8">
        <w:rPr>
          <w:rFonts w:ascii="Angsana New" w:hAnsi="Angsana New" w:hint="cs"/>
          <w:sz w:val="30"/>
          <w:szCs w:val="30"/>
          <w:cs/>
        </w:rPr>
        <w:t>กลุ่ม</w:t>
      </w:r>
      <w:r w:rsidRPr="00055FF8">
        <w:rPr>
          <w:rFonts w:ascii="Angsana New" w:hAnsi="Angsana New" w:hint="cs"/>
          <w:sz w:val="30"/>
          <w:szCs w:val="30"/>
          <w:cs/>
        </w:rPr>
        <w:t>บริษัทใช้ข้อมูลที่สามารถสังเกตได้ให้มากที่สุดเท่าที่จะทำได้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ดังนี้</w:t>
      </w:r>
    </w:p>
    <w:p w14:paraId="288C33AB" w14:textId="11A5555B" w:rsidR="005C2A7E" w:rsidRPr="00055FF8" w:rsidRDefault="005C2A7E" w:rsidP="7432CF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34D1CC58" w14:textId="6787C67A" w:rsidR="00884701" w:rsidRDefault="005C2A7E" w:rsidP="00725E3A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810" w:hanging="270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ข้อมูลระดับ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="3C1258C3" w:rsidRPr="00055FF8">
        <w:rPr>
          <w:rFonts w:ascii="Angsana New" w:hAnsi="Angsana New"/>
          <w:sz w:val="30"/>
          <w:szCs w:val="30"/>
        </w:rPr>
        <w:t>1</w:t>
      </w:r>
      <w:r w:rsidR="00510662" w:rsidRPr="00055FF8">
        <w:rPr>
          <w:rFonts w:ascii="Angsana New" w:hAnsi="Angsana New"/>
          <w:sz w:val="30"/>
          <w:szCs w:val="30"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เป็น</w:t>
      </w:r>
      <w:proofErr w:type="spellStart"/>
      <w:r w:rsidR="52526159" w:rsidRPr="66081D2B">
        <w:rPr>
          <w:rFonts w:ascii="Angsana New" w:hAnsi="Angsana New"/>
          <w:sz w:val="30"/>
          <w:szCs w:val="30"/>
        </w:rPr>
        <w:t>ราคาเสนอซื้อขายในตลาดที่มีสภาพคล่องสำหรับ</w:t>
      </w:r>
      <w:r w:rsidR="52526159" w:rsidRPr="3F5DB7B8">
        <w:rPr>
          <w:rFonts w:ascii="Angsana New" w:hAnsi="Angsana New"/>
          <w:sz w:val="30"/>
          <w:szCs w:val="30"/>
        </w:rPr>
        <w:t>สินทรัพย์</w:t>
      </w:r>
      <w:proofErr w:type="spellEnd"/>
      <w:r w:rsidR="52526159" w:rsidRPr="3F5DB7B8">
        <w:rPr>
          <w:rFonts w:ascii="Angsana New" w:hAnsi="Angsana New"/>
          <w:sz w:val="30"/>
          <w:szCs w:val="30"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หรือหนี้สิน</w:t>
      </w:r>
      <w:proofErr w:type="spellStart"/>
      <w:r w:rsidR="52526159" w:rsidRPr="2FCAAB5C">
        <w:rPr>
          <w:rFonts w:ascii="Angsana New" w:hAnsi="Angsana New"/>
          <w:sz w:val="30"/>
          <w:szCs w:val="30"/>
        </w:rPr>
        <w:t>อย่างเดียวกัน</w:t>
      </w:r>
      <w:proofErr w:type="spellEnd"/>
    </w:p>
    <w:p w14:paraId="6A1358E9" w14:textId="2E5D991E" w:rsidR="5359E73A" w:rsidRDefault="5359E73A" w:rsidP="2245F035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rPr>
          <w:rFonts w:ascii="Angsana New" w:hAnsi="Angsana New"/>
          <w:sz w:val="30"/>
          <w:szCs w:val="30"/>
        </w:rPr>
      </w:pPr>
      <w:proofErr w:type="spellStart"/>
      <w:r w:rsidRPr="481C458D">
        <w:rPr>
          <w:rFonts w:ascii="Angsana New" w:hAnsi="Angsana New"/>
          <w:sz w:val="30"/>
          <w:szCs w:val="30"/>
        </w:rPr>
        <w:t>ข้อมูล</w:t>
      </w:r>
      <w:r w:rsidRPr="2245F035">
        <w:rPr>
          <w:rFonts w:ascii="Angsana New" w:hAnsi="Angsana New"/>
          <w:sz w:val="30"/>
          <w:szCs w:val="30"/>
        </w:rPr>
        <w:t>ระดับ</w:t>
      </w:r>
      <w:proofErr w:type="spellEnd"/>
      <w:r w:rsidRPr="2245F035">
        <w:rPr>
          <w:rFonts w:ascii="Angsana New" w:hAnsi="Angsana New"/>
          <w:sz w:val="30"/>
          <w:szCs w:val="30"/>
        </w:rPr>
        <w:t xml:space="preserve"> 2 เป็นข้อมูลอื่นที่สังเกตได้โดยตรงหรือโดยอ้อมสำหรับสินทรัพย์นั้นหรือหนี้สินนั้น</w:t>
      </w:r>
    </w:p>
    <w:p w14:paraId="2423EF1B" w14:textId="77777777" w:rsidR="00CB4B94" w:rsidRDefault="004264A7" w:rsidP="00CB4B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810"/>
        <w:textAlignment w:val="baseline"/>
        <w:rPr>
          <w:rFonts w:ascii="Angsana New" w:hAnsi="Angsana New"/>
          <w:sz w:val="30"/>
          <w:szCs w:val="30"/>
        </w:rPr>
      </w:pPr>
      <w:r w:rsidRPr="00725E3A">
        <w:rPr>
          <w:rFonts w:ascii="Angsana New" w:hAnsi="Angsana New" w:hint="cs"/>
          <w:sz w:val="30"/>
          <w:szCs w:val="30"/>
          <w:cs/>
        </w:rPr>
        <w:t>น</w:t>
      </w:r>
      <w:r w:rsidR="005C2A7E" w:rsidRPr="0018089B">
        <w:rPr>
          <w:rFonts w:ascii="Angsana New" w:hAnsi="Angsana New" w:hint="cs"/>
          <w:sz w:val="30"/>
          <w:szCs w:val="30"/>
          <w:cs/>
        </w:rPr>
        <w:t>อกเหนือจากราคาเสนอซื้อขายซึ่งรวมอยู่ในข้อมูลระดับ</w:t>
      </w:r>
      <w:r w:rsidR="005C2A7E" w:rsidRPr="00055FF8">
        <w:rPr>
          <w:rFonts w:ascii="Angsana New" w:hAnsi="Angsana New"/>
          <w:sz w:val="30"/>
          <w:szCs w:val="30"/>
          <w:cs/>
        </w:rPr>
        <w:t xml:space="preserve"> </w:t>
      </w:r>
      <w:r w:rsidR="005C2A7E" w:rsidRPr="00055FF8">
        <w:rPr>
          <w:rFonts w:ascii="Angsana New" w:hAnsi="Angsana New"/>
          <w:sz w:val="30"/>
          <w:szCs w:val="30"/>
        </w:rPr>
        <w:t>1</w:t>
      </w:r>
    </w:p>
    <w:p w14:paraId="0D846C9A" w14:textId="1198A53F" w:rsidR="005C2A7E" w:rsidRPr="00055FF8" w:rsidRDefault="005C2A7E" w:rsidP="00BD21EB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810" w:hanging="270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ข้อมูลระดับ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/>
          <w:sz w:val="30"/>
          <w:szCs w:val="30"/>
        </w:rPr>
        <w:t>3</w:t>
      </w:r>
      <w:r w:rsidR="00510662" w:rsidRPr="00055FF8">
        <w:rPr>
          <w:rFonts w:ascii="Angsana New" w:hAnsi="Angsana New"/>
          <w:sz w:val="30"/>
          <w:szCs w:val="30"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ข้อมูลที่ใช้เป็นข้อมูลไม่สามารถสังเกตได้สำหรับสินทรัพย์หรือหนี้สินนั้น</w:t>
      </w:r>
    </w:p>
    <w:p w14:paraId="2C470811" w14:textId="0429274B" w:rsidR="005C2A7E" w:rsidRPr="00055FF8" w:rsidRDefault="005C2A7E" w:rsidP="005C2A7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630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7BD07620" w14:textId="66044F51" w:rsidR="00247C96" w:rsidRPr="00055FF8" w:rsidRDefault="00A11F7D" w:rsidP="005F47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pacing w:val="-9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</w:t>
      </w:r>
      <w:r w:rsidRPr="00055FF8">
        <w:rPr>
          <w:rFonts w:ascii="Angsana New" w:hAnsi="Angsana New" w:hint="cs"/>
          <w:spacing w:val="-9"/>
          <w:sz w:val="30"/>
          <w:szCs w:val="30"/>
          <w:cs/>
        </w:rPr>
        <w:t>สินทรัพย์และสถานะการเป็นสินทรัพย์ด้วยราคาเสนอซื้อ</w:t>
      </w:r>
      <w:r w:rsidRPr="00055FF8">
        <w:rPr>
          <w:rFonts w:ascii="Angsana New" w:hAnsi="Angsana New"/>
          <w:spacing w:val="-9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9"/>
          <w:sz w:val="30"/>
          <w:szCs w:val="30"/>
          <w:cs/>
        </w:rPr>
        <w:t>และวัดมูลค่าหนี้สินและสถานะการเป็นหนี้สินด้วยราคา</w:t>
      </w:r>
      <w:r w:rsidR="00247C96" w:rsidRPr="00055FF8">
        <w:rPr>
          <w:rFonts w:ascii="Angsana New" w:hAnsi="Angsana New"/>
          <w:spacing w:val="-9"/>
          <w:sz w:val="30"/>
          <w:szCs w:val="30"/>
        </w:rPr>
        <w:t xml:space="preserve">          </w:t>
      </w:r>
      <w:r w:rsidRPr="00055FF8">
        <w:rPr>
          <w:rFonts w:ascii="Angsana New" w:hAnsi="Angsana New" w:hint="cs"/>
          <w:sz w:val="30"/>
          <w:szCs w:val="30"/>
          <w:cs/>
        </w:rPr>
        <w:t>เสนอขา</w:t>
      </w:r>
      <w:r w:rsidR="005F47F9" w:rsidRPr="00055FF8">
        <w:rPr>
          <w:rFonts w:ascii="Angsana New" w:hAnsi="Angsana New" w:hint="cs"/>
          <w:sz w:val="30"/>
          <w:szCs w:val="30"/>
          <w:cs/>
        </w:rPr>
        <w:t>ย</w:t>
      </w:r>
    </w:p>
    <w:p w14:paraId="3D73119F" w14:textId="77777777" w:rsidR="00247C96" w:rsidRPr="00055FF8" w:rsidRDefault="00247C96" w:rsidP="008D78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0B6322ED" w14:textId="64CF6E7E" w:rsidR="00545CB1" w:rsidRPr="00055FF8" w:rsidRDefault="00A11F7D" w:rsidP="009650A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ณ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วันที่รับรู้รายการเมื่อเริ่มแรกคือราคาของ</w:t>
      </w:r>
      <w:r w:rsidR="00D278C5" w:rsidRPr="00055FF8">
        <w:rPr>
          <w:rFonts w:ascii="Angsana New" w:hAnsi="Angsana New"/>
          <w:sz w:val="30"/>
          <w:szCs w:val="30"/>
        </w:rPr>
        <w:br/>
      </w:r>
      <w:r w:rsidRPr="00055FF8">
        <w:rPr>
          <w:rFonts w:ascii="Angsana New" w:hAnsi="Angsana New" w:hint="cs"/>
          <w:sz w:val="30"/>
          <w:szCs w:val="30"/>
          <w:cs/>
        </w:rPr>
        <w:t>การทำรายการ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เช่น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มูลค่ายุติธรรมของผลตอบแทนที่ให้หรือได้รับ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="0021407F" w:rsidRPr="00055FF8">
        <w:rPr>
          <w:rFonts w:ascii="Angsana New" w:hAnsi="Angsana New" w:hint="cs"/>
          <w:sz w:val="30"/>
          <w:szCs w:val="30"/>
          <w:cs/>
        </w:rPr>
        <w:t>หากกลุ่มบริษัทพิจารณาว่ามูลค่ายุติธรรมของเครื่องมือทางการเงิน</w:t>
      </w:r>
      <w:r w:rsidR="0021407F" w:rsidRPr="00055FF8">
        <w:rPr>
          <w:rFonts w:ascii="Angsana New" w:hAnsi="Angsana New"/>
          <w:sz w:val="30"/>
          <w:szCs w:val="30"/>
          <w:cs/>
        </w:rPr>
        <w:t xml:space="preserve"> </w:t>
      </w:r>
      <w:r w:rsidR="0021407F" w:rsidRPr="00055FF8">
        <w:rPr>
          <w:rFonts w:ascii="Angsana New" w:hAnsi="Angsana New" w:hint="cs"/>
          <w:sz w:val="30"/>
          <w:szCs w:val="30"/>
          <w:cs/>
        </w:rPr>
        <w:t>ณ</w:t>
      </w:r>
      <w:r w:rsidR="0021407F" w:rsidRPr="00055FF8">
        <w:rPr>
          <w:rFonts w:ascii="Angsana New" w:hAnsi="Angsana New"/>
          <w:sz w:val="30"/>
          <w:szCs w:val="30"/>
          <w:cs/>
        </w:rPr>
        <w:t xml:space="preserve"> </w:t>
      </w:r>
      <w:r w:rsidR="0021407F" w:rsidRPr="00055FF8">
        <w:rPr>
          <w:rFonts w:ascii="Angsana New" w:hAnsi="Angsana New" w:hint="cs"/>
          <w:sz w:val="30"/>
          <w:szCs w:val="30"/>
          <w:cs/>
        </w:rPr>
        <w:t>วันที่รับรู้รายการเมื่อเริ่มแรกแตกต่างจากราคาของการทำรายการ</w:t>
      </w:r>
      <w:r w:rsidR="0021407F" w:rsidRPr="00055FF8">
        <w:rPr>
          <w:rFonts w:ascii="Angsana New" w:hAnsi="Angsana New"/>
          <w:sz w:val="30"/>
          <w:szCs w:val="30"/>
          <w:cs/>
        </w:rPr>
        <w:t xml:space="preserve"> </w:t>
      </w:r>
      <w:r w:rsidR="0021407F" w:rsidRPr="00055FF8">
        <w:rPr>
          <w:rFonts w:ascii="Angsana New" w:hAnsi="Angsana New" w:hint="cs"/>
          <w:sz w:val="30"/>
          <w:szCs w:val="30"/>
          <w:cs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</w:t>
      </w:r>
      <w:r w:rsidR="0021407F" w:rsidRPr="00055FF8">
        <w:rPr>
          <w:rFonts w:ascii="Angsana New" w:hAnsi="Angsana New"/>
          <w:sz w:val="30"/>
          <w:szCs w:val="30"/>
          <w:cs/>
        </w:rPr>
        <w:t xml:space="preserve"> </w:t>
      </w:r>
      <w:r w:rsidR="0021407F" w:rsidRPr="00055FF8">
        <w:rPr>
          <w:rFonts w:ascii="Angsana New" w:hAnsi="Angsana New" w:hint="cs"/>
          <w:sz w:val="30"/>
          <w:szCs w:val="30"/>
          <w:cs/>
        </w:rPr>
        <w:t>ณ</w:t>
      </w:r>
      <w:r w:rsidR="0021407F" w:rsidRPr="00055FF8">
        <w:rPr>
          <w:rFonts w:ascii="Angsana New" w:hAnsi="Angsana New"/>
          <w:sz w:val="30"/>
          <w:szCs w:val="30"/>
          <w:cs/>
        </w:rPr>
        <w:t xml:space="preserve"> </w:t>
      </w:r>
      <w:r w:rsidR="0021407F" w:rsidRPr="00055FF8">
        <w:rPr>
          <w:rFonts w:ascii="Angsana New" w:hAnsi="Angsana New" w:hint="cs"/>
          <w:sz w:val="30"/>
          <w:szCs w:val="30"/>
          <w:cs/>
        </w:rPr>
        <w:t>วันที่รับรู้รายการเมื่อเริ่มแรกและราคาของการทำรายการและรับรู้ในกำไรหรือขาดทุนทันที</w:t>
      </w:r>
      <w:r w:rsidR="0021407F" w:rsidRPr="00055FF8">
        <w:rPr>
          <w:rFonts w:ascii="Angsana New" w:hAnsi="Angsana New"/>
          <w:sz w:val="30"/>
          <w:szCs w:val="30"/>
          <w:cs/>
        </w:rPr>
        <w:t xml:space="preserve"> </w:t>
      </w:r>
      <w:r w:rsidR="0021407F" w:rsidRPr="00055FF8">
        <w:rPr>
          <w:rFonts w:ascii="Angsana New" w:hAnsi="Angsana New" w:hint="cs"/>
          <w:sz w:val="30"/>
          <w:szCs w:val="30"/>
          <w:cs/>
        </w:rPr>
        <w:t>เว้นแต่มูลค่ายุติธรรมที่ได้มาถูกจัดลำดับชั้นการวัดมูลค่ายุติธรรมอยู่ในระดับ</w:t>
      </w:r>
      <w:r w:rsidR="0021407F" w:rsidRPr="00055FF8">
        <w:rPr>
          <w:rFonts w:ascii="Angsana New" w:hAnsi="Angsana New"/>
          <w:sz w:val="30"/>
          <w:szCs w:val="30"/>
          <w:cs/>
        </w:rPr>
        <w:t xml:space="preserve"> </w:t>
      </w:r>
      <w:r w:rsidR="001D7BA4" w:rsidRPr="00055FF8">
        <w:rPr>
          <w:rFonts w:ascii="Angsana New" w:hAnsi="Angsana New"/>
          <w:sz w:val="30"/>
          <w:szCs w:val="30"/>
        </w:rPr>
        <w:t>3</w:t>
      </w:r>
      <w:r w:rsidR="0021407F" w:rsidRPr="00055FF8">
        <w:rPr>
          <w:rFonts w:ascii="Angsana New" w:hAnsi="Angsana New"/>
          <w:sz w:val="30"/>
          <w:szCs w:val="30"/>
          <w:cs/>
        </w:rPr>
        <w:t xml:space="preserve"> </w:t>
      </w:r>
      <w:r w:rsidR="0021407F" w:rsidRPr="00055FF8">
        <w:rPr>
          <w:rFonts w:ascii="Angsana New" w:hAnsi="Angsana New" w:hint="cs"/>
          <w:sz w:val="30"/>
          <w:szCs w:val="30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6CC627DE" w14:textId="4E3F1535" w:rsidR="00F14427" w:rsidRPr="00107413" w:rsidRDefault="00107413" w:rsidP="00107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0DAB512" w14:textId="0085F157" w:rsidR="00CF62FC" w:rsidRPr="00055FF8" w:rsidRDefault="00CF62FC" w:rsidP="00826D51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hanging="630"/>
        <w:jc w:val="thaiDistribute"/>
        <w:textAlignment w:val="baseline"/>
        <w:rPr>
          <w:rFonts w:ascii="Angsana New" w:hAnsi="Angsana New"/>
          <w:b/>
          <w:bCs/>
          <w:i/>
          <w:iCs/>
          <w:sz w:val="30"/>
          <w:szCs w:val="30"/>
        </w:rPr>
      </w:pPr>
      <w:r w:rsidRPr="00055FF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รายได้</w:t>
      </w:r>
      <w:r w:rsidR="002E3F95" w:rsidRPr="00055FF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21CE17FC" w14:textId="77777777" w:rsidR="0021407F" w:rsidRPr="00114328" w:rsidRDefault="0021407F" w:rsidP="00F468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i/>
          <w:iCs/>
          <w:sz w:val="24"/>
          <w:szCs w:val="24"/>
        </w:rPr>
      </w:pPr>
    </w:p>
    <w:p w14:paraId="405AB917" w14:textId="067A6DAC" w:rsidR="00F4685E" w:rsidRPr="00055FF8" w:rsidRDefault="00F4685E" w:rsidP="00F468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i/>
          <w:iCs/>
          <w:sz w:val="30"/>
          <w:szCs w:val="30"/>
        </w:rPr>
      </w:pPr>
      <w:r w:rsidRPr="00055FF8">
        <w:rPr>
          <w:rFonts w:ascii="Angsana New" w:hAnsi="Angsana New" w:hint="cs"/>
          <w:i/>
          <w:iCs/>
          <w:sz w:val="30"/>
          <w:szCs w:val="30"/>
          <w:cs/>
        </w:rPr>
        <w:t>การรับรู้รายได้</w:t>
      </w:r>
    </w:p>
    <w:p w14:paraId="79AACC97" w14:textId="77777777" w:rsidR="004C1138" w:rsidRPr="00F96563" w:rsidRDefault="004C1138" w:rsidP="004C113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630"/>
        <w:jc w:val="thaiDistribute"/>
        <w:textAlignment w:val="baselin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1BF53F1F" w14:textId="1A69A6CD" w:rsidR="007979D6" w:rsidRPr="00055FF8" w:rsidRDefault="00BC7148" w:rsidP="00826D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="00AC2C38" w:rsidRPr="00055FF8">
        <w:rPr>
          <w:rFonts w:ascii="Angsana New" w:hAnsi="Angsana New"/>
          <w:sz w:val="30"/>
          <w:szCs w:val="30"/>
          <w:cs/>
        </w:rPr>
        <w:br/>
      </w:r>
      <w:r w:rsidRPr="00055FF8">
        <w:rPr>
          <w:rFonts w:ascii="Angsana New" w:hAnsi="Angsana New" w:hint="cs"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รายได้ที่รับรู้ไม่รวมภาษีมูลค่าเพิ่มและแสดงสุทธิจากส่วนลดการค้าและส่วนลดตามปริมาณ</w:t>
      </w:r>
    </w:p>
    <w:p w14:paraId="670C6FE6" w14:textId="632DB51A" w:rsidR="00BC7148" w:rsidRPr="00F96563" w:rsidRDefault="00BC7148" w:rsidP="004C113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630"/>
        <w:jc w:val="thaiDistribute"/>
        <w:textAlignment w:val="baseline"/>
        <w:rPr>
          <w:rFonts w:ascii="Angsana New" w:hAnsi="Angsana New"/>
          <w:sz w:val="24"/>
          <w:szCs w:val="24"/>
        </w:rPr>
      </w:pPr>
    </w:p>
    <w:p w14:paraId="6B898B85" w14:textId="0D5C7244" w:rsidR="00BC7148" w:rsidRPr="00055FF8" w:rsidRDefault="00BC7148" w:rsidP="00826D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รายได้จากการขายสินค้ารับรู้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ณ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วันที่มีการส่งมอบสินค้าให้กับลูกค้า</w:t>
      </w:r>
    </w:p>
    <w:p w14:paraId="2E9865A2" w14:textId="277FC3E8" w:rsidR="00BC7148" w:rsidRPr="00F96563" w:rsidRDefault="00BC7148" w:rsidP="00826D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24"/>
          <w:szCs w:val="24"/>
        </w:rPr>
      </w:pPr>
    </w:p>
    <w:p w14:paraId="6B8B5CC4" w14:textId="4783CD29" w:rsidR="00BC7148" w:rsidRPr="00055FF8" w:rsidRDefault="00BC7148" w:rsidP="00826D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pacing w:val="-4"/>
          <w:sz w:val="30"/>
          <w:szCs w:val="30"/>
        </w:rPr>
      </w:pPr>
      <w:r w:rsidRPr="00055FF8">
        <w:rPr>
          <w:rFonts w:ascii="Angsana New" w:hAnsi="Angsana New" w:hint="cs"/>
          <w:spacing w:val="-4"/>
          <w:sz w:val="30"/>
          <w:szCs w:val="30"/>
          <w:cs/>
        </w:rPr>
        <w:t>รายได้</w:t>
      </w:r>
      <w:r w:rsidR="002E3F95" w:rsidRPr="00055FF8">
        <w:rPr>
          <w:rFonts w:ascii="Angsana New" w:hAnsi="Angsana New" w:hint="cs"/>
          <w:spacing w:val="-4"/>
          <w:sz w:val="30"/>
          <w:szCs w:val="30"/>
          <w:cs/>
        </w:rPr>
        <w:t>จากการให้</w:t>
      </w:r>
      <w:r w:rsidRPr="00055FF8">
        <w:rPr>
          <w:rFonts w:ascii="Angsana New" w:hAnsi="Angsana New" w:hint="cs"/>
          <w:spacing w:val="-4"/>
          <w:sz w:val="30"/>
          <w:szCs w:val="30"/>
          <w:cs/>
        </w:rPr>
        <w:t>บริการรับรู้</w:t>
      </w:r>
      <w:r w:rsidR="00247C96" w:rsidRPr="00055FF8">
        <w:rPr>
          <w:rFonts w:ascii="Angsana New" w:hAnsi="Angsana New" w:hint="cs"/>
          <w:spacing w:val="-4"/>
          <w:sz w:val="30"/>
          <w:szCs w:val="30"/>
          <w:cs/>
        </w:rPr>
        <w:t>ตลอดช่วงเวลาหนึ่ง</w:t>
      </w:r>
      <w:r w:rsidRPr="00055FF8">
        <w:rPr>
          <w:rFonts w:ascii="Angsana New" w:hAnsi="Angsana New" w:hint="cs"/>
          <w:spacing w:val="-4"/>
          <w:sz w:val="30"/>
          <w:szCs w:val="30"/>
          <w:cs/>
        </w:rPr>
        <w:t>เมื่อ</w:t>
      </w:r>
      <w:r w:rsidR="002E3F95" w:rsidRPr="00055FF8">
        <w:rPr>
          <w:rFonts w:ascii="Angsana New" w:hAnsi="Angsana New" w:hint="cs"/>
          <w:spacing w:val="-4"/>
          <w:sz w:val="30"/>
          <w:szCs w:val="30"/>
          <w:cs/>
        </w:rPr>
        <w:t>ได้</w:t>
      </w:r>
      <w:r w:rsidR="00CF5B93" w:rsidRPr="00055FF8">
        <w:rPr>
          <w:rFonts w:ascii="Angsana New" w:hAnsi="Angsana New" w:hint="cs"/>
          <w:spacing w:val="-4"/>
          <w:sz w:val="30"/>
          <w:szCs w:val="30"/>
          <w:cs/>
        </w:rPr>
        <w:t>ให้</w:t>
      </w:r>
      <w:r w:rsidRPr="00055FF8">
        <w:rPr>
          <w:rFonts w:ascii="Angsana New" w:hAnsi="Angsana New" w:hint="cs"/>
          <w:spacing w:val="-4"/>
          <w:sz w:val="30"/>
          <w:szCs w:val="30"/>
          <w:cs/>
        </w:rPr>
        <w:t>บริการ</w:t>
      </w:r>
      <w:r w:rsidR="00F908AD" w:rsidRPr="00055FF8">
        <w:rPr>
          <w:rFonts w:ascii="Angsana New" w:hAnsi="Angsana New" w:hint="cs"/>
          <w:spacing w:val="-4"/>
          <w:sz w:val="30"/>
          <w:szCs w:val="30"/>
          <w:cs/>
        </w:rPr>
        <w:t xml:space="preserve"> ต้นทุนที่เกี่ยวข้องรับรู้ในกำไรหรือขาดทุนเมื่อเกิดขึ้น</w:t>
      </w:r>
    </w:p>
    <w:p w14:paraId="26153E3F" w14:textId="78A1BA71" w:rsidR="00B75A3D" w:rsidRPr="00F96563" w:rsidRDefault="00B75A3D" w:rsidP="00247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hAnsi="Angsana New" w:cstheme="minorBidi"/>
          <w:b/>
          <w:bCs/>
          <w:i/>
          <w:iCs/>
          <w:sz w:val="24"/>
          <w:szCs w:val="24"/>
        </w:rPr>
      </w:pPr>
    </w:p>
    <w:p w14:paraId="3E9ACB7C" w14:textId="194FBA36" w:rsidR="00F248BE" w:rsidRPr="00055FF8" w:rsidRDefault="00AB290D" w:rsidP="00F70DC4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hanging="630"/>
        <w:jc w:val="thaiDistribute"/>
        <w:textAlignment w:val="baseline"/>
        <w:rPr>
          <w:rFonts w:ascii="Angsana New" w:hAnsi="Angsana New"/>
          <w:b/>
          <w:bCs/>
          <w:i/>
          <w:iCs/>
          <w:sz w:val="30"/>
          <w:szCs w:val="30"/>
        </w:rPr>
      </w:pPr>
      <w:r w:rsidRPr="00055FF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ภาษีเงินได้</w:t>
      </w:r>
    </w:p>
    <w:p w14:paraId="22A775F9" w14:textId="77777777" w:rsidR="009B0606" w:rsidRPr="00F96563" w:rsidRDefault="009B0606" w:rsidP="009B06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630"/>
        <w:jc w:val="thaiDistribute"/>
        <w:textAlignment w:val="baselin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4BBEE798" w14:textId="110E8B2B" w:rsidR="00AB290D" w:rsidRPr="00055FF8" w:rsidRDefault="009B0606" w:rsidP="00F70D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หรือรายการที่รับรู้โดยตรงในส่วนของผู้ถือหุ้นหรือกำไรขาดทุนเบ็ดเสร็จอื่น</w:t>
      </w:r>
    </w:p>
    <w:p w14:paraId="0B3A6838" w14:textId="77777777" w:rsidR="009B0606" w:rsidRPr="00F96563" w:rsidRDefault="009B0606" w:rsidP="00F70D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24"/>
          <w:szCs w:val="24"/>
        </w:rPr>
      </w:pPr>
    </w:p>
    <w:p w14:paraId="02E4D22B" w14:textId="6D91BE35" w:rsidR="00AB290D" w:rsidRPr="00055FF8" w:rsidRDefault="00C32391" w:rsidP="00F70D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="00AB290D" w:rsidRPr="00055FF8">
        <w:rPr>
          <w:rFonts w:ascii="Angsana New" w:hAnsi="Angsana New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</w:t>
      </w:r>
      <w:r w:rsidR="00AB290D" w:rsidRPr="00055FF8">
        <w:rPr>
          <w:rFonts w:ascii="Angsana New" w:hAnsi="Angsana New"/>
          <w:sz w:val="30"/>
          <w:szCs w:val="30"/>
          <w:cs/>
        </w:rPr>
        <w:t xml:space="preserve"> </w:t>
      </w:r>
      <w:r w:rsidR="00AB290D" w:rsidRPr="00055FF8">
        <w:rPr>
          <w:rFonts w:ascii="Angsana New" w:hAnsi="Angsana New" w:hint="cs"/>
          <w:sz w:val="30"/>
          <w:szCs w:val="30"/>
          <w:cs/>
        </w:rPr>
        <w:t>ณ</w:t>
      </w:r>
      <w:r w:rsidR="00AB290D" w:rsidRPr="00055FF8">
        <w:rPr>
          <w:rFonts w:ascii="Angsana New" w:hAnsi="Angsana New"/>
          <w:sz w:val="30"/>
          <w:szCs w:val="30"/>
          <w:cs/>
        </w:rPr>
        <w:t xml:space="preserve"> </w:t>
      </w:r>
      <w:r w:rsidR="00AB290D" w:rsidRPr="00055FF8">
        <w:rPr>
          <w:rFonts w:ascii="Angsana New" w:hAnsi="Angsana New" w:hint="cs"/>
          <w:sz w:val="30"/>
          <w:szCs w:val="30"/>
          <w:cs/>
        </w:rPr>
        <w:t>วันที่รายงาน</w:t>
      </w:r>
      <w:r w:rsidR="00AB290D" w:rsidRPr="00055FF8">
        <w:rPr>
          <w:rFonts w:ascii="Angsana New" w:hAnsi="Angsana New"/>
          <w:sz w:val="30"/>
          <w:szCs w:val="30"/>
          <w:cs/>
        </w:rPr>
        <w:t xml:space="preserve"> </w:t>
      </w:r>
      <w:r w:rsidR="00AB290D" w:rsidRPr="00055FF8">
        <w:rPr>
          <w:rFonts w:ascii="Angsana New" w:hAnsi="Angsana New" w:hint="cs"/>
          <w:sz w:val="30"/>
          <w:szCs w:val="30"/>
          <w:cs/>
        </w:rPr>
        <w:t>ตลอดจนการปรับปรุงทางภาษีที่เกี่ยวกับรายการในปีก่อน</w:t>
      </w:r>
      <w:r w:rsidR="000633D7" w:rsidRPr="00055FF8">
        <w:rPr>
          <w:rFonts w:ascii="Angsana New" w:hAnsi="Angsana New"/>
          <w:sz w:val="30"/>
          <w:szCs w:val="30"/>
        </w:rPr>
        <w:t xml:space="preserve"> </w:t>
      </w:r>
      <w:r w:rsidR="00AB290D" w:rsidRPr="00055FF8">
        <w:rPr>
          <w:rFonts w:ascii="Angsana New" w:hAnsi="Angsana New" w:hint="cs"/>
          <w:sz w:val="30"/>
          <w:szCs w:val="30"/>
          <w:cs/>
        </w:rPr>
        <w:t>ๆ</w:t>
      </w:r>
      <w:r w:rsidR="00AB290D" w:rsidRPr="00055FF8">
        <w:rPr>
          <w:rFonts w:ascii="Angsana New" w:hAnsi="Angsana New"/>
          <w:sz w:val="30"/>
          <w:szCs w:val="30"/>
          <w:cs/>
        </w:rPr>
        <w:t xml:space="preserve"> </w:t>
      </w:r>
    </w:p>
    <w:p w14:paraId="200C1F29" w14:textId="651D6DBE" w:rsidR="005F47F9" w:rsidRPr="000E76D9" w:rsidRDefault="005F47F9" w:rsidP="005F47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hAnsi="Angsana New" w:cstheme="minorBidi"/>
          <w:sz w:val="24"/>
          <w:szCs w:val="24"/>
          <w:cs/>
        </w:rPr>
      </w:pPr>
    </w:p>
    <w:p w14:paraId="6664E505" w14:textId="442F521D" w:rsidR="00A37D66" w:rsidRPr="00055FF8" w:rsidRDefault="00C74595" w:rsidP="00F70D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ภาษีเงินได้รอการตัดบัญชีจะไม่ถูกรับรู้เมื่อเกิดจากผลแตกต่างชั่วคราวสำหรับการรับรู</w:t>
      </w:r>
      <w:r w:rsidR="00264896" w:rsidRPr="00055FF8">
        <w:rPr>
          <w:rFonts w:ascii="Angsana New" w:hAnsi="Angsana New" w:hint="cs"/>
          <w:sz w:val="30"/>
          <w:szCs w:val="30"/>
          <w:cs/>
        </w:rPr>
        <w:t>้ค่าความนิยมครั้งแรก การรับรู้</w:t>
      </w:r>
      <w:r w:rsidRPr="00055FF8">
        <w:rPr>
          <w:rFonts w:ascii="Angsana New" w:hAnsi="Angsana New" w:hint="cs"/>
          <w:sz w:val="30"/>
          <w:szCs w:val="30"/>
          <w:cs/>
        </w:rPr>
        <w:t>สินทรัพย์หรือหนี้สินในครั้งแรกซึ่งเป็นรายการที่ไม่ใช่การรวมธุรกิจ</w:t>
      </w:r>
      <w:r w:rsidR="000F23D8" w:rsidRPr="00055FF8">
        <w:rPr>
          <w:rFonts w:ascii="Angsana New" w:hAnsi="Angsana New" w:hint="cs"/>
          <w:sz w:val="30"/>
          <w:szCs w:val="30"/>
          <w:cs/>
        </w:rPr>
        <w:t>หรือไม่ส่งผลกระทบต่อกำไร</w:t>
      </w:r>
      <w:r w:rsidR="00B317CF" w:rsidRPr="00055FF8">
        <w:rPr>
          <w:rFonts w:ascii="Angsana New" w:hAnsi="Angsana New" w:hint="cs"/>
          <w:sz w:val="30"/>
          <w:szCs w:val="30"/>
          <w:cs/>
        </w:rPr>
        <w:t xml:space="preserve">ขาดทุนทางบัญชีและทางภาษี ณ วันที่เกิดรายการนั้น </w:t>
      </w:r>
      <w:r w:rsidRPr="00055FF8">
        <w:rPr>
          <w:rFonts w:ascii="Angsana New" w:hAnsi="Angsana New" w:hint="cs"/>
          <w:sz w:val="30"/>
          <w:szCs w:val="30"/>
          <w:cs/>
        </w:rPr>
        <w:t>และ</w:t>
      </w:r>
      <w:r w:rsidR="00B317CF" w:rsidRPr="00055FF8">
        <w:rPr>
          <w:rFonts w:ascii="Angsana New" w:hAnsi="Angsana New" w:hint="cs"/>
          <w:sz w:val="30"/>
          <w:szCs w:val="30"/>
          <w:cs/>
        </w:rPr>
        <w:t>ไม่ทำ</w:t>
      </w:r>
      <w:r w:rsidR="009A615D" w:rsidRPr="00055FF8">
        <w:rPr>
          <w:rFonts w:ascii="Angsana New" w:hAnsi="Angsana New" w:hint="cs"/>
          <w:sz w:val="30"/>
          <w:szCs w:val="30"/>
          <w:cs/>
        </w:rPr>
        <w:t>ใ</w:t>
      </w:r>
      <w:r w:rsidR="009E0F65" w:rsidRPr="00055FF8">
        <w:rPr>
          <w:rFonts w:ascii="Angsana New" w:hAnsi="Angsana New" w:hint="cs"/>
          <w:sz w:val="30"/>
          <w:szCs w:val="30"/>
          <w:cs/>
        </w:rPr>
        <w:t>ห</w:t>
      </w:r>
      <w:r w:rsidR="006B77F9" w:rsidRPr="00055FF8">
        <w:rPr>
          <w:rFonts w:ascii="Angsana New" w:hAnsi="Angsana New" w:hint="cs"/>
          <w:sz w:val="30"/>
          <w:szCs w:val="30"/>
          <w:cs/>
        </w:rPr>
        <w:t>้ผลแตกต่าง</w:t>
      </w:r>
      <w:r w:rsidR="00355B9D" w:rsidRPr="00055FF8">
        <w:rPr>
          <w:rFonts w:ascii="Angsana New" w:hAnsi="Angsana New" w:hint="cs"/>
          <w:sz w:val="30"/>
          <w:szCs w:val="30"/>
          <w:cs/>
        </w:rPr>
        <w:t xml:space="preserve">ชั่วคราวที่ต้องเสียภาษีและผลแตกต่างชั่วคราวที่ใช้หักภาษีมีจำนวนเท่ากัน ณ วันที่เกิดรายการนั้น </w:t>
      </w:r>
      <w:r w:rsidR="00264896" w:rsidRPr="00055FF8">
        <w:rPr>
          <w:rFonts w:ascii="Angsana New" w:hAnsi="Angsana New" w:hint="cs"/>
          <w:sz w:val="30"/>
          <w:szCs w:val="30"/>
          <w:cs/>
        </w:rPr>
        <w:t>และผลแตกต่างที่เกี่ยวข้องกับเงินลงทุนในบริษัทย่อยและ</w:t>
      </w:r>
      <w:r w:rsidR="002E3F95" w:rsidRPr="00055FF8">
        <w:rPr>
          <w:rFonts w:ascii="Angsana New" w:hAnsi="Angsana New" w:hint="cs"/>
          <w:sz w:val="30"/>
          <w:szCs w:val="30"/>
          <w:cs/>
        </w:rPr>
        <w:t>บริษัทร่วม</w:t>
      </w:r>
      <w:r w:rsidR="00264896" w:rsidRPr="00055FF8">
        <w:rPr>
          <w:rFonts w:ascii="Angsana New" w:hAnsi="Angsana New" w:hint="cs"/>
          <w:sz w:val="30"/>
          <w:szCs w:val="30"/>
          <w:cs/>
        </w:rPr>
        <w:t>หากเป็นไปได้ว่าจะไม่มีการกลับรายการ</w:t>
      </w:r>
      <w:r w:rsidR="00DE5785">
        <w:rPr>
          <w:rFonts w:ascii="Angsana New" w:hAnsi="Angsana New"/>
          <w:sz w:val="30"/>
          <w:szCs w:val="30"/>
          <w:cs/>
        </w:rPr>
        <w:br/>
      </w:r>
      <w:r w:rsidR="00264896" w:rsidRPr="00055FF8">
        <w:rPr>
          <w:rFonts w:ascii="Angsana New" w:hAnsi="Angsana New" w:hint="cs"/>
          <w:sz w:val="30"/>
          <w:szCs w:val="30"/>
          <w:cs/>
        </w:rPr>
        <w:t>ในอนาคตอันใกล้</w:t>
      </w:r>
    </w:p>
    <w:p w14:paraId="784AB0C8" w14:textId="77777777" w:rsidR="00264896" w:rsidRPr="00076505" w:rsidRDefault="00264896" w:rsidP="00F70D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24"/>
          <w:szCs w:val="24"/>
        </w:rPr>
      </w:pPr>
    </w:p>
    <w:p w14:paraId="38D340EF" w14:textId="3E56AC32" w:rsidR="003A5304" w:rsidRPr="00076505" w:rsidRDefault="003A5304" w:rsidP="000765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983700">
        <w:rPr>
          <w:rFonts w:ascii="Angsana New" w:hAnsi="Angsana New"/>
          <w:sz w:val="30"/>
          <w:szCs w:val="30"/>
          <w:cs/>
        </w:rPr>
        <w:br/>
      </w:r>
      <w:r w:rsidRPr="00055FF8">
        <w:rPr>
          <w:rFonts w:ascii="Angsana New" w:hAnsi="Angsana New" w:hint="cs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ณ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วันสิ้นรอบ</w:t>
      </w:r>
      <w:r w:rsidRPr="00376432">
        <w:rPr>
          <w:rFonts w:ascii="Angsana New" w:hAnsi="Angsana New" w:hint="cs"/>
          <w:spacing w:val="-2"/>
          <w:sz w:val="30"/>
          <w:szCs w:val="30"/>
          <w:cs/>
        </w:rPr>
        <w:t>ระยะเวลารายงาน</w:t>
      </w:r>
      <w:r w:rsidRPr="0037643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76432">
        <w:rPr>
          <w:rFonts w:ascii="Angsana New" w:hAnsi="Angsana New" w:hint="cs"/>
          <w:spacing w:val="-2"/>
          <w:sz w:val="30"/>
          <w:szCs w:val="30"/>
          <w:cs/>
        </w:rPr>
        <w:t>โดยใช้อัตราภาษีที่ประกาศใช้หรือที่คาดว่ามีผลบังคับใช้</w:t>
      </w:r>
      <w:r w:rsidRPr="0037643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76432">
        <w:rPr>
          <w:rFonts w:ascii="Angsana New" w:hAnsi="Angsana New" w:hint="cs"/>
          <w:spacing w:val="-2"/>
          <w:sz w:val="30"/>
          <w:szCs w:val="30"/>
          <w:cs/>
        </w:rPr>
        <w:t>ณ</w:t>
      </w:r>
      <w:r w:rsidRPr="0037643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76432">
        <w:rPr>
          <w:rFonts w:ascii="Angsana New" w:hAnsi="Angsana New" w:hint="cs"/>
          <w:spacing w:val="-2"/>
          <w:sz w:val="30"/>
          <w:szCs w:val="30"/>
          <w:cs/>
        </w:rPr>
        <w:t>วันที่รายงาน</w:t>
      </w:r>
      <w:r w:rsidRPr="0037643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76432">
        <w:rPr>
          <w:rFonts w:ascii="Angsana New" w:hAnsi="Angsana New" w:hint="cs"/>
          <w:spacing w:val="-2"/>
          <w:sz w:val="30"/>
          <w:szCs w:val="30"/>
          <w:cs/>
        </w:rPr>
        <w:t>ทั้งนี้</w:t>
      </w:r>
      <w:r w:rsidRPr="0037643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76432">
        <w:rPr>
          <w:rFonts w:ascii="Angsana New" w:hAnsi="Angsana New" w:hint="cs"/>
          <w:spacing w:val="-2"/>
          <w:sz w:val="30"/>
          <w:szCs w:val="30"/>
          <w:cs/>
        </w:rPr>
        <w:t>สินทรัพย์ภาษีเงินได้</w:t>
      </w:r>
      <w:r w:rsidRPr="00055FF8">
        <w:rPr>
          <w:rFonts w:ascii="Angsana New" w:hAnsi="Angsana New" w:hint="cs"/>
          <w:sz w:val="30"/>
          <w:szCs w:val="30"/>
          <w:cs/>
        </w:rPr>
        <w:t>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30EA6A0B" w14:textId="70940B6C" w:rsidR="00AD3824" w:rsidRPr="00055FF8" w:rsidRDefault="003A5304" w:rsidP="00C649F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สินทรัพย์ภาษีเงินได้รอการตัดบัญชีจะถูกทบทวน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ณ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ทุกวันที่รายงานและจะถูกปรับลดลงเท่าที่ประโยชน์ทางภาษีจะมีโอกาสถูกใช้จริง</w:t>
      </w:r>
    </w:p>
    <w:p w14:paraId="777997C6" w14:textId="54C30B3C" w:rsidR="005F47F9" w:rsidRPr="00055FF8" w:rsidRDefault="005F47F9" w:rsidP="00C51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188F1625" w14:textId="62646506" w:rsidR="007A12F2" w:rsidRPr="00055FF8" w:rsidRDefault="007A12F2" w:rsidP="0007233C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  <w:cs/>
        </w:rPr>
      </w:pPr>
      <w:r w:rsidRPr="00055FF8">
        <w:rPr>
          <w:rFonts w:ascii="Angsana New" w:eastAsia="MS Mincho" w:hAnsi="Angsana New" w:cs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5FE8435" w14:textId="77777777" w:rsidR="00466F16" w:rsidRPr="00055FF8" w:rsidRDefault="00466F16" w:rsidP="00A233FF">
      <w:pPr>
        <w:pStyle w:val="block"/>
        <w:spacing w:after="0" w:line="240" w:lineRule="auto"/>
        <w:ind w:left="0" w:right="14"/>
        <w:jc w:val="thaiDistribute"/>
        <w:rPr>
          <w:rFonts w:asciiTheme="majorBidi" w:hAnsiTheme="majorBidi" w:cs="Angsana New"/>
          <w:b/>
          <w:sz w:val="16"/>
          <w:szCs w:val="16"/>
          <w:lang w:val="en-US" w:bidi="th-TH"/>
        </w:rPr>
      </w:pPr>
    </w:p>
    <w:p w14:paraId="7BB0E3B2" w14:textId="618AF41C" w:rsidR="00924264" w:rsidRPr="00055FF8" w:rsidRDefault="009F6A3D" w:rsidP="00656467">
      <w:pPr>
        <w:pStyle w:val="block"/>
        <w:spacing w:after="0" w:line="240" w:lineRule="auto"/>
        <w:ind w:left="547" w:right="14"/>
        <w:jc w:val="thaiDistribute"/>
        <w:rPr>
          <w:rFonts w:asciiTheme="majorBidi" w:hAnsiTheme="majorBidi" w:cs="Angsana New"/>
          <w:b/>
          <w:sz w:val="30"/>
          <w:szCs w:val="30"/>
          <w:lang w:val="en-US" w:bidi="th-TH"/>
        </w:rPr>
      </w:pPr>
      <w:r w:rsidRPr="00055FF8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>ความสัมพันธ์ที่มีกับบริษัทย่อยและบริษัทร่วม</w:t>
      </w:r>
      <w:r w:rsidR="00AF165A" w:rsidRPr="00055FF8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>ได้</w:t>
      </w:r>
      <w:r w:rsidRPr="00055FF8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>เปิดเผยในหมายเหตุข้อ</w:t>
      </w:r>
      <w:r w:rsidRPr="00055FF8">
        <w:rPr>
          <w:rFonts w:asciiTheme="majorBidi" w:hAnsiTheme="majorBidi" w:cs="Angsana New"/>
          <w:b/>
          <w:sz w:val="30"/>
          <w:szCs w:val="30"/>
          <w:cs/>
          <w:lang w:val="en-US" w:bidi="th-TH"/>
        </w:rPr>
        <w:t xml:space="preserve"> </w:t>
      </w:r>
      <w:r w:rsidR="004B5FE3" w:rsidRPr="00055FF8">
        <w:rPr>
          <w:rFonts w:asciiTheme="majorBidi" w:hAnsiTheme="majorBidi" w:cs="Angsana New"/>
          <w:bCs/>
          <w:sz w:val="30"/>
          <w:szCs w:val="30"/>
          <w:lang w:val="en-US" w:bidi="th-TH"/>
        </w:rPr>
        <w:t>9</w:t>
      </w:r>
      <w:r w:rsidR="00466F16" w:rsidRPr="00055FF8">
        <w:rPr>
          <w:rFonts w:asciiTheme="majorBidi" w:hAnsiTheme="majorBidi" w:cs="Angsana New" w:hint="cs"/>
          <w:bCs/>
          <w:sz w:val="30"/>
          <w:szCs w:val="30"/>
          <w:cs/>
          <w:lang w:val="en-US" w:bidi="th-TH"/>
        </w:rPr>
        <w:t xml:space="preserve"> </w:t>
      </w:r>
      <w:r w:rsidR="00466F16" w:rsidRPr="00055FF8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>และ</w:t>
      </w:r>
      <w:r w:rsidR="00466F16" w:rsidRPr="00055FF8">
        <w:rPr>
          <w:rFonts w:asciiTheme="majorBidi" w:hAnsiTheme="majorBidi" w:cs="Angsana New" w:hint="cs"/>
          <w:bCs/>
          <w:sz w:val="30"/>
          <w:szCs w:val="30"/>
          <w:cs/>
          <w:lang w:val="en-US" w:bidi="th-TH"/>
        </w:rPr>
        <w:t xml:space="preserve"> </w:t>
      </w:r>
      <w:r w:rsidR="004B5FE3" w:rsidRPr="00055FF8">
        <w:rPr>
          <w:rFonts w:asciiTheme="majorBidi" w:hAnsiTheme="majorBidi" w:cs="Angsana New"/>
          <w:bCs/>
          <w:sz w:val="30"/>
          <w:szCs w:val="30"/>
          <w:lang w:val="en-US" w:bidi="th-TH"/>
        </w:rPr>
        <w:t>10</w:t>
      </w:r>
      <w:r w:rsidR="00656467" w:rsidRPr="00055FF8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 xml:space="preserve"> </w:t>
      </w:r>
      <w:r w:rsidR="004A10EF" w:rsidRPr="00055FF8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>สำหรับบุคคลหรือกิจการอื่น</w:t>
      </w:r>
      <w:r w:rsidR="006A4492">
        <w:rPr>
          <w:rFonts w:asciiTheme="majorBidi" w:hAnsiTheme="majorBidi" w:cs="Angsana New"/>
          <w:b/>
          <w:sz w:val="30"/>
          <w:szCs w:val="30"/>
          <w:cs/>
          <w:lang w:val="en-US" w:bidi="th-TH"/>
        </w:rPr>
        <w:br/>
      </w:r>
      <w:r w:rsidR="004A10EF" w:rsidRPr="00055FF8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>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0DEC719A" w14:textId="77777777" w:rsidR="004A10EF" w:rsidRPr="00055FF8" w:rsidRDefault="004A10EF" w:rsidP="00656467">
      <w:pPr>
        <w:pStyle w:val="block"/>
        <w:spacing w:after="0" w:line="240" w:lineRule="auto"/>
        <w:ind w:left="547" w:right="14"/>
        <w:jc w:val="thaiDistribute"/>
        <w:rPr>
          <w:rFonts w:asciiTheme="majorBidi" w:hAnsiTheme="majorBidi" w:cs="Angsana New"/>
          <w:bCs/>
          <w:sz w:val="16"/>
          <w:szCs w:val="16"/>
          <w:lang w:val="en-US" w:bidi="th-TH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620"/>
        <w:gridCol w:w="4140"/>
      </w:tblGrid>
      <w:tr w:rsidR="000A1EFA" w:rsidRPr="00055FF8" w14:paraId="634A76B3" w14:textId="77777777" w:rsidTr="002E3F95">
        <w:trPr>
          <w:trHeight w:val="15"/>
          <w:tblHeader/>
        </w:trPr>
        <w:tc>
          <w:tcPr>
            <w:tcW w:w="3780" w:type="dxa"/>
          </w:tcPr>
          <w:p w14:paraId="5839D72A" w14:textId="77777777" w:rsidR="00264EB3" w:rsidRPr="00055FF8" w:rsidRDefault="00264EB3" w:rsidP="00F3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ind w:right="-108" w:firstLine="9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3C4A80A" w14:textId="713D502E" w:rsidR="000A1EFA" w:rsidRPr="00055FF8" w:rsidRDefault="000A1EFA" w:rsidP="00F3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ind w:right="-108" w:firstLine="9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  <w:r w:rsidR="00F34CBC"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หรือบุคคล</w:t>
            </w:r>
          </w:p>
        </w:tc>
        <w:tc>
          <w:tcPr>
            <w:tcW w:w="1620" w:type="dxa"/>
          </w:tcPr>
          <w:p w14:paraId="3A6F5A0E" w14:textId="570D11F1" w:rsidR="000A1EFA" w:rsidRPr="00055FF8" w:rsidRDefault="000A1EFA" w:rsidP="00BC64D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="00F34CBC"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F34CBC"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140" w:type="dxa"/>
          </w:tcPr>
          <w:p w14:paraId="43EB743B" w14:textId="77777777" w:rsidR="00807176" w:rsidRPr="00055FF8" w:rsidRDefault="00807176" w:rsidP="00F3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ind w:left="252" w:right="-18" w:firstLine="8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CDE9D6E" w14:textId="00F7F7D6" w:rsidR="00F34CBC" w:rsidRPr="00055FF8" w:rsidRDefault="000A1EFA" w:rsidP="00F3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ind w:left="252" w:right="-18" w:firstLine="8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0C3AED" w:rsidRPr="00055FF8" w14:paraId="6CFEBED5" w14:textId="77777777" w:rsidTr="002E3F95">
        <w:trPr>
          <w:trHeight w:val="15"/>
          <w:tblHeader/>
        </w:trPr>
        <w:tc>
          <w:tcPr>
            <w:tcW w:w="3780" w:type="dxa"/>
          </w:tcPr>
          <w:p w14:paraId="2D22317F" w14:textId="77BDA6E4" w:rsidR="000C3AED" w:rsidRPr="00EB0F13" w:rsidRDefault="000C3AED" w:rsidP="000C3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EB0F13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</w:t>
            </w:r>
            <w:r w:rsidRPr="00EB0F13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EB0F13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อิน </w:t>
            </w:r>
            <w:r w:rsidRPr="00EB0F13">
              <w:rPr>
                <w:rFonts w:asciiTheme="majorBidi" w:hAnsiTheme="majorBidi" w:cs="Angsana New"/>
                <w:sz w:val="30"/>
                <w:szCs w:val="30"/>
              </w:rPr>
              <w:t>-</w:t>
            </w:r>
            <w:r w:rsidRPr="00EB0F13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EB0F13">
              <w:rPr>
                <w:rFonts w:asciiTheme="majorBidi" w:hAnsiTheme="majorBidi" w:cs="Angsana New" w:hint="cs"/>
                <w:sz w:val="30"/>
                <w:szCs w:val="30"/>
                <w:cs/>
              </w:rPr>
              <w:t>เทค</w:t>
            </w:r>
            <w:r w:rsidRPr="00EB0F13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EB0F13">
              <w:rPr>
                <w:rFonts w:asciiTheme="majorBidi" w:hAnsiTheme="majorBidi" w:cs="Angsana New" w:hint="cs"/>
                <w:sz w:val="30"/>
                <w:szCs w:val="30"/>
                <w:cs/>
              </w:rPr>
              <w:t>สตีล</w:t>
            </w:r>
            <w:r w:rsidRPr="00EB0F13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EB0F13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620" w:type="dxa"/>
          </w:tcPr>
          <w:p w14:paraId="13D1AF34" w14:textId="41B863D3" w:rsidR="000C3AED" w:rsidRPr="00055FF8" w:rsidRDefault="000C3AED" w:rsidP="000C3AE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6E3B1E1A" w14:textId="59DA7E2D" w:rsidR="000C3AED" w:rsidRPr="00055FF8" w:rsidRDefault="000C3AED" w:rsidP="000C3AED">
            <w:pPr>
              <w:tabs>
                <w:tab w:val="clear" w:pos="227"/>
              </w:tabs>
              <w:ind w:left="77" w:right="-18" w:hanging="90"/>
              <w:jc w:val="thaiDistribute"/>
              <w:rPr>
                <w:rFonts w:asciiTheme="majorBidi" w:hAnsiTheme="majorBidi" w:cs="Angsana New"/>
                <w:spacing w:val="-6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pacing w:val="-6"/>
                <w:sz w:val="30"/>
                <w:szCs w:val="30"/>
                <w:cs/>
              </w:rPr>
              <w:t>ผู้ถือหุ้นมีความสัมพันธ์ทางครอบครัวกับกรรมการ</w:t>
            </w:r>
          </w:p>
        </w:tc>
      </w:tr>
      <w:tr w:rsidR="000C3AED" w:rsidRPr="00055FF8" w14:paraId="59650575" w14:textId="77777777" w:rsidTr="002E3F95">
        <w:trPr>
          <w:trHeight w:val="15"/>
          <w:tblHeader/>
        </w:trPr>
        <w:tc>
          <w:tcPr>
            <w:tcW w:w="3780" w:type="dxa"/>
          </w:tcPr>
          <w:p w14:paraId="6D8BE8A0" w14:textId="2EE55345" w:rsidR="000C3AED" w:rsidRPr="00EB0F13" w:rsidRDefault="000C3AED" w:rsidP="000C3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rPr>
                <w:rFonts w:asciiTheme="majorBidi" w:hAnsiTheme="majorBidi" w:cs="Angsana New"/>
                <w:sz w:val="30"/>
                <w:szCs w:val="30"/>
              </w:rPr>
            </w:pPr>
            <w:r w:rsidRPr="00EB0F13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</w:t>
            </w:r>
            <w:r w:rsidR="00A60B7F" w:rsidRPr="00EB0F13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A60B7F" w:rsidRPr="00EB0F13">
              <w:rPr>
                <w:rFonts w:asciiTheme="majorBidi" w:hAnsiTheme="majorBidi" w:cs="Angsana New" w:hint="cs"/>
                <w:sz w:val="30"/>
                <w:szCs w:val="30"/>
                <w:cs/>
              </w:rPr>
              <w:t>บีพีซี</w:t>
            </w:r>
            <w:r w:rsidR="00A60B7F" w:rsidRPr="00EB0F13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A60B7F" w:rsidRPr="00EB0F13">
              <w:rPr>
                <w:rFonts w:asciiTheme="majorBidi" w:hAnsiTheme="majorBidi" w:cs="Angsana New" w:hint="cs"/>
                <w:sz w:val="30"/>
                <w:szCs w:val="30"/>
                <w:cs/>
              </w:rPr>
              <w:t>แลนด์</w:t>
            </w:r>
            <w:r w:rsidR="00A60B7F" w:rsidRPr="00EB0F13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A60B7F" w:rsidRPr="00EB0F13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620" w:type="dxa"/>
          </w:tcPr>
          <w:p w14:paraId="2B6832D2" w14:textId="1B2CEFDC" w:rsidR="000C3AED" w:rsidRPr="00055FF8" w:rsidRDefault="000C3AED" w:rsidP="000C3AED">
            <w:pPr>
              <w:ind w:left="-108" w:right="-108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57725CF5" w14:textId="25FA8598" w:rsidR="000C3AED" w:rsidRPr="00055FF8" w:rsidRDefault="000C3AED" w:rsidP="000C3AED">
            <w:pPr>
              <w:tabs>
                <w:tab w:val="clear" w:pos="227"/>
              </w:tabs>
              <w:ind w:left="77" w:right="-18" w:hanging="90"/>
              <w:jc w:val="thaiDistribute"/>
              <w:rPr>
                <w:rFonts w:asciiTheme="majorBidi" w:hAnsiTheme="majorBidi" w:cs="Angsana New"/>
                <w:spacing w:val="-6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pacing w:val="-6"/>
                <w:sz w:val="30"/>
                <w:szCs w:val="30"/>
                <w:cs/>
              </w:rPr>
              <w:t>ผู้ถือหุ้นมีความสัมพันธ์ทางครอบครัวกับกรรมการ</w:t>
            </w:r>
          </w:p>
        </w:tc>
      </w:tr>
      <w:tr w:rsidR="00F657E5" w:rsidRPr="00055FF8" w14:paraId="258AED11" w14:textId="77777777" w:rsidTr="002E3F95">
        <w:trPr>
          <w:trHeight w:val="15"/>
        </w:trPr>
        <w:tc>
          <w:tcPr>
            <w:tcW w:w="3780" w:type="dxa"/>
          </w:tcPr>
          <w:p w14:paraId="653AB02B" w14:textId="008513B4" w:rsidR="00F657E5" w:rsidRPr="00356CDE" w:rsidRDefault="006A56BC" w:rsidP="00F657E5">
            <w:pPr>
              <w:ind w:right="-108"/>
              <w:jc w:val="both"/>
              <w:rPr>
                <w:rFonts w:asciiTheme="majorBidi" w:hAnsiTheme="majorBidi" w:cs="Angsana New"/>
                <w:sz w:val="30"/>
                <w:szCs w:val="30"/>
                <w:highlight w:val="yellow"/>
                <w:cs/>
              </w:rPr>
            </w:pPr>
            <w:r w:rsidRPr="006143BC">
              <w:rPr>
                <w:rFonts w:asciiTheme="majorBidi" w:hAnsiTheme="majorBidi" w:cs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620" w:type="dxa"/>
          </w:tcPr>
          <w:p w14:paraId="17855264" w14:textId="2E4118BD" w:rsidR="00F657E5" w:rsidRPr="00055FF8" w:rsidRDefault="00F657E5" w:rsidP="00F657E5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70B687F6" w14:textId="5DCB6019" w:rsidR="00F657E5" w:rsidRPr="00055FF8" w:rsidRDefault="006A56BC" w:rsidP="00F657E5">
            <w:pPr>
              <w:tabs>
                <w:tab w:val="clear" w:pos="227"/>
                <w:tab w:val="clear" w:pos="454"/>
                <w:tab w:val="left" w:pos="257"/>
              </w:tabs>
              <w:ind w:left="252" w:right="-18" w:hanging="252"/>
              <w:jc w:val="thaiDistribute"/>
              <w:rPr>
                <w:rFonts w:asciiTheme="majorBidi" w:hAnsiTheme="majorBidi" w:cs="Angsana New"/>
                <w:spacing w:val="-6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pacing w:val="-4"/>
                <w:sz w:val="30"/>
                <w:szCs w:val="30"/>
                <w:cs/>
              </w:rPr>
              <w:t>บุคคลที่มีอำนาจและความรับผิดชอบในการวางแผนสั่งการและควบคุมกิจกรรมต่าง</w:t>
            </w:r>
            <w:r w:rsidRPr="00055FF8">
              <w:rPr>
                <w:rFonts w:asciiTheme="majorBidi" w:hAnsiTheme="majorBidi" w:cs="Angsana New"/>
                <w:spacing w:val="-4"/>
                <w:sz w:val="30"/>
                <w:szCs w:val="30"/>
              </w:rPr>
              <w:t xml:space="preserve"> </w:t>
            </w:r>
            <w:r w:rsidRPr="00055FF8">
              <w:rPr>
                <w:rFonts w:asciiTheme="majorBidi" w:hAnsiTheme="majorBidi" w:cs="Angsana New" w:hint="cs"/>
                <w:spacing w:val="-4"/>
                <w:sz w:val="30"/>
                <w:szCs w:val="30"/>
                <w:cs/>
              </w:rPr>
              <w:t xml:space="preserve">ๆ ของกลุ่มบริษัท ไม่ว่าทางตรงหรือทางอ้อม ทั้งนี้ รวมถึงกรรมการของกลุ่มบริษัท </w:t>
            </w:r>
            <w:r w:rsidRPr="00055FF8">
              <w:rPr>
                <w:rFonts w:asciiTheme="majorBidi" w:hAnsiTheme="majorBidi" w:cs="Angsana New"/>
                <w:spacing w:val="-4"/>
                <w:sz w:val="30"/>
                <w:szCs w:val="30"/>
              </w:rPr>
              <w:t>(</w:t>
            </w:r>
            <w:r w:rsidRPr="00055FF8">
              <w:rPr>
                <w:rFonts w:asciiTheme="majorBidi" w:hAnsiTheme="majorBidi" w:cs="Angsana New" w:hint="cs"/>
                <w:spacing w:val="-4"/>
                <w:sz w:val="30"/>
                <w:szCs w:val="30"/>
                <w:cs/>
              </w:rPr>
              <w:t>ไม่ว่าจะทำหน้าที่ในระดับผู้บริหารหรือไม่</w:t>
            </w:r>
            <w:r w:rsidRPr="00055FF8">
              <w:rPr>
                <w:rFonts w:asciiTheme="majorBidi" w:hAnsiTheme="majorBidi" w:cs="Angsana New"/>
                <w:spacing w:val="-4"/>
                <w:sz w:val="30"/>
                <w:szCs w:val="30"/>
              </w:rPr>
              <w:t>)</w:t>
            </w:r>
          </w:p>
        </w:tc>
      </w:tr>
    </w:tbl>
    <w:p w14:paraId="15B85B77" w14:textId="69E3B72E" w:rsidR="002E3F95" w:rsidRPr="00055FF8" w:rsidRDefault="002E3F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</w:p>
    <w:tbl>
      <w:tblPr>
        <w:tblW w:w="92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081"/>
        <w:gridCol w:w="236"/>
        <w:gridCol w:w="1024"/>
        <w:gridCol w:w="271"/>
        <w:gridCol w:w="1042"/>
        <w:gridCol w:w="239"/>
        <w:gridCol w:w="1087"/>
      </w:tblGrid>
      <w:tr w:rsidR="00B45520" w:rsidRPr="00055FF8" w14:paraId="2DC97CF3" w14:textId="77777777" w:rsidTr="002E3F95">
        <w:trPr>
          <w:tblHeader/>
        </w:trPr>
        <w:tc>
          <w:tcPr>
            <w:tcW w:w="4229" w:type="dxa"/>
          </w:tcPr>
          <w:p w14:paraId="0B78FCFA" w14:textId="5FFDF527" w:rsidR="00B45520" w:rsidRPr="00055FF8" w:rsidRDefault="0008199C" w:rsidP="0008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55FF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41" w:type="dxa"/>
            <w:gridSpan w:val="3"/>
          </w:tcPr>
          <w:p w14:paraId="3B8DC2CF" w14:textId="77777777" w:rsidR="00B45520" w:rsidRPr="00055FF8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48775DAF" w14:textId="77777777" w:rsidR="00B45520" w:rsidRPr="00055FF8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8" w:type="dxa"/>
            <w:gridSpan w:val="3"/>
          </w:tcPr>
          <w:p w14:paraId="2651DE4A" w14:textId="77777777" w:rsidR="00B45520" w:rsidRPr="00055FF8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5520" w:rsidRPr="00055FF8" w14:paraId="2FA96B5C" w14:textId="77777777" w:rsidTr="002E3F95">
        <w:trPr>
          <w:tblHeader/>
        </w:trPr>
        <w:tc>
          <w:tcPr>
            <w:tcW w:w="4229" w:type="dxa"/>
          </w:tcPr>
          <w:p w14:paraId="25CB355E" w14:textId="163EE0F8" w:rsidR="00B45520" w:rsidRPr="00055FF8" w:rsidRDefault="008B535E" w:rsidP="008B53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1" w:type="dxa"/>
          </w:tcPr>
          <w:p w14:paraId="7FCB2EBC" w14:textId="7BC85EA4" w:rsidR="00B45520" w:rsidRPr="00055FF8" w:rsidRDefault="00E43333" w:rsidP="0008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30CCEF77" w14:textId="77777777" w:rsidR="00B45520" w:rsidRPr="00055FF8" w:rsidRDefault="00B45520" w:rsidP="00B45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10B63CC" w14:textId="378055BA" w:rsidR="00B45520" w:rsidRPr="00055FF8" w:rsidRDefault="00E43333" w:rsidP="0008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1" w:type="dxa"/>
          </w:tcPr>
          <w:p w14:paraId="6D007275" w14:textId="77777777" w:rsidR="00B45520" w:rsidRPr="00055FF8" w:rsidRDefault="00B45520" w:rsidP="00B45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4533DB2E" w14:textId="4D1B6B3A" w:rsidR="00B45520" w:rsidRPr="00055FF8" w:rsidRDefault="00E43333" w:rsidP="0008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3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39" w:type="dxa"/>
          </w:tcPr>
          <w:p w14:paraId="716C441B" w14:textId="77777777" w:rsidR="00B45520" w:rsidRPr="00055FF8" w:rsidRDefault="00B45520" w:rsidP="00B45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617DBC30" w14:textId="4348CFA7" w:rsidR="00B45520" w:rsidRPr="00055FF8" w:rsidRDefault="00E43333" w:rsidP="0008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5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B45520" w:rsidRPr="00055FF8" w14:paraId="48145E54" w14:textId="77777777" w:rsidTr="002E3F95">
        <w:trPr>
          <w:tblHeader/>
        </w:trPr>
        <w:tc>
          <w:tcPr>
            <w:tcW w:w="4229" w:type="dxa"/>
          </w:tcPr>
          <w:p w14:paraId="11886DCF" w14:textId="77777777" w:rsidR="00B45520" w:rsidRPr="00055FF8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980" w:type="dxa"/>
            <w:gridSpan w:val="7"/>
          </w:tcPr>
          <w:p w14:paraId="39E95951" w14:textId="77777777" w:rsidR="00B45520" w:rsidRPr="00055FF8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5520" w:rsidRPr="00055FF8" w14:paraId="26767B12" w14:textId="77777777" w:rsidTr="002E3F95">
        <w:tc>
          <w:tcPr>
            <w:tcW w:w="4229" w:type="dxa"/>
          </w:tcPr>
          <w:p w14:paraId="5073978E" w14:textId="77777777" w:rsidR="00B45520" w:rsidRPr="00055FF8" w:rsidRDefault="00B45520" w:rsidP="00DB3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1" w:type="dxa"/>
          </w:tcPr>
          <w:p w14:paraId="7D89F0A8" w14:textId="77777777" w:rsidR="00B45520" w:rsidRPr="00055FF8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E26793" w14:textId="77777777" w:rsidR="00B45520" w:rsidRPr="00055FF8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  <w:tab w:val="decimal" w:pos="892"/>
              </w:tabs>
              <w:spacing w:after="0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BAC46B3" w14:textId="77777777" w:rsidR="00B45520" w:rsidRPr="00055FF8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3B2101C4" w14:textId="77777777" w:rsidR="00B45520" w:rsidRPr="00055FF8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7C4D93A4" w14:textId="77777777" w:rsidR="00B45520" w:rsidRPr="00055FF8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4725F9CE" w14:textId="77777777" w:rsidR="00B45520" w:rsidRPr="00055FF8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16ED3E29" w14:textId="77777777" w:rsidR="00B45520" w:rsidRPr="00055FF8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96B96" w:rsidRPr="00055FF8" w14:paraId="51B4551C" w14:textId="77777777" w:rsidTr="002E3F95">
        <w:tc>
          <w:tcPr>
            <w:tcW w:w="4229" w:type="dxa"/>
          </w:tcPr>
          <w:p w14:paraId="2A5C22A7" w14:textId="713A6743" w:rsidR="00496B96" w:rsidRPr="00055FF8" w:rsidRDefault="00496B96" w:rsidP="00496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081" w:type="dxa"/>
          </w:tcPr>
          <w:p w14:paraId="2BAA3497" w14:textId="736302C3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 xml:space="preserve">             -</w:t>
            </w:r>
          </w:p>
        </w:tc>
        <w:tc>
          <w:tcPr>
            <w:tcW w:w="236" w:type="dxa"/>
          </w:tcPr>
          <w:p w14:paraId="3BB0491E" w14:textId="7777777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4F1C994" w14:textId="5A1DCA20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 xml:space="preserve">             -</w:t>
            </w:r>
          </w:p>
        </w:tc>
        <w:tc>
          <w:tcPr>
            <w:tcW w:w="271" w:type="dxa"/>
          </w:tcPr>
          <w:p w14:paraId="7ACF301E" w14:textId="7777777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7975EAC0" w14:textId="104380B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156,249</w:t>
            </w:r>
          </w:p>
        </w:tc>
        <w:tc>
          <w:tcPr>
            <w:tcW w:w="239" w:type="dxa"/>
          </w:tcPr>
          <w:p w14:paraId="3BBBD1B2" w14:textId="7777777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2F685C94" w14:textId="7518AD63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375,533</w:t>
            </w:r>
          </w:p>
        </w:tc>
      </w:tr>
      <w:tr w:rsidR="00496B96" w:rsidRPr="00055FF8" w14:paraId="6455B9DE" w14:textId="77777777" w:rsidTr="002E3F95">
        <w:tc>
          <w:tcPr>
            <w:tcW w:w="4229" w:type="dxa"/>
          </w:tcPr>
          <w:p w14:paraId="0E31E79F" w14:textId="13D7E3A4" w:rsidR="00496B96" w:rsidRPr="00055FF8" w:rsidRDefault="00496B96" w:rsidP="00496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1" w:type="dxa"/>
          </w:tcPr>
          <w:p w14:paraId="2B8F6713" w14:textId="386DF6F0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 xml:space="preserve">             -</w:t>
            </w:r>
          </w:p>
        </w:tc>
        <w:tc>
          <w:tcPr>
            <w:tcW w:w="236" w:type="dxa"/>
          </w:tcPr>
          <w:p w14:paraId="3772131A" w14:textId="7777777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07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2E53A610" w14:textId="05CA438D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 xml:space="preserve">             -</w:t>
            </w:r>
          </w:p>
        </w:tc>
        <w:tc>
          <w:tcPr>
            <w:tcW w:w="271" w:type="dxa"/>
          </w:tcPr>
          <w:p w14:paraId="5A167094" w14:textId="7777777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42" w:type="dxa"/>
            <w:shd w:val="clear" w:color="auto" w:fill="FFFFFF" w:themeFill="background1"/>
          </w:tcPr>
          <w:p w14:paraId="29E9C385" w14:textId="51A2A484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6,246</w:t>
            </w:r>
          </w:p>
        </w:tc>
        <w:tc>
          <w:tcPr>
            <w:tcW w:w="239" w:type="dxa"/>
          </w:tcPr>
          <w:p w14:paraId="07FE926C" w14:textId="7777777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4C43E930" w14:textId="4F6089B6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6,271</w:t>
            </w:r>
          </w:p>
        </w:tc>
      </w:tr>
      <w:tr w:rsidR="00496B96" w:rsidRPr="00055FF8" w14:paraId="0656FA73" w14:textId="77777777">
        <w:tc>
          <w:tcPr>
            <w:tcW w:w="4229" w:type="dxa"/>
          </w:tcPr>
          <w:p w14:paraId="47C854E9" w14:textId="383E26E7" w:rsidR="00496B96" w:rsidRPr="00055FF8" w:rsidRDefault="00496B96" w:rsidP="00496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081" w:type="dxa"/>
          </w:tcPr>
          <w:p w14:paraId="6B6E519F" w14:textId="6DA73804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 xml:space="preserve">             -</w:t>
            </w:r>
          </w:p>
        </w:tc>
        <w:tc>
          <w:tcPr>
            <w:tcW w:w="236" w:type="dxa"/>
          </w:tcPr>
          <w:p w14:paraId="023E3EF2" w14:textId="7777777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07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290178E5" w14:textId="588E1F6E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 xml:space="preserve">             -</w:t>
            </w:r>
          </w:p>
        </w:tc>
        <w:tc>
          <w:tcPr>
            <w:tcW w:w="271" w:type="dxa"/>
          </w:tcPr>
          <w:p w14:paraId="3887BEC3" w14:textId="7777777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42" w:type="dxa"/>
          </w:tcPr>
          <w:p w14:paraId="4AAE19F4" w14:textId="48683EFA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630</w:t>
            </w:r>
          </w:p>
        </w:tc>
        <w:tc>
          <w:tcPr>
            <w:tcW w:w="239" w:type="dxa"/>
          </w:tcPr>
          <w:p w14:paraId="14267AB0" w14:textId="7777777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233D6BA2" w14:textId="3E5D6502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2,091</w:t>
            </w:r>
          </w:p>
        </w:tc>
      </w:tr>
      <w:tr w:rsidR="00496B96" w:rsidRPr="00055FF8" w14:paraId="6611724C" w14:textId="77777777" w:rsidTr="002E3F95">
        <w:tc>
          <w:tcPr>
            <w:tcW w:w="4229" w:type="dxa"/>
          </w:tcPr>
          <w:p w14:paraId="437C5906" w14:textId="0416B671" w:rsidR="00496B96" w:rsidRPr="00055FF8" w:rsidRDefault="00496B96" w:rsidP="00496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1" w:type="dxa"/>
          </w:tcPr>
          <w:p w14:paraId="14700D9B" w14:textId="460B4766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 xml:space="preserve">             -</w:t>
            </w:r>
          </w:p>
        </w:tc>
        <w:tc>
          <w:tcPr>
            <w:tcW w:w="236" w:type="dxa"/>
          </w:tcPr>
          <w:p w14:paraId="29C69F4B" w14:textId="7777777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07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43D9CBA0" w14:textId="677744C9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 xml:space="preserve">             -</w:t>
            </w:r>
          </w:p>
        </w:tc>
        <w:tc>
          <w:tcPr>
            <w:tcW w:w="271" w:type="dxa"/>
          </w:tcPr>
          <w:p w14:paraId="156588A0" w14:textId="7777777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42" w:type="dxa"/>
          </w:tcPr>
          <w:p w14:paraId="7337313F" w14:textId="496CA16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 xml:space="preserve">             -</w:t>
            </w:r>
          </w:p>
        </w:tc>
        <w:tc>
          <w:tcPr>
            <w:tcW w:w="239" w:type="dxa"/>
          </w:tcPr>
          <w:p w14:paraId="276936E6" w14:textId="7777777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0A6BD685" w14:textId="2A58717E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</w:tr>
      <w:tr w:rsidR="00496B96" w:rsidRPr="00055FF8" w14:paraId="4AAB5CD3" w14:textId="77777777" w:rsidTr="002E3F95">
        <w:tc>
          <w:tcPr>
            <w:tcW w:w="4229" w:type="dxa"/>
          </w:tcPr>
          <w:p w14:paraId="51D2C406" w14:textId="03100642" w:rsidR="00496B96" w:rsidRPr="00055FF8" w:rsidRDefault="00496B96" w:rsidP="00496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1DB70781" w14:textId="18CCC71A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00" w:lineRule="exact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A793DE" w14:textId="7777777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00" w:lineRule="exact"/>
              <w:ind w:left="-126" w:right="-107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64E0615F" w14:textId="02FF01F9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00" w:lineRule="exact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0F045C6C" w14:textId="7777777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00" w:lineRule="exact"/>
              <w:ind w:left="-126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42" w:type="dxa"/>
          </w:tcPr>
          <w:p w14:paraId="355A45B8" w14:textId="7777777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00" w:lineRule="exact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63317D4E" w14:textId="7777777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00" w:lineRule="exact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7CA114E4" w14:textId="0BFB698E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00" w:lineRule="exact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96B96" w:rsidRPr="00055FF8" w14:paraId="37781401" w14:textId="77777777" w:rsidTr="002E3F95">
        <w:tc>
          <w:tcPr>
            <w:tcW w:w="4229" w:type="dxa"/>
          </w:tcPr>
          <w:p w14:paraId="2B14D702" w14:textId="470D13A0" w:rsidR="00496B96" w:rsidRPr="00055FF8" w:rsidRDefault="00496B96" w:rsidP="00496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1" w:type="dxa"/>
          </w:tcPr>
          <w:p w14:paraId="59891EB9" w14:textId="7B164604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6C857B" w14:textId="7777777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A49BD90" w14:textId="20890FAD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9FA1D26" w14:textId="7777777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7B3CFA7E" w14:textId="7777777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6D629CBF" w14:textId="7777777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7B2437A8" w14:textId="452B1C04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1"/>
                <w:tab w:val="decimal" w:pos="835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96B96" w:rsidRPr="00055FF8" w14:paraId="2B9A17E5" w14:textId="77777777">
        <w:tc>
          <w:tcPr>
            <w:tcW w:w="4229" w:type="dxa"/>
          </w:tcPr>
          <w:p w14:paraId="36A50629" w14:textId="1D2686CB" w:rsidR="00496B96" w:rsidRPr="00055FF8" w:rsidRDefault="00496B96" w:rsidP="00496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1" w:type="dxa"/>
          </w:tcPr>
          <w:p w14:paraId="73EA32E0" w14:textId="75D6835E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1,681,509</w:t>
            </w:r>
          </w:p>
        </w:tc>
        <w:tc>
          <w:tcPr>
            <w:tcW w:w="236" w:type="dxa"/>
          </w:tcPr>
          <w:p w14:paraId="7AAEAF5C" w14:textId="7777777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0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A8A6385" w14:textId="63EA7DA1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1,945,040</w:t>
            </w:r>
          </w:p>
        </w:tc>
        <w:tc>
          <w:tcPr>
            <w:tcW w:w="271" w:type="dxa"/>
          </w:tcPr>
          <w:p w14:paraId="4A18ABF9" w14:textId="7777777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2F8A5450" w14:textId="56DD4E5B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1,681,509</w:t>
            </w:r>
          </w:p>
        </w:tc>
        <w:tc>
          <w:tcPr>
            <w:tcW w:w="239" w:type="dxa"/>
          </w:tcPr>
          <w:p w14:paraId="68D14745" w14:textId="7777777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3FA80379" w14:textId="0456ABB4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1,945,040</w:t>
            </w:r>
          </w:p>
        </w:tc>
      </w:tr>
      <w:tr w:rsidR="00496B96" w:rsidRPr="00055FF8" w14:paraId="16ED294C" w14:textId="77777777">
        <w:tc>
          <w:tcPr>
            <w:tcW w:w="4229" w:type="dxa"/>
          </w:tcPr>
          <w:p w14:paraId="5872F24C" w14:textId="7DD6F765" w:rsidR="00496B96" w:rsidRPr="00055FF8" w:rsidRDefault="00496B96" w:rsidP="00496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1" w:type="dxa"/>
          </w:tcPr>
          <w:p w14:paraId="4CC641AC" w14:textId="417AA722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CD24B2F" w14:textId="7777777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0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A9B32E6" w14:textId="4D9B4A8D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110,000</w:t>
            </w:r>
          </w:p>
        </w:tc>
        <w:tc>
          <w:tcPr>
            <w:tcW w:w="271" w:type="dxa"/>
          </w:tcPr>
          <w:p w14:paraId="0EFC7FE5" w14:textId="7777777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07C31B9C" w14:textId="0313E243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6306D19D" w14:textId="7777777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17A458BE" w14:textId="561A2D6E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110,000</w:t>
            </w:r>
          </w:p>
        </w:tc>
      </w:tr>
      <w:tr w:rsidR="00496B96" w:rsidRPr="00055FF8" w14:paraId="76B7D2F6" w14:textId="77777777">
        <w:tc>
          <w:tcPr>
            <w:tcW w:w="4229" w:type="dxa"/>
          </w:tcPr>
          <w:p w14:paraId="32AEA527" w14:textId="1E31E901" w:rsidR="00496B96" w:rsidRPr="00055FF8" w:rsidRDefault="00496B96" w:rsidP="00496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1" w:type="dxa"/>
          </w:tcPr>
          <w:p w14:paraId="7102A88D" w14:textId="1FA01C70" w:rsidR="00496B96" w:rsidRPr="00055FF8" w:rsidRDefault="008F3959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E090BD5" w14:textId="7777777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0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C179F5B" w14:textId="4DC24EC4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1,460</w:t>
            </w:r>
          </w:p>
        </w:tc>
        <w:tc>
          <w:tcPr>
            <w:tcW w:w="271" w:type="dxa"/>
          </w:tcPr>
          <w:p w14:paraId="014929A6" w14:textId="7777777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6ECF72A2" w14:textId="4ADD1CA1" w:rsidR="00496B96" w:rsidRPr="00055FF8" w:rsidRDefault="008F3959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276DACF0" w14:textId="7777777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35902A69" w14:textId="52B8C34E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1,460</w:t>
            </w:r>
          </w:p>
        </w:tc>
      </w:tr>
      <w:tr w:rsidR="00496B96" w:rsidRPr="00055FF8" w14:paraId="4F61862A" w14:textId="77777777" w:rsidTr="002E3F95">
        <w:tc>
          <w:tcPr>
            <w:tcW w:w="4229" w:type="dxa"/>
          </w:tcPr>
          <w:p w14:paraId="39856C6B" w14:textId="5D072A50" w:rsidR="00496B96" w:rsidRPr="00055FF8" w:rsidRDefault="00496B96" w:rsidP="00496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1" w:type="dxa"/>
          </w:tcPr>
          <w:p w14:paraId="4E9D1A5D" w14:textId="4F9915D0" w:rsidR="00496B96" w:rsidRPr="00055FF8" w:rsidRDefault="00C32814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2,627,151</w:t>
            </w:r>
          </w:p>
        </w:tc>
        <w:tc>
          <w:tcPr>
            <w:tcW w:w="236" w:type="dxa"/>
          </w:tcPr>
          <w:p w14:paraId="7C094549" w14:textId="7777777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AB40A1E" w14:textId="728FF8B0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>2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>307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>544</w:t>
            </w:r>
          </w:p>
        </w:tc>
        <w:tc>
          <w:tcPr>
            <w:tcW w:w="271" w:type="dxa"/>
          </w:tcPr>
          <w:p w14:paraId="37F4D978" w14:textId="7777777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4747AFC1" w14:textId="43C7EE1A" w:rsidR="00496B96" w:rsidRPr="00055FF8" w:rsidRDefault="00C32814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2,627,151</w:t>
            </w:r>
          </w:p>
        </w:tc>
        <w:tc>
          <w:tcPr>
            <w:tcW w:w="239" w:type="dxa"/>
          </w:tcPr>
          <w:p w14:paraId="242E4CD1" w14:textId="7777777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1F45AF44" w14:textId="6FB2AAD2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>2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>307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>544</w:t>
            </w:r>
          </w:p>
        </w:tc>
      </w:tr>
      <w:tr w:rsidR="00496B96" w:rsidRPr="00055FF8" w14:paraId="71645FEB" w14:textId="77777777" w:rsidTr="002E3F95">
        <w:tc>
          <w:tcPr>
            <w:tcW w:w="4229" w:type="dxa"/>
          </w:tcPr>
          <w:p w14:paraId="28544D16" w14:textId="562CF16E" w:rsidR="00496B96" w:rsidRPr="00A926BC" w:rsidRDefault="00496B96" w:rsidP="00496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D16752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081" w:type="dxa"/>
          </w:tcPr>
          <w:p w14:paraId="451E1AC9" w14:textId="637EC2AA" w:rsidR="00496B96" w:rsidRPr="00055FF8" w:rsidRDefault="00D16752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358</w:t>
            </w:r>
          </w:p>
        </w:tc>
        <w:tc>
          <w:tcPr>
            <w:tcW w:w="236" w:type="dxa"/>
          </w:tcPr>
          <w:p w14:paraId="2EF66A09" w14:textId="7777777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92"/>
              </w:tabs>
              <w:spacing w:after="0"/>
              <w:ind w:left="-108" w:right="-10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E4EAD04" w14:textId="16152B01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>250</w:t>
            </w:r>
          </w:p>
        </w:tc>
        <w:tc>
          <w:tcPr>
            <w:tcW w:w="271" w:type="dxa"/>
          </w:tcPr>
          <w:p w14:paraId="6B5052CF" w14:textId="7777777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0385BFAC" w14:textId="67BA0C03" w:rsidR="00496B96" w:rsidRPr="00055FF8" w:rsidRDefault="004B73C3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358</w:t>
            </w:r>
          </w:p>
        </w:tc>
        <w:tc>
          <w:tcPr>
            <w:tcW w:w="239" w:type="dxa"/>
          </w:tcPr>
          <w:p w14:paraId="3D16CF53" w14:textId="7777777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2F1C7294" w14:textId="000F9D15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250</w:t>
            </w:r>
          </w:p>
        </w:tc>
      </w:tr>
      <w:tr w:rsidR="00496B96" w:rsidRPr="00055FF8" w14:paraId="5F0961B4" w14:textId="77777777" w:rsidTr="002E3F95">
        <w:trPr>
          <w:trHeight w:val="245"/>
        </w:trPr>
        <w:tc>
          <w:tcPr>
            <w:tcW w:w="4229" w:type="dxa"/>
          </w:tcPr>
          <w:p w14:paraId="003B0CDC" w14:textId="51E4C2A8" w:rsidR="00496B96" w:rsidRPr="00055FF8" w:rsidRDefault="00496B96" w:rsidP="00496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7469043F" w14:textId="7777777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00" w:lineRule="exact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BD4EB28" w14:textId="7777777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92"/>
              </w:tabs>
              <w:spacing w:after="0" w:line="200" w:lineRule="exact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24E58F0" w14:textId="500C7ACD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00" w:lineRule="exact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02B6CF53" w14:textId="7777777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00" w:lineRule="exact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3A3C585A" w14:textId="7777777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00" w:lineRule="exact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38164D30" w14:textId="7777777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00" w:lineRule="exact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4A9C08C6" w14:textId="09CFE72A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00" w:lineRule="exact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96B96" w:rsidRPr="00055FF8" w14:paraId="09E14D54" w14:textId="77777777" w:rsidTr="002E3F95">
        <w:tc>
          <w:tcPr>
            <w:tcW w:w="4229" w:type="dxa"/>
          </w:tcPr>
          <w:p w14:paraId="05F62510" w14:textId="07E3DDD3" w:rsidR="00496B96" w:rsidRPr="00055FF8" w:rsidRDefault="00496B96" w:rsidP="00496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1" w:type="dxa"/>
          </w:tcPr>
          <w:p w14:paraId="4EF89527" w14:textId="7777777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17ED7CE" w14:textId="7777777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26" w:right="-107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6A29BD1F" w14:textId="71DFAE40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5E492C72" w14:textId="7777777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383AF79E" w14:textId="7777777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493A38F2" w14:textId="7777777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  <w:tab w:val="decimal" w:pos="892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59A77FDE" w14:textId="2D2CB840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96B96" w:rsidRPr="00055FF8" w14:paraId="0D5487AB" w14:textId="77777777" w:rsidTr="002E3F95">
        <w:tc>
          <w:tcPr>
            <w:tcW w:w="4229" w:type="dxa"/>
          </w:tcPr>
          <w:p w14:paraId="1DA678B3" w14:textId="5CDF18DE" w:rsidR="00496B96" w:rsidRPr="00055FF8" w:rsidRDefault="00496B96" w:rsidP="00496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1" w:type="dxa"/>
          </w:tcPr>
          <w:p w14:paraId="16713E33" w14:textId="7777777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6BF5D5" w14:textId="7777777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92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5C2B4E8" w14:textId="7777777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9A321E4" w14:textId="7777777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1257FA2D" w14:textId="7777777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54255BBA" w14:textId="7777777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383CBE12" w14:textId="7777777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96B96" w:rsidRPr="00055FF8" w14:paraId="50EB65DF" w14:textId="77777777" w:rsidTr="002E3F95">
        <w:tc>
          <w:tcPr>
            <w:tcW w:w="4229" w:type="dxa"/>
          </w:tcPr>
          <w:p w14:paraId="45E637AE" w14:textId="77777777" w:rsidR="00496B96" w:rsidRPr="00055FF8" w:rsidRDefault="00496B96" w:rsidP="00496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</w:t>
            </w: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ย</w:t>
            </w: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ชน์ระยะสั้นของพนักงาน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56E71FD1" w14:textId="55CA35B8" w:rsidR="00496B96" w:rsidRPr="00055FF8" w:rsidRDefault="00496B96" w:rsidP="00496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(</w:t>
            </w:r>
            <w:r w:rsidRPr="00055FF8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รวมค่าตอบแทนกรรมการ</w:t>
            </w:r>
            <w:r w:rsidRPr="00055FF8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081" w:type="dxa"/>
          </w:tcPr>
          <w:p w14:paraId="3A7A3ECD" w14:textId="77777777" w:rsidR="00D16752" w:rsidRDefault="00D16752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  <w:p w14:paraId="7BBC6CBD" w14:textId="0B9C5E9F" w:rsidR="00496B96" w:rsidRPr="00055FF8" w:rsidRDefault="00CD3D2F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11,769</w:t>
            </w:r>
          </w:p>
        </w:tc>
        <w:tc>
          <w:tcPr>
            <w:tcW w:w="236" w:type="dxa"/>
          </w:tcPr>
          <w:p w14:paraId="06A48A5F" w14:textId="7777777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92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2B0CA2F" w14:textId="7777777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  <w:p w14:paraId="715D0DCA" w14:textId="334945CA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10,740</w:t>
            </w:r>
          </w:p>
        </w:tc>
        <w:tc>
          <w:tcPr>
            <w:tcW w:w="271" w:type="dxa"/>
          </w:tcPr>
          <w:p w14:paraId="19E6EFD4" w14:textId="7777777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1E8345D2" w14:textId="77777777" w:rsidR="00496B96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8B4BCA" w14:textId="57E875B5" w:rsidR="00D16752" w:rsidRPr="00055FF8" w:rsidRDefault="00CD3D2F" w:rsidP="008E27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11,769</w:t>
            </w:r>
          </w:p>
        </w:tc>
        <w:tc>
          <w:tcPr>
            <w:tcW w:w="239" w:type="dxa"/>
          </w:tcPr>
          <w:p w14:paraId="39E771EE" w14:textId="7777777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7CF53CDB" w14:textId="7777777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0A805D" w14:textId="672C8662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10,740</w:t>
            </w:r>
          </w:p>
        </w:tc>
      </w:tr>
      <w:tr w:rsidR="00496B96" w:rsidRPr="00055FF8" w14:paraId="2B71E757" w14:textId="77777777" w:rsidTr="002E3F95">
        <w:tc>
          <w:tcPr>
            <w:tcW w:w="4229" w:type="dxa"/>
          </w:tcPr>
          <w:p w14:paraId="71B0000A" w14:textId="1640A9E2" w:rsidR="00496B96" w:rsidRPr="00055FF8" w:rsidRDefault="00496B96" w:rsidP="00496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07FE6C48" w14:textId="5392F7D1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433</w:t>
            </w:r>
          </w:p>
        </w:tc>
        <w:tc>
          <w:tcPr>
            <w:tcW w:w="236" w:type="dxa"/>
          </w:tcPr>
          <w:p w14:paraId="468CC851" w14:textId="7777777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92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21EDB42D" w14:textId="382DC83E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147</w:t>
            </w:r>
          </w:p>
        </w:tc>
        <w:tc>
          <w:tcPr>
            <w:tcW w:w="271" w:type="dxa"/>
          </w:tcPr>
          <w:p w14:paraId="3725F9A4" w14:textId="7777777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46E6D382" w14:textId="58930488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433</w:t>
            </w:r>
          </w:p>
        </w:tc>
        <w:tc>
          <w:tcPr>
            <w:tcW w:w="239" w:type="dxa"/>
          </w:tcPr>
          <w:p w14:paraId="204CEE48" w14:textId="7777777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425E01A5" w14:textId="660433F6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</w:tr>
      <w:tr w:rsidR="00496B96" w:rsidRPr="00055FF8" w14:paraId="5C21026E" w14:textId="77777777" w:rsidTr="002E3F95">
        <w:tc>
          <w:tcPr>
            <w:tcW w:w="4229" w:type="dxa"/>
          </w:tcPr>
          <w:p w14:paraId="4BC4CA9F" w14:textId="27350C0D" w:rsidR="00496B96" w:rsidRPr="00055FF8" w:rsidRDefault="00496B96" w:rsidP="00496B96">
            <w:pPr>
              <w:tabs>
                <w:tab w:val="clear" w:pos="227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579E23AE" w14:textId="6F9E9AF5" w:rsidR="00496B96" w:rsidRPr="00055FF8" w:rsidRDefault="008E27DC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12,202</w:t>
            </w:r>
          </w:p>
        </w:tc>
        <w:tc>
          <w:tcPr>
            <w:tcW w:w="236" w:type="dxa"/>
          </w:tcPr>
          <w:p w14:paraId="68CBB5F5" w14:textId="7777777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972"/>
              </w:tabs>
              <w:spacing w:after="0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6A10597C" w14:textId="5982BB33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10,887</w:t>
            </w:r>
          </w:p>
        </w:tc>
        <w:tc>
          <w:tcPr>
            <w:tcW w:w="271" w:type="dxa"/>
          </w:tcPr>
          <w:p w14:paraId="1045CFF4" w14:textId="7777777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right="-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61477850" w14:textId="53902B01" w:rsidR="00496B96" w:rsidRPr="00055FF8" w:rsidRDefault="008E27DC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12,202</w:t>
            </w:r>
          </w:p>
        </w:tc>
        <w:tc>
          <w:tcPr>
            <w:tcW w:w="239" w:type="dxa"/>
          </w:tcPr>
          <w:p w14:paraId="0DDF8981" w14:textId="7777777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  <w:tab w:val="decimal" w:pos="972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53AAD7AE" w14:textId="206064FA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10,887</w:t>
            </w:r>
          </w:p>
        </w:tc>
      </w:tr>
      <w:tr w:rsidR="00496B96" w:rsidRPr="00055FF8" w14:paraId="12DF8A87" w14:textId="77777777" w:rsidTr="007B14FF">
        <w:trPr>
          <w:trHeight w:hRule="exact" w:val="194"/>
        </w:trPr>
        <w:tc>
          <w:tcPr>
            <w:tcW w:w="4229" w:type="dxa"/>
          </w:tcPr>
          <w:p w14:paraId="74FC5567" w14:textId="77777777" w:rsidR="00496B96" w:rsidRPr="00055FF8" w:rsidRDefault="00496B96" w:rsidP="00496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0F6555B8" w14:textId="7777777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00" w:lineRule="exact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962CB7" w14:textId="7777777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972"/>
              </w:tabs>
              <w:spacing w:after="0" w:line="200" w:lineRule="exact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453E3D26" w14:textId="7777777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00" w:lineRule="exact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7FBCBE61" w14:textId="7777777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00" w:lineRule="exact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06E09ECE" w14:textId="7777777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00" w:lineRule="exact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7238F935" w14:textId="7777777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  <w:tab w:val="decimal" w:pos="972"/>
              </w:tabs>
              <w:spacing w:after="0" w:line="200" w:lineRule="exact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0EBD6530" w14:textId="7777777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00" w:lineRule="exact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96B96" w:rsidRPr="00055FF8" w14:paraId="6F3330FE" w14:textId="77777777" w:rsidTr="002E3F95">
        <w:tc>
          <w:tcPr>
            <w:tcW w:w="4229" w:type="dxa"/>
          </w:tcPr>
          <w:p w14:paraId="004271D6" w14:textId="7FAEAE22" w:rsidR="00496B96" w:rsidRPr="00055FF8" w:rsidRDefault="00496B96" w:rsidP="00496B9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1" w:type="dxa"/>
          </w:tcPr>
          <w:p w14:paraId="1015CC87" w14:textId="7777777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F5409D9" w14:textId="7777777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972"/>
              </w:tabs>
              <w:spacing w:after="0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460A9185" w14:textId="543C14B2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1E7D7682" w14:textId="7777777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  <w:tab w:val="decimal" w:pos="972"/>
              </w:tabs>
              <w:spacing w:after="0"/>
              <w:ind w:right="-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</w:tcPr>
          <w:p w14:paraId="4E380EE0" w14:textId="7777777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579F8350" w14:textId="7777777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  <w:tab w:val="decimal" w:pos="972"/>
              </w:tabs>
              <w:spacing w:after="0"/>
              <w:ind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</w:tcPr>
          <w:p w14:paraId="1D7D6909" w14:textId="1FF2D2E6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96B96" w:rsidRPr="00055FF8" w14:paraId="607B8054" w14:textId="77777777" w:rsidTr="002E3F95">
        <w:tc>
          <w:tcPr>
            <w:tcW w:w="4229" w:type="dxa"/>
          </w:tcPr>
          <w:p w14:paraId="7C8162BC" w14:textId="11C96144" w:rsidR="00496B96" w:rsidRPr="00055FF8" w:rsidRDefault="00496B96" w:rsidP="00496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081" w:type="dxa"/>
          </w:tcPr>
          <w:p w14:paraId="0AB5B44C" w14:textId="5AEDAFD4" w:rsidR="00496B96" w:rsidRPr="00055FF8" w:rsidRDefault="00190B2F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7D26D98" w14:textId="7777777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EC363F1" w14:textId="50F3D2C8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055FF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228</w:t>
            </w:r>
          </w:p>
        </w:tc>
        <w:tc>
          <w:tcPr>
            <w:tcW w:w="271" w:type="dxa"/>
          </w:tcPr>
          <w:p w14:paraId="08DDFAFB" w14:textId="7777777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46F22E46" w14:textId="194DE858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53E60B05" w14:textId="77777777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3B41A59E" w14:textId="20C7F302" w:rsidR="00496B96" w:rsidRPr="00055FF8" w:rsidRDefault="00496B96" w:rsidP="0049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055FF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228</w:t>
            </w:r>
          </w:p>
        </w:tc>
      </w:tr>
    </w:tbl>
    <w:p w14:paraId="2B71A619" w14:textId="77777777" w:rsidR="00496B96" w:rsidRPr="00B77A16" w:rsidRDefault="00496B96" w:rsidP="00B77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67E7FFC7" w14:textId="57C53F2C" w:rsidR="00076F7C" w:rsidRPr="00055FF8" w:rsidRDefault="00472757" w:rsidP="00C80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firstLine="270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055FF8">
        <w:rPr>
          <w:rFonts w:asciiTheme="majorBidi" w:hAnsiTheme="majorBidi" w:cstheme="majorBidi"/>
          <w:sz w:val="30"/>
          <w:szCs w:val="30"/>
        </w:rPr>
        <w:t xml:space="preserve"> 31 </w:t>
      </w:r>
      <w:r w:rsidRPr="00055FF8">
        <w:rPr>
          <w:rFonts w:asciiTheme="majorBidi" w:hAnsiTheme="majorBidi" w:cstheme="majorBidi"/>
          <w:sz w:val="30"/>
          <w:szCs w:val="30"/>
          <w:cs/>
        </w:rPr>
        <w:t>ธันวาคม มีดังนี้</w:t>
      </w:r>
    </w:p>
    <w:p w14:paraId="71167BC4" w14:textId="73C092BF" w:rsidR="00B37B66" w:rsidRPr="00B77A16" w:rsidRDefault="00B37B66" w:rsidP="00C80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firstLine="270"/>
        <w:rPr>
          <w:rFonts w:asciiTheme="majorBidi" w:hAnsiTheme="majorBidi" w:cstheme="majorBidi"/>
          <w:sz w:val="24"/>
          <w:szCs w:val="24"/>
        </w:rPr>
      </w:pPr>
    </w:p>
    <w:tbl>
      <w:tblPr>
        <w:tblW w:w="9232" w:type="dxa"/>
        <w:tblInd w:w="4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4"/>
        <w:gridCol w:w="1034"/>
        <w:gridCol w:w="228"/>
        <w:gridCol w:w="998"/>
        <w:gridCol w:w="246"/>
        <w:gridCol w:w="246"/>
        <w:gridCol w:w="1043"/>
        <w:gridCol w:w="219"/>
        <w:gridCol w:w="1084"/>
      </w:tblGrid>
      <w:tr w:rsidR="00B37B66" w:rsidRPr="00B37B66" w14:paraId="4751BDCA" w14:textId="77777777" w:rsidTr="007A0BBF">
        <w:trPr>
          <w:trHeight w:val="30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A7CDF5" w14:textId="77777777" w:rsidR="00B37B66" w:rsidRPr="00B37B66" w:rsidRDefault="00B37B66" w:rsidP="00B3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firstLine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7B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2322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1295183B" w14:textId="39A552C6" w:rsidR="00B37B66" w:rsidRPr="007A0BBF" w:rsidRDefault="006E631E" w:rsidP="007A0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A0BB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 </w:t>
            </w:r>
            <w:r w:rsidR="62F8576A" w:rsidRPr="007A0BB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CF5C62" w14:textId="77777777" w:rsidR="00B37B66" w:rsidRPr="007A0BBF" w:rsidRDefault="00B37B66" w:rsidP="007A0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A0BBF">
              <w:rPr>
                <w:rFonts w:ascii="Angsana New" w:hAnsi="Angsana New" w:cs="Angsana New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3A180A59" w14:textId="4CBEE33D" w:rsidR="00B37B66" w:rsidRPr="007A0BBF" w:rsidRDefault="62F8576A" w:rsidP="007A0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A0BB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A0BBF">
              <w:rPr>
                <w:rFonts w:ascii="Angsana New" w:hAnsi="Angsana New" w:cs="Angsana New"/>
                <w:b/>
                <w:bCs/>
                <w:sz w:val="30"/>
                <w:szCs w:val="30"/>
              </w:rPr>
              <w:t>  </w:t>
            </w:r>
          </w:p>
        </w:tc>
      </w:tr>
      <w:tr w:rsidR="00BD4063" w:rsidRPr="00B37B66" w14:paraId="77D7AA37" w14:textId="77777777" w:rsidTr="007A0BBF">
        <w:trPr>
          <w:trHeight w:val="30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EAD6D6" w14:textId="77777777" w:rsidR="00B37B66" w:rsidRPr="00B37B66" w:rsidRDefault="00B37B66" w:rsidP="00B3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firstLine="270"/>
              <w:rPr>
                <w:rFonts w:asciiTheme="majorBidi" w:hAnsiTheme="majorBidi" w:cstheme="majorBidi"/>
                <w:sz w:val="30"/>
                <w:szCs w:val="30"/>
              </w:rPr>
            </w:pPr>
            <w:r w:rsidRPr="00B37B66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408B29" w14:textId="77777777" w:rsidR="00B37B66" w:rsidRPr="007A0BBF" w:rsidRDefault="00B37B66" w:rsidP="007A0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0BBF">
              <w:rPr>
                <w:rFonts w:ascii="Angsana New" w:hAnsi="Angsana New" w:cs="Angsana New"/>
                <w:sz w:val="30"/>
                <w:szCs w:val="30"/>
              </w:rPr>
              <w:t>2568 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277F4E" w14:textId="77777777" w:rsidR="00B37B66" w:rsidRPr="007A0BBF" w:rsidRDefault="00B37B66" w:rsidP="007A0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0BBF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64BC441" w14:textId="77777777" w:rsidR="00B37B66" w:rsidRPr="007A0BBF" w:rsidRDefault="00B37B66" w:rsidP="007A0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0BBF">
              <w:rPr>
                <w:rFonts w:ascii="Angsana New" w:hAnsi="Angsana New" w:cs="Angsana New"/>
                <w:sz w:val="30"/>
                <w:szCs w:val="30"/>
              </w:rPr>
              <w:t>2567 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B4C144" w14:textId="77777777" w:rsidR="00B37B66" w:rsidRPr="007A0BBF" w:rsidRDefault="00B37B66" w:rsidP="007A0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0BBF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670467" w14:textId="77777777" w:rsidR="00B37B66" w:rsidRPr="007A0BBF" w:rsidRDefault="00B37B66" w:rsidP="007A0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0BBF">
              <w:rPr>
                <w:rFonts w:ascii="Angsana New" w:hAnsi="Angsana New" w:cs="Angsana New"/>
                <w:sz w:val="30"/>
                <w:szCs w:val="30"/>
              </w:rPr>
              <w:t>2568 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20ADD2" w14:textId="77777777" w:rsidR="00B37B66" w:rsidRPr="007A0BBF" w:rsidRDefault="00B37B66" w:rsidP="007A0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0BBF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B9394A" w14:textId="77777777" w:rsidR="00B37B66" w:rsidRPr="007A0BBF" w:rsidRDefault="00B37B66" w:rsidP="007A0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0BBF">
              <w:rPr>
                <w:rFonts w:ascii="Angsana New" w:hAnsi="Angsana New" w:cs="Angsana New"/>
                <w:sz w:val="30"/>
                <w:szCs w:val="30"/>
              </w:rPr>
              <w:t>2567 </w:t>
            </w:r>
          </w:p>
        </w:tc>
      </w:tr>
      <w:tr w:rsidR="00B37B66" w:rsidRPr="00B37B66" w14:paraId="303F8C1F" w14:textId="77777777" w:rsidTr="007A0BBF">
        <w:trPr>
          <w:trHeight w:val="30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A9F41F" w14:textId="77777777" w:rsidR="00B37B66" w:rsidRPr="00B37B66" w:rsidRDefault="00B37B66" w:rsidP="00B3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firstLine="270"/>
              <w:rPr>
                <w:rFonts w:asciiTheme="majorBidi" w:hAnsiTheme="majorBidi" w:cstheme="majorBidi"/>
                <w:sz w:val="30"/>
                <w:szCs w:val="30"/>
              </w:rPr>
            </w:pPr>
            <w:r w:rsidRPr="00B37B66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498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3E0711B8" w14:textId="5FA4FC9A" w:rsidR="00B37B66" w:rsidRPr="007A0BBF" w:rsidRDefault="62F8576A" w:rsidP="007A0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0BBF">
              <w:rPr>
                <w:rFonts w:ascii="Angsana New" w:hAnsi="Angsana New" w:cs="Angsana New"/>
                <w:sz w:val="30"/>
                <w:szCs w:val="30"/>
                <w:cs/>
              </w:rPr>
              <w:t>(พันบาท)</w:t>
            </w:r>
          </w:p>
        </w:tc>
      </w:tr>
      <w:tr w:rsidR="00BD4063" w:rsidRPr="00B37B66" w14:paraId="5D944D37" w14:textId="77777777" w:rsidTr="007A0BBF">
        <w:trPr>
          <w:trHeight w:val="30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EF57A8" w14:textId="77777777" w:rsidR="00B37B66" w:rsidRPr="00742093" w:rsidRDefault="62F8576A" w:rsidP="0059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 w:firstLine="86"/>
              <w:jc w:val="thaiDistribute"/>
              <w:rPr>
                <w:rFonts w:cs="Angsana New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  <w:r w:rsidRPr="78C8CF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E969E85" w:rsidRPr="00742093">
              <w:rPr>
                <w:rFonts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การค้า</w:t>
            </w:r>
            <w:r w:rsidRPr="00742093">
              <w:rPr>
                <w:rFonts w:cs="Angsana New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028C11" w14:textId="77777777" w:rsidR="00B37B66" w:rsidRPr="00B37B66" w:rsidRDefault="00B37B66" w:rsidP="00B3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firstLine="270"/>
              <w:rPr>
                <w:rFonts w:asciiTheme="majorBidi" w:hAnsiTheme="majorBidi" w:cstheme="majorBidi"/>
                <w:sz w:val="30"/>
                <w:szCs w:val="30"/>
              </w:rPr>
            </w:pPr>
            <w:r w:rsidRPr="00B37B66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C43F52" w14:textId="77777777" w:rsidR="00B37B66" w:rsidRPr="00B37B66" w:rsidRDefault="00B37B66" w:rsidP="00B3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firstLine="270"/>
              <w:rPr>
                <w:rFonts w:asciiTheme="majorBidi" w:hAnsiTheme="majorBidi" w:cstheme="majorBidi"/>
                <w:sz w:val="30"/>
                <w:szCs w:val="30"/>
              </w:rPr>
            </w:pPr>
            <w:r w:rsidRPr="00B37B66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0BDE9C7" w14:textId="77777777" w:rsidR="00B37B66" w:rsidRPr="00B37B66" w:rsidRDefault="00B37B66" w:rsidP="00B3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firstLine="270"/>
              <w:rPr>
                <w:rFonts w:asciiTheme="majorBidi" w:hAnsiTheme="majorBidi" w:cstheme="majorBidi"/>
                <w:sz w:val="30"/>
                <w:szCs w:val="30"/>
              </w:rPr>
            </w:pPr>
            <w:r w:rsidRPr="00B37B66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BE71F3" w14:textId="77777777" w:rsidR="00B37B66" w:rsidRPr="00B37B66" w:rsidRDefault="00B37B66" w:rsidP="00B3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firstLine="270"/>
              <w:rPr>
                <w:rFonts w:asciiTheme="majorBidi" w:hAnsiTheme="majorBidi" w:cstheme="majorBidi"/>
                <w:sz w:val="30"/>
                <w:szCs w:val="30"/>
              </w:rPr>
            </w:pPr>
            <w:r w:rsidRPr="00B37B66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267561" w14:textId="77777777" w:rsidR="00B37B66" w:rsidRPr="00B37B66" w:rsidRDefault="00B37B66" w:rsidP="00B3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firstLine="270"/>
              <w:rPr>
                <w:rFonts w:asciiTheme="majorBidi" w:hAnsiTheme="majorBidi" w:cstheme="majorBidi"/>
                <w:sz w:val="30"/>
                <w:szCs w:val="30"/>
              </w:rPr>
            </w:pPr>
            <w:r w:rsidRPr="00B37B66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71FF0D" w14:textId="77777777" w:rsidR="00B37B66" w:rsidRPr="00B37B66" w:rsidRDefault="00B37B66" w:rsidP="00B3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firstLine="270"/>
              <w:rPr>
                <w:rFonts w:asciiTheme="majorBidi" w:hAnsiTheme="majorBidi" w:cstheme="majorBidi"/>
                <w:sz w:val="30"/>
                <w:szCs w:val="30"/>
              </w:rPr>
            </w:pPr>
            <w:r w:rsidRPr="00B37B66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527662" w14:textId="77777777" w:rsidR="00B37B66" w:rsidRPr="00B37B66" w:rsidRDefault="00B37B66" w:rsidP="00B3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firstLine="270"/>
              <w:rPr>
                <w:rFonts w:asciiTheme="majorBidi" w:hAnsiTheme="majorBidi" w:cstheme="majorBidi"/>
                <w:sz w:val="30"/>
                <w:szCs w:val="30"/>
              </w:rPr>
            </w:pPr>
            <w:r w:rsidRPr="00B37B66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</w:tr>
      <w:tr w:rsidR="00BD4063" w:rsidRPr="00B37B66" w14:paraId="2BC4F092" w14:textId="77777777" w:rsidTr="007A0BBF">
        <w:trPr>
          <w:trHeight w:val="30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6318FD" w14:textId="77777777" w:rsidR="00B37B66" w:rsidRPr="00B37B66" w:rsidRDefault="62F8576A" w:rsidP="0059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 w:firstLine="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912DC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78C8CF00">
              <w:rPr>
                <w:rFonts w:asciiTheme="majorBidi" w:hAnsiTheme="majorBidi" w:cstheme="majorBidi"/>
                <w:sz w:val="30"/>
                <w:szCs w:val="30"/>
                <w:cs/>
              </w:rPr>
              <w:t>ย่อย</w:t>
            </w:r>
            <w:r w:rsidRPr="78C8CF00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C26BDC" w14:textId="2B81F85A" w:rsidR="00B37B66" w:rsidRPr="00E412A9" w:rsidRDefault="00E412A9" w:rsidP="007A0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B0E1D7" w14:textId="77777777" w:rsidR="00B37B66" w:rsidRPr="00B37B66" w:rsidRDefault="00B37B66" w:rsidP="007A0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7B66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AD4C5F3" w14:textId="2CBEFD20" w:rsidR="00B37B66" w:rsidRPr="00086CA5" w:rsidRDefault="007A0BBF" w:rsidP="00613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BAFB1A" w14:textId="77777777" w:rsidR="00B37B66" w:rsidRPr="00B37B66" w:rsidRDefault="00B37B66" w:rsidP="007A0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7B66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401027" w14:textId="294CAC2B" w:rsidR="00B37B66" w:rsidRPr="00B37B66" w:rsidRDefault="00086CA5" w:rsidP="00D0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CF279B">
              <w:rPr>
                <w:rFonts w:asciiTheme="majorBidi" w:hAnsiTheme="majorBidi" w:cstheme="majorBidi"/>
                <w:sz w:val="30"/>
                <w:szCs w:val="30"/>
              </w:rPr>
              <w:t>34,83</w:t>
            </w:r>
            <w:r w:rsidR="0091501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B87DD1" w14:textId="77777777" w:rsidR="00B37B66" w:rsidRPr="00B37B66" w:rsidRDefault="00B37B66" w:rsidP="007A0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7B66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BF5FA4" w14:textId="0AE64CE6" w:rsidR="00B37B66" w:rsidRPr="00B37B66" w:rsidRDefault="00086CA5" w:rsidP="001E6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B37B66" w:rsidRPr="00B37B66">
              <w:rPr>
                <w:rFonts w:asciiTheme="majorBidi" w:hAnsiTheme="majorBidi" w:cstheme="majorBidi"/>
                <w:sz w:val="30"/>
                <w:szCs w:val="30"/>
              </w:rPr>
              <w:t>49,111 </w:t>
            </w:r>
          </w:p>
        </w:tc>
      </w:tr>
      <w:tr w:rsidR="00BD4063" w:rsidRPr="00B37B66" w14:paraId="5302BFD5" w14:textId="77777777" w:rsidTr="007A0BBF">
        <w:trPr>
          <w:trHeight w:val="36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4DCA49" w14:textId="77777777" w:rsidR="00B37B66" w:rsidRPr="00B37B66" w:rsidRDefault="62F8576A" w:rsidP="0059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 w:firstLine="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78C8CF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  <w:r w:rsidRPr="78C8CF00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5623AA" w14:textId="4799B47F" w:rsidR="00B37B66" w:rsidRPr="007A0BBF" w:rsidRDefault="00CB2FAE" w:rsidP="007A0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7A0BB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25CC5" w:rsidRPr="007A0BBF">
              <w:rPr>
                <w:rFonts w:ascii="Angsana New" w:hAnsi="Angsana New" w:cs="Angsana New"/>
                <w:sz w:val="30"/>
                <w:szCs w:val="30"/>
              </w:rPr>
              <w:t>581,336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A32619" w14:textId="77777777" w:rsidR="00B37B66" w:rsidRPr="007A0BBF" w:rsidRDefault="00B37B66" w:rsidP="007A0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7A0BBF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0F951F0" w14:textId="33C87CEE" w:rsidR="00B37B66" w:rsidRPr="007A0BBF" w:rsidRDefault="00B37B66" w:rsidP="00D0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7A0BBF">
              <w:rPr>
                <w:rFonts w:ascii="Angsana New" w:hAnsi="Angsana New" w:cs="Angsana New"/>
                <w:sz w:val="30"/>
                <w:szCs w:val="30"/>
              </w:rPr>
              <w:t>563,610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C9619F" w14:textId="77777777" w:rsidR="00B37B66" w:rsidRPr="007A0BBF" w:rsidRDefault="00B37B66" w:rsidP="007A0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7A0BBF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B2C6EF" w14:textId="0EAF60EF" w:rsidR="00B37B66" w:rsidRPr="007A0BBF" w:rsidRDefault="00CF279B" w:rsidP="00D0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7A0BBF">
              <w:rPr>
                <w:rFonts w:ascii="Angsana New" w:hAnsi="Angsana New" w:cs="Angsana New"/>
                <w:sz w:val="30"/>
                <w:szCs w:val="30"/>
              </w:rPr>
              <w:t>581,</w:t>
            </w:r>
            <w:r w:rsidR="005B1A0F" w:rsidRPr="007A0BBF">
              <w:rPr>
                <w:rFonts w:ascii="Angsana New" w:hAnsi="Angsana New" w:cs="Angsana New"/>
                <w:sz w:val="30"/>
                <w:szCs w:val="30"/>
              </w:rPr>
              <w:t>336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86A52E" w14:textId="77777777" w:rsidR="00B37B66" w:rsidRPr="007A0BBF" w:rsidRDefault="00B37B66" w:rsidP="007A0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7A0BBF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7B8DFB" w14:textId="77777777" w:rsidR="00B37B66" w:rsidRPr="007A0BBF" w:rsidRDefault="00B37B66" w:rsidP="001E6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7A0BBF">
              <w:rPr>
                <w:rFonts w:ascii="Angsana New" w:hAnsi="Angsana New" w:cs="Angsana New"/>
                <w:sz w:val="30"/>
                <w:szCs w:val="30"/>
              </w:rPr>
              <w:t>563,610 </w:t>
            </w:r>
          </w:p>
        </w:tc>
      </w:tr>
      <w:tr w:rsidR="004929E4" w:rsidRPr="00B37B66" w14:paraId="065B0F61" w14:textId="77777777" w:rsidTr="007A0BBF">
        <w:trPr>
          <w:trHeight w:val="30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B58B99" w14:textId="77777777" w:rsidR="00B37B66" w:rsidRPr="00B37B66" w:rsidRDefault="62F8576A" w:rsidP="00741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 w:firstLine="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78C8CF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78C8CF00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6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59B91C29" w14:textId="02019313" w:rsidR="00B37B66" w:rsidRPr="00A235AC" w:rsidRDefault="00B37B66" w:rsidP="007A0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3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 </w:t>
            </w:r>
            <w:r w:rsidR="00A235AC" w:rsidRPr="00A23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581,336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7A37D9" w14:textId="77777777" w:rsidR="00B37B66" w:rsidRPr="00B37B66" w:rsidRDefault="00B37B66" w:rsidP="00B3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firstLine="270"/>
              <w:rPr>
                <w:rFonts w:asciiTheme="majorBidi" w:hAnsiTheme="majorBidi" w:cstheme="majorBidi"/>
                <w:sz w:val="30"/>
                <w:szCs w:val="30"/>
              </w:rPr>
            </w:pPr>
            <w:r w:rsidRPr="00B37B66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44BD4956" w14:textId="7385F0BB" w:rsidR="00B37B66" w:rsidRPr="00B37B66" w:rsidRDefault="00B37B66" w:rsidP="00D01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0" w:right="-85" w:hanging="8"/>
              <w:rPr>
                <w:rFonts w:asciiTheme="majorBidi" w:hAnsiTheme="majorBidi" w:cstheme="majorBidi"/>
                <w:sz w:val="30"/>
                <w:szCs w:val="30"/>
              </w:rPr>
            </w:pPr>
            <w:r w:rsidRPr="00B37B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563,610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B3495A" w14:textId="77777777" w:rsidR="00B37B66" w:rsidRPr="00B37B66" w:rsidRDefault="00B37B66" w:rsidP="00B3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firstLine="270"/>
              <w:rPr>
                <w:rFonts w:asciiTheme="majorBidi" w:hAnsiTheme="majorBidi" w:cstheme="majorBidi"/>
                <w:sz w:val="30"/>
                <w:szCs w:val="30"/>
              </w:rPr>
            </w:pPr>
            <w:r w:rsidRPr="00B37B66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7511C4C1" w14:textId="4395427D" w:rsidR="00B37B66" w:rsidRPr="005B1A0F" w:rsidRDefault="00B37B66" w:rsidP="00D0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1A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 </w:t>
            </w:r>
            <w:r w:rsidR="005B1A0F" w:rsidRPr="00C06C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616,</w:t>
            </w:r>
            <w:r w:rsidR="005B1A0F" w:rsidRPr="00D019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</w:t>
            </w:r>
            <w:r w:rsidR="00D61CD7" w:rsidRPr="00D019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B60FC2" w14:textId="77777777" w:rsidR="00B37B66" w:rsidRPr="00B37B66" w:rsidRDefault="00B37B66" w:rsidP="00B3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firstLine="270"/>
              <w:rPr>
                <w:rFonts w:asciiTheme="majorBidi" w:hAnsiTheme="majorBidi" w:cstheme="majorBidi"/>
                <w:sz w:val="30"/>
                <w:szCs w:val="30"/>
              </w:rPr>
            </w:pPr>
            <w:r w:rsidRPr="00B37B66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748751D3" w14:textId="77777777" w:rsidR="00B37B66" w:rsidRPr="00B37B66" w:rsidRDefault="00B37B66" w:rsidP="007A0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firstLine="75"/>
              <w:rPr>
                <w:rFonts w:asciiTheme="majorBidi" w:hAnsiTheme="majorBidi" w:cstheme="majorBidi"/>
                <w:sz w:val="30"/>
                <w:szCs w:val="30"/>
              </w:rPr>
            </w:pPr>
            <w:r w:rsidRPr="00B37B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612,721</w:t>
            </w:r>
            <w:r w:rsidRPr="00B37B66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</w:tr>
      <w:tr w:rsidR="004929E4" w:rsidRPr="00B37B66" w14:paraId="3D83FCDC" w14:textId="77777777" w:rsidTr="007A0BBF">
        <w:trPr>
          <w:trHeight w:val="30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69BC4D" w14:textId="054B4F06" w:rsidR="00B37B66" w:rsidRPr="00B37B66" w:rsidRDefault="00B37B66" w:rsidP="00B3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firstLine="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6" w:space="0" w:color="auto"/>
              <w:left w:val="nil"/>
              <w:bottom w:val="nil"/>
              <w:right w:val="nil"/>
            </w:tcBorders>
            <w:hideMark/>
          </w:tcPr>
          <w:p w14:paraId="6969BB6C" w14:textId="352348E9" w:rsidR="00B37B66" w:rsidRPr="00B37B66" w:rsidRDefault="00B37B66" w:rsidP="00B3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firstLine="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481C57" w14:textId="77777777" w:rsidR="00B37B66" w:rsidRPr="00B37B66" w:rsidRDefault="00B37B66" w:rsidP="00B3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firstLine="270"/>
              <w:rPr>
                <w:rFonts w:asciiTheme="majorBidi" w:hAnsiTheme="majorBidi" w:cstheme="majorBidi"/>
                <w:sz w:val="30"/>
                <w:szCs w:val="30"/>
              </w:rPr>
            </w:pPr>
            <w:r w:rsidRPr="00B37B66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26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hideMark/>
          </w:tcPr>
          <w:p w14:paraId="217403FC" w14:textId="77777777" w:rsidR="00B37B66" w:rsidRPr="00B37B66" w:rsidRDefault="00B37B66" w:rsidP="00B3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firstLine="270"/>
              <w:rPr>
                <w:rFonts w:asciiTheme="majorBidi" w:hAnsiTheme="majorBidi" w:cstheme="majorBidi"/>
                <w:sz w:val="30"/>
                <w:szCs w:val="30"/>
              </w:rPr>
            </w:pPr>
            <w:r w:rsidRPr="00B37B66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C98DDF" w14:textId="77777777" w:rsidR="00B37B66" w:rsidRPr="00B37B66" w:rsidRDefault="00B37B66" w:rsidP="00B3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firstLine="270"/>
              <w:rPr>
                <w:rFonts w:asciiTheme="majorBidi" w:hAnsiTheme="majorBidi" w:cstheme="majorBidi"/>
                <w:sz w:val="30"/>
                <w:szCs w:val="30"/>
              </w:rPr>
            </w:pPr>
            <w:r w:rsidRPr="00B37B66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71" w:type="dxa"/>
            <w:tcBorders>
              <w:top w:val="double" w:sz="6" w:space="0" w:color="auto"/>
              <w:left w:val="nil"/>
              <w:bottom w:val="nil"/>
              <w:right w:val="nil"/>
            </w:tcBorders>
            <w:hideMark/>
          </w:tcPr>
          <w:p w14:paraId="21548E1D" w14:textId="77777777" w:rsidR="00B37B66" w:rsidRPr="00B37B66" w:rsidRDefault="00B37B66" w:rsidP="00B3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firstLine="270"/>
              <w:rPr>
                <w:rFonts w:asciiTheme="majorBidi" w:hAnsiTheme="majorBidi" w:cstheme="majorBidi"/>
                <w:sz w:val="30"/>
                <w:szCs w:val="30"/>
              </w:rPr>
            </w:pPr>
            <w:r w:rsidRPr="00B37B66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DCA9CE" w14:textId="77777777" w:rsidR="00B37B66" w:rsidRPr="00B37B66" w:rsidRDefault="00B37B66" w:rsidP="00B3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firstLine="270"/>
              <w:rPr>
                <w:rFonts w:asciiTheme="majorBidi" w:hAnsiTheme="majorBidi" w:cstheme="majorBidi"/>
                <w:sz w:val="30"/>
                <w:szCs w:val="30"/>
              </w:rPr>
            </w:pPr>
            <w:r w:rsidRPr="00B37B66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114" w:type="dxa"/>
            <w:tcBorders>
              <w:top w:val="double" w:sz="6" w:space="0" w:color="auto"/>
              <w:left w:val="nil"/>
              <w:bottom w:val="nil"/>
              <w:right w:val="nil"/>
            </w:tcBorders>
            <w:hideMark/>
          </w:tcPr>
          <w:p w14:paraId="036B1151" w14:textId="77777777" w:rsidR="00B37B66" w:rsidRPr="00B37B66" w:rsidRDefault="00B37B66" w:rsidP="00B3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firstLine="270"/>
              <w:rPr>
                <w:rFonts w:asciiTheme="majorBidi" w:hAnsiTheme="majorBidi" w:cstheme="majorBidi"/>
                <w:sz w:val="30"/>
                <w:szCs w:val="30"/>
              </w:rPr>
            </w:pPr>
            <w:r w:rsidRPr="00B37B66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</w:tr>
      <w:tr w:rsidR="00BD4063" w:rsidRPr="00B37B66" w14:paraId="4ACCB57F" w14:textId="77777777" w:rsidTr="007A0BBF">
        <w:trPr>
          <w:trHeight w:val="30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899CEB" w14:textId="77777777" w:rsidR="00B37B66" w:rsidRPr="00B37B66" w:rsidRDefault="62F8576A" w:rsidP="00741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 w:firstLine="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78C8CF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Pr="78C8CF00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55C24E" w14:textId="25B0E12C" w:rsidR="00B37B66" w:rsidRPr="00B37B66" w:rsidRDefault="00B37B66" w:rsidP="00B3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firstLine="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0C097F" w14:textId="77777777" w:rsidR="00B37B66" w:rsidRPr="00B37B66" w:rsidRDefault="00B37B66" w:rsidP="00B3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firstLine="270"/>
              <w:rPr>
                <w:rFonts w:asciiTheme="majorBidi" w:hAnsiTheme="majorBidi" w:cstheme="majorBidi"/>
                <w:sz w:val="30"/>
                <w:szCs w:val="30"/>
              </w:rPr>
            </w:pPr>
            <w:r w:rsidRPr="00B37B66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2D51AD6" w14:textId="77777777" w:rsidR="00B37B66" w:rsidRPr="00B37B66" w:rsidRDefault="00B37B66" w:rsidP="00B3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firstLine="270"/>
              <w:rPr>
                <w:rFonts w:asciiTheme="majorBidi" w:hAnsiTheme="majorBidi" w:cstheme="majorBidi"/>
                <w:sz w:val="30"/>
                <w:szCs w:val="30"/>
              </w:rPr>
            </w:pPr>
            <w:r w:rsidRPr="00B37B66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736B71" w14:textId="77777777" w:rsidR="00B37B66" w:rsidRPr="00B37B66" w:rsidRDefault="00B37B66" w:rsidP="00B3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firstLine="270"/>
              <w:rPr>
                <w:rFonts w:asciiTheme="majorBidi" w:hAnsiTheme="majorBidi" w:cstheme="majorBidi"/>
                <w:sz w:val="30"/>
                <w:szCs w:val="30"/>
              </w:rPr>
            </w:pPr>
            <w:r w:rsidRPr="00B37B66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EDB6E1" w14:textId="77777777" w:rsidR="00B37B66" w:rsidRPr="00B37B66" w:rsidRDefault="00B37B66" w:rsidP="00B3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firstLine="270"/>
              <w:rPr>
                <w:rFonts w:asciiTheme="majorBidi" w:hAnsiTheme="majorBidi" w:cstheme="majorBidi"/>
                <w:sz w:val="30"/>
                <w:szCs w:val="30"/>
              </w:rPr>
            </w:pPr>
            <w:r w:rsidRPr="00B37B66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8D8DB5" w14:textId="77777777" w:rsidR="00B37B66" w:rsidRPr="00B37B66" w:rsidRDefault="00B37B66" w:rsidP="00B3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firstLine="270"/>
              <w:rPr>
                <w:rFonts w:asciiTheme="majorBidi" w:hAnsiTheme="majorBidi" w:cstheme="majorBidi"/>
                <w:sz w:val="30"/>
                <w:szCs w:val="30"/>
              </w:rPr>
            </w:pPr>
            <w:r w:rsidRPr="00B37B66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824CE5" w14:textId="77777777" w:rsidR="00B37B66" w:rsidRPr="00B37B66" w:rsidRDefault="00B37B66" w:rsidP="00B3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firstLine="270"/>
              <w:rPr>
                <w:rFonts w:asciiTheme="majorBidi" w:hAnsiTheme="majorBidi" w:cstheme="majorBidi"/>
                <w:sz w:val="30"/>
                <w:szCs w:val="30"/>
              </w:rPr>
            </w:pPr>
            <w:r w:rsidRPr="00B37B66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</w:tr>
      <w:tr w:rsidR="00BD4063" w:rsidRPr="00B37B66" w14:paraId="034A0154" w14:textId="77777777" w:rsidTr="007A0BBF">
        <w:trPr>
          <w:trHeight w:val="30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5E29AD" w14:textId="77777777" w:rsidR="000913F5" w:rsidRPr="00B37B66" w:rsidRDefault="000913F5" w:rsidP="00741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 w:firstLine="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78C8CF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  <w:r w:rsidRPr="78C8CF00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71DB44" w14:textId="3500C9B2" w:rsidR="000913F5" w:rsidRPr="00B77D41" w:rsidRDefault="000913F5" w:rsidP="00091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84" w:firstLine="2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7D4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F59EA3" w14:textId="77777777" w:rsidR="000913F5" w:rsidRPr="00B37B66" w:rsidRDefault="000913F5" w:rsidP="00091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firstLine="270"/>
              <w:rPr>
                <w:rFonts w:asciiTheme="majorBidi" w:hAnsiTheme="majorBidi" w:cstheme="majorBidi"/>
                <w:sz w:val="30"/>
                <w:szCs w:val="30"/>
              </w:rPr>
            </w:pPr>
            <w:r w:rsidRPr="00B37B66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1D3B260" w14:textId="2C9CA413" w:rsidR="000913F5" w:rsidRPr="00B37B66" w:rsidRDefault="000913F5" w:rsidP="00053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37B66">
              <w:rPr>
                <w:rFonts w:asciiTheme="majorBidi" w:hAnsiTheme="majorBidi" w:cstheme="majorBidi"/>
                <w:sz w:val="30"/>
                <w:szCs w:val="30"/>
              </w:rPr>
              <w:t>110,000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6EDA93" w14:textId="77777777" w:rsidR="000913F5" w:rsidRPr="00B37B66" w:rsidRDefault="000913F5" w:rsidP="00091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firstLine="270"/>
              <w:rPr>
                <w:rFonts w:asciiTheme="majorBidi" w:hAnsiTheme="majorBidi" w:cstheme="majorBidi"/>
                <w:sz w:val="30"/>
                <w:szCs w:val="30"/>
              </w:rPr>
            </w:pPr>
            <w:r w:rsidRPr="00B37B66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C4211A" w14:textId="4D1EB014" w:rsidR="000913F5" w:rsidRPr="00E6691C" w:rsidRDefault="000913F5" w:rsidP="00091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84" w:firstLine="2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691C">
              <w:rPr>
                <w:rFonts w:asciiTheme="majorBidi" w:hAnsiTheme="majorBidi" w:cstheme="majorBidi"/>
                <w:sz w:val="30"/>
                <w:szCs w:val="30"/>
              </w:rPr>
              <w:t>- 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36CB45" w14:textId="77777777" w:rsidR="000913F5" w:rsidRPr="00B37B66" w:rsidRDefault="000913F5" w:rsidP="00091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firstLine="270"/>
              <w:rPr>
                <w:rFonts w:asciiTheme="majorBidi" w:hAnsiTheme="majorBidi" w:cstheme="majorBidi"/>
                <w:sz w:val="30"/>
                <w:szCs w:val="30"/>
              </w:rPr>
            </w:pPr>
            <w:r w:rsidRPr="00B37B66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20F453" w14:textId="77777777" w:rsidR="000913F5" w:rsidRPr="00B37B66" w:rsidRDefault="000913F5" w:rsidP="007A0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firstLine="75"/>
              <w:rPr>
                <w:rFonts w:asciiTheme="majorBidi" w:hAnsiTheme="majorBidi" w:cstheme="majorBidi"/>
                <w:sz w:val="30"/>
                <w:szCs w:val="30"/>
              </w:rPr>
            </w:pPr>
            <w:r w:rsidRPr="00B37B66">
              <w:rPr>
                <w:rFonts w:asciiTheme="majorBidi" w:hAnsiTheme="majorBidi" w:cstheme="majorBidi"/>
                <w:sz w:val="30"/>
                <w:szCs w:val="30"/>
              </w:rPr>
              <w:t>110,000 </w:t>
            </w:r>
          </w:p>
        </w:tc>
      </w:tr>
      <w:tr w:rsidR="00BD4063" w:rsidRPr="00B37B66" w14:paraId="59ABBDB6" w14:textId="77777777" w:rsidTr="007A0BBF">
        <w:trPr>
          <w:trHeight w:val="30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3A14FE" w14:textId="77777777" w:rsidR="000913F5" w:rsidRPr="00B37B66" w:rsidRDefault="000913F5" w:rsidP="00741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 w:firstLine="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5A06729F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  <w:r w:rsidRPr="5A06729F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443AD9" w14:textId="6508C438" w:rsidR="000913F5" w:rsidRPr="000913F5" w:rsidRDefault="000913F5" w:rsidP="00091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84" w:firstLine="2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0913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928A38" w14:textId="77777777" w:rsidR="000913F5" w:rsidRPr="00B37B66" w:rsidRDefault="000913F5" w:rsidP="00091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firstLine="270"/>
              <w:rPr>
                <w:rFonts w:asciiTheme="majorBidi" w:hAnsiTheme="majorBidi" w:cstheme="majorBidi"/>
                <w:sz w:val="30"/>
                <w:szCs w:val="30"/>
              </w:rPr>
            </w:pPr>
            <w:r w:rsidRPr="00B37B66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8CD7C0F" w14:textId="00E01C3B" w:rsidR="000913F5" w:rsidRPr="00B37B66" w:rsidRDefault="00053B74" w:rsidP="00053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firstLine="2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0913F5">
              <w:rPr>
                <w:rFonts w:asciiTheme="majorBidi" w:hAnsiTheme="majorBidi" w:cstheme="majorBidi"/>
                <w:sz w:val="30"/>
                <w:szCs w:val="30"/>
              </w:rPr>
              <w:t xml:space="preserve">  10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1D0CA3" w14:textId="77777777" w:rsidR="000913F5" w:rsidRPr="00B37B66" w:rsidRDefault="000913F5" w:rsidP="00091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firstLine="270"/>
              <w:rPr>
                <w:rFonts w:asciiTheme="majorBidi" w:hAnsiTheme="majorBidi" w:cstheme="majorBidi"/>
                <w:sz w:val="30"/>
                <w:szCs w:val="30"/>
              </w:rPr>
            </w:pPr>
            <w:r w:rsidRPr="00B37B66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7AA41A" w14:textId="0A79241C" w:rsidR="000913F5" w:rsidRPr="00E6691C" w:rsidRDefault="000913F5" w:rsidP="00091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84" w:firstLine="2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691C">
              <w:rPr>
                <w:rFonts w:asciiTheme="majorBidi" w:hAnsiTheme="majorBidi" w:cstheme="majorBidi"/>
                <w:sz w:val="30"/>
                <w:szCs w:val="30"/>
              </w:rPr>
              <w:t>- 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F65FF3" w14:textId="77777777" w:rsidR="000913F5" w:rsidRPr="00B37B66" w:rsidRDefault="000913F5" w:rsidP="00091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firstLine="270"/>
              <w:rPr>
                <w:rFonts w:asciiTheme="majorBidi" w:hAnsiTheme="majorBidi" w:cstheme="majorBidi"/>
                <w:sz w:val="30"/>
                <w:szCs w:val="30"/>
              </w:rPr>
            </w:pPr>
            <w:r w:rsidRPr="00B37B66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CBB357" w14:textId="5066D411" w:rsidR="000913F5" w:rsidRPr="00B37B66" w:rsidRDefault="001716A9" w:rsidP="0017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firstLine="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="007A0BBF" w:rsidRPr="00B37B66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4929E4" w:rsidRPr="00B37B66" w14:paraId="0201AA1B" w14:textId="77777777" w:rsidTr="007A0BBF">
        <w:trPr>
          <w:trHeight w:val="30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A218EE" w14:textId="77777777" w:rsidR="000913F5" w:rsidRPr="00B37B66" w:rsidRDefault="000913F5" w:rsidP="00741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 w:firstLine="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78C8CF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  <w:r w:rsidRPr="78C8CF00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6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57A3296B" w14:textId="5B1A7961" w:rsidR="000913F5" w:rsidRPr="00B37B66" w:rsidRDefault="000913F5" w:rsidP="00BB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8" w:firstLine="2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-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78C83C" w14:textId="77777777" w:rsidR="000913F5" w:rsidRPr="00B37B66" w:rsidRDefault="000913F5" w:rsidP="00091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firstLine="270"/>
              <w:rPr>
                <w:rFonts w:asciiTheme="majorBidi" w:hAnsiTheme="majorBidi" w:cstheme="majorBidi"/>
                <w:sz w:val="30"/>
                <w:szCs w:val="30"/>
              </w:rPr>
            </w:pPr>
            <w:r w:rsidRPr="00B37B66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19A681E3" w14:textId="7E981CFA" w:rsidR="000913F5" w:rsidRPr="00C23DF1" w:rsidRDefault="000913F5" w:rsidP="00053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firstLine="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3D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110,010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D19E02" w14:textId="77777777" w:rsidR="000913F5" w:rsidRPr="00B37B66" w:rsidRDefault="000913F5" w:rsidP="00091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firstLine="270"/>
              <w:rPr>
                <w:rFonts w:asciiTheme="majorBidi" w:hAnsiTheme="majorBidi" w:cstheme="majorBidi"/>
                <w:sz w:val="30"/>
                <w:szCs w:val="30"/>
              </w:rPr>
            </w:pPr>
            <w:r w:rsidRPr="00B37B66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3BA78393" w14:textId="70E1997D" w:rsidR="000913F5" w:rsidRPr="00410CEF" w:rsidRDefault="000913F5" w:rsidP="00091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84" w:firstLine="2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</w:t>
            </w:r>
            <w:r w:rsidRPr="00410C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 -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6F77DE" w14:textId="77777777" w:rsidR="000913F5" w:rsidRPr="00B37B66" w:rsidRDefault="000913F5" w:rsidP="00091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firstLine="270"/>
              <w:rPr>
                <w:rFonts w:asciiTheme="majorBidi" w:hAnsiTheme="majorBidi" w:cstheme="majorBidi"/>
                <w:sz w:val="30"/>
                <w:szCs w:val="30"/>
              </w:rPr>
            </w:pPr>
            <w:r w:rsidRPr="00B37B66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635654D7" w14:textId="77777777" w:rsidR="000913F5" w:rsidRPr="00B37B66" w:rsidRDefault="000913F5" w:rsidP="00BB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firstLine="75"/>
              <w:rPr>
                <w:rFonts w:asciiTheme="majorBidi" w:hAnsiTheme="majorBidi" w:cstheme="majorBidi"/>
                <w:sz w:val="30"/>
                <w:szCs w:val="30"/>
              </w:rPr>
            </w:pPr>
            <w:r w:rsidRPr="00B37B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110,010</w:t>
            </w:r>
            <w:r w:rsidRPr="00B37B66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</w:tr>
    </w:tbl>
    <w:p w14:paraId="1EC6CFAF" w14:textId="1A2EA748" w:rsidR="00B37B66" w:rsidRPr="00055FF8" w:rsidRDefault="00B37B66" w:rsidP="00C80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firstLine="270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0"/>
        <w:gridCol w:w="978"/>
        <w:gridCol w:w="236"/>
        <w:gridCol w:w="1017"/>
        <w:gridCol w:w="236"/>
        <w:gridCol w:w="1012"/>
        <w:gridCol w:w="235"/>
        <w:gridCol w:w="1016"/>
        <w:gridCol w:w="270"/>
        <w:gridCol w:w="990"/>
        <w:gridCol w:w="270"/>
        <w:gridCol w:w="990"/>
      </w:tblGrid>
      <w:tr w:rsidR="00570856" w:rsidRPr="00055FF8" w14:paraId="5D211586" w14:textId="77777777" w:rsidTr="006E7928">
        <w:trPr>
          <w:tblHeader/>
        </w:trPr>
        <w:tc>
          <w:tcPr>
            <w:tcW w:w="2110" w:type="dxa"/>
            <w:vAlign w:val="bottom"/>
          </w:tcPr>
          <w:p w14:paraId="04CE6E2A" w14:textId="77777777" w:rsidR="004E7381" w:rsidRPr="00055FF8" w:rsidRDefault="004E7381" w:rsidP="003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31" w:type="dxa"/>
            <w:gridSpan w:val="3"/>
            <w:vAlign w:val="bottom"/>
          </w:tcPr>
          <w:p w14:paraId="7E64FB79" w14:textId="77777777" w:rsidR="004E7381" w:rsidRPr="00055FF8" w:rsidRDefault="004E7381" w:rsidP="003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03105655" w14:textId="77777777" w:rsidR="004E7381" w:rsidRPr="00055FF8" w:rsidRDefault="004E7381" w:rsidP="003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83" w:type="dxa"/>
            <w:gridSpan w:val="7"/>
            <w:vAlign w:val="bottom"/>
          </w:tcPr>
          <w:p w14:paraId="24CCBAA5" w14:textId="77777777" w:rsidR="004E7381" w:rsidRPr="00055FF8" w:rsidRDefault="004E7381" w:rsidP="003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D7E2E" w:rsidRPr="00055FF8" w14:paraId="321B503F" w14:textId="77777777" w:rsidTr="00C52990">
        <w:trPr>
          <w:tblHeader/>
        </w:trPr>
        <w:tc>
          <w:tcPr>
            <w:tcW w:w="2110" w:type="dxa"/>
            <w:vAlign w:val="bottom"/>
          </w:tcPr>
          <w:p w14:paraId="59438E65" w14:textId="77777777" w:rsidR="00484A2E" w:rsidRPr="00055FF8" w:rsidRDefault="00484A2E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2231" w:type="dxa"/>
            <w:gridSpan w:val="3"/>
            <w:vAlign w:val="bottom"/>
          </w:tcPr>
          <w:p w14:paraId="31B5938A" w14:textId="0B1CA17D" w:rsidR="00484A2E" w:rsidRPr="00055FF8" w:rsidRDefault="00484A2E" w:rsidP="00484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</w:tc>
        <w:tc>
          <w:tcPr>
            <w:tcW w:w="236" w:type="dxa"/>
            <w:vAlign w:val="bottom"/>
          </w:tcPr>
          <w:p w14:paraId="1DE9D9FF" w14:textId="77777777" w:rsidR="00484A2E" w:rsidRPr="00055FF8" w:rsidRDefault="00484A2E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13B231FF" w14:textId="5DF86939" w:rsidR="00484A2E" w:rsidRPr="00055FF8" w:rsidRDefault="00484A2E" w:rsidP="00484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</w:tc>
        <w:tc>
          <w:tcPr>
            <w:tcW w:w="235" w:type="dxa"/>
            <w:vAlign w:val="bottom"/>
          </w:tcPr>
          <w:p w14:paraId="3634B5B1" w14:textId="77777777" w:rsidR="00484A2E" w:rsidRPr="00055FF8" w:rsidRDefault="00484A2E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1F2B07AB" w14:textId="77777777" w:rsidR="00484A2E" w:rsidRPr="00055FF8" w:rsidRDefault="00484A2E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0D1DFB8" w14:textId="77777777" w:rsidR="00484A2E" w:rsidRPr="00055FF8" w:rsidRDefault="00484A2E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E808351" w14:textId="77777777" w:rsidR="00484A2E" w:rsidRPr="00055FF8" w:rsidRDefault="00484A2E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33A7C5D" w14:textId="77777777" w:rsidR="00484A2E" w:rsidRPr="00055FF8" w:rsidRDefault="00484A2E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7473724" w14:textId="3A010B62" w:rsidR="00484A2E" w:rsidRPr="00055FF8" w:rsidRDefault="00484A2E" w:rsidP="00484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</w:tc>
      </w:tr>
      <w:tr w:rsidR="00BD7E2E" w:rsidRPr="00055FF8" w14:paraId="3D5AE17D" w14:textId="77777777" w:rsidTr="00C52990">
        <w:trPr>
          <w:tblHeader/>
        </w:trPr>
        <w:tc>
          <w:tcPr>
            <w:tcW w:w="2110" w:type="dxa"/>
            <w:vAlign w:val="bottom"/>
          </w:tcPr>
          <w:p w14:paraId="450BEB61" w14:textId="77777777" w:rsidR="00484A2E" w:rsidRPr="00055FF8" w:rsidRDefault="00484A2E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2231" w:type="dxa"/>
            <w:gridSpan w:val="3"/>
            <w:vAlign w:val="bottom"/>
          </w:tcPr>
          <w:p w14:paraId="7551B436" w14:textId="1E761D57" w:rsidR="00484A2E" w:rsidRPr="00055FF8" w:rsidRDefault="00484A2E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5A7B82DD" w14:textId="77777777" w:rsidR="00484A2E" w:rsidRPr="00055FF8" w:rsidRDefault="00484A2E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4F582CE1" w14:textId="62F9C465" w:rsidR="00484A2E" w:rsidRPr="00055FF8" w:rsidRDefault="00484A2E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 </w:t>
            </w:r>
          </w:p>
        </w:tc>
        <w:tc>
          <w:tcPr>
            <w:tcW w:w="235" w:type="dxa"/>
            <w:vAlign w:val="bottom"/>
          </w:tcPr>
          <w:p w14:paraId="04BE905B" w14:textId="77777777" w:rsidR="00484A2E" w:rsidRPr="00055FF8" w:rsidRDefault="00484A2E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1DB493A8" w14:textId="77777777" w:rsidR="00484A2E" w:rsidRPr="00055FF8" w:rsidRDefault="00484A2E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3914808" w14:textId="77777777" w:rsidR="00484A2E" w:rsidRPr="00055FF8" w:rsidRDefault="00484A2E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78536FE" w14:textId="77777777" w:rsidR="00484A2E" w:rsidRPr="00055FF8" w:rsidRDefault="00484A2E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C9B912D" w14:textId="77777777" w:rsidR="00484A2E" w:rsidRPr="00055FF8" w:rsidRDefault="00484A2E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71D628E" w14:textId="79CC0A7A" w:rsidR="00484A2E" w:rsidRPr="00055FF8" w:rsidRDefault="00484A2E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 </w:t>
            </w:r>
          </w:p>
        </w:tc>
      </w:tr>
      <w:tr w:rsidR="00570856" w:rsidRPr="00055FF8" w14:paraId="4940395B" w14:textId="77777777" w:rsidTr="0054461A">
        <w:trPr>
          <w:tblHeader/>
        </w:trPr>
        <w:tc>
          <w:tcPr>
            <w:tcW w:w="2110" w:type="dxa"/>
            <w:vAlign w:val="bottom"/>
          </w:tcPr>
          <w:p w14:paraId="5CE25781" w14:textId="55412E92" w:rsidR="00A844D3" w:rsidRPr="00055FF8" w:rsidRDefault="00A844D3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55FF8">
              <w:rPr>
                <w:rFonts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  <w:r w:rsidRPr="00055FF8">
              <w:rPr>
                <w:rFonts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978" w:type="dxa"/>
            <w:vAlign w:val="bottom"/>
          </w:tcPr>
          <w:p w14:paraId="7243C8CD" w14:textId="7F2B542E" w:rsidR="00A844D3" w:rsidRPr="00055FF8" w:rsidRDefault="00E43333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bottom"/>
          </w:tcPr>
          <w:p w14:paraId="2D7B519E" w14:textId="77777777" w:rsidR="00A844D3" w:rsidRPr="00055FF8" w:rsidRDefault="00A844D3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6EF6D8A9" w14:textId="76D9EBC1" w:rsidR="00A844D3" w:rsidRPr="00055FF8" w:rsidRDefault="00E43333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  <w:vAlign w:val="bottom"/>
          </w:tcPr>
          <w:p w14:paraId="0EE2C96D" w14:textId="77777777" w:rsidR="00A844D3" w:rsidRPr="00055FF8" w:rsidRDefault="00A844D3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2D562228" w14:textId="695E72C1" w:rsidR="00A844D3" w:rsidRPr="00055FF8" w:rsidRDefault="00E43333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5" w:type="dxa"/>
            <w:vAlign w:val="bottom"/>
          </w:tcPr>
          <w:p w14:paraId="5C691DEA" w14:textId="77777777" w:rsidR="00A844D3" w:rsidRPr="00055FF8" w:rsidRDefault="00A844D3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47AD7B7D" w14:textId="77777777" w:rsidR="00A844D3" w:rsidRPr="00055FF8" w:rsidRDefault="00A844D3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65675050" w14:textId="77777777" w:rsidR="00A844D3" w:rsidRPr="00055FF8" w:rsidRDefault="00A844D3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780E81A" w14:textId="77777777" w:rsidR="00A844D3" w:rsidRPr="00055FF8" w:rsidRDefault="00A844D3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3754FB85" w14:textId="77777777" w:rsidR="00A844D3" w:rsidRPr="00055FF8" w:rsidRDefault="00A844D3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242017F" w14:textId="39A9AE82" w:rsidR="00A844D3" w:rsidRPr="00055FF8" w:rsidRDefault="00E43333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570856" w:rsidRPr="00055FF8" w14:paraId="3D6E94E9" w14:textId="77777777" w:rsidTr="006E7928">
        <w:trPr>
          <w:tblHeader/>
        </w:trPr>
        <w:tc>
          <w:tcPr>
            <w:tcW w:w="2110" w:type="dxa"/>
            <w:vAlign w:val="bottom"/>
          </w:tcPr>
          <w:p w14:paraId="7069DBBF" w14:textId="77777777" w:rsidR="004623AD" w:rsidRPr="00055FF8" w:rsidRDefault="004623AD" w:rsidP="003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31" w:type="dxa"/>
            <w:gridSpan w:val="3"/>
            <w:vAlign w:val="bottom"/>
          </w:tcPr>
          <w:p w14:paraId="5374B8DC" w14:textId="519F1FC9" w:rsidR="004623AD" w:rsidRPr="00055FF8" w:rsidRDefault="004623AD" w:rsidP="003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55FF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3FE4A078" w14:textId="77777777" w:rsidR="004623AD" w:rsidRPr="00055FF8" w:rsidRDefault="004623AD" w:rsidP="003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83" w:type="dxa"/>
            <w:gridSpan w:val="7"/>
            <w:vAlign w:val="bottom"/>
          </w:tcPr>
          <w:p w14:paraId="690344AD" w14:textId="29B204AD" w:rsidR="004623AD" w:rsidRPr="00055FF8" w:rsidRDefault="004623AD" w:rsidP="003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="Angsana New"/>
                <w:i/>
                <w:iCs/>
                <w:sz w:val="30"/>
                <w:szCs w:val="30"/>
              </w:rPr>
            </w:pPr>
            <w:r w:rsidRPr="00055FF8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70856" w:rsidRPr="00055FF8" w14:paraId="01B232AA" w14:textId="77777777" w:rsidTr="0054461A">
        <w:trPr>
          <w:tblHeader/>
        </w:trPr>
        <w:tc>
          <w:tcPr>
            <w:tcW w:w="2110" w:type="dxa"/>
            <w:vAlign w:val="bottom"/>
          </w:tcPr>
          <w:p w14:paraId="3FE53831" w14:textId="69FED4DE" w:rsidR="0067492E" w:rsidRPr="00055FF8" w:rsidRDefault="0067492E" w:rsidP="0067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cs="Angsana New"/>
                <w:i/>
                <w:iCs/>
                <w:sz w:val="30"/>
                <w:szCs w:val="30"/>
                <w:cs/>
                <w:lang w:eastAsia="ja-JP"/>
              </w:rPr>
            </w:pPr>
            <w:bookmarkStart w:id="1" w:name="_Hlk71229821"/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78" w:type="dxa"/>
            <w:vAlign w:val="bottom"/>
          </w:tcPr>
          <w:p w14:paraId="57A98B5D" w14:textId="27EDB20B" w:rsidR="0067492E" w:rsidRPr="00055FF8" w:rsidRDefault="00D500A9" w:rsidP="0077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E544747" w14:textId="77777777" w:rsidR="0067492E" w:rsidRPr="00055FF8" w:rsidRDefault="0067492E" w:rsidP="0067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223F3620" w14:textId="64822759" w:rsidR="0067492E" w:rsidRPr="00055FF8" w:rsidRDefault="00445507" w:rsidP="0067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E0C4077" w14:textId="77777777" w:rsidR="0067492E" w:rsidRPr="00055FF8" w:rsidRDefault="0067492E" w:rsidP="0067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67120313" w14:textId="0E5E9659" w:rsidR="0067492E" w:rsidRPr="00055FF8" w:rsidRDefault="00D500A9" w:rsidP="0067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Pr="1E641426">
              <w:rPr>
                <w:rFonts w:asciiTheme="majorBidi" w:hAnsiTheme="majorBidi" w:cstheme="majorBidi"/>
                <w:sz w:val="30"/>
                <w:szCs w:val="30"/>
              </w:rPr>
              <w:t>01</w:t>
            </w:r>
            <w:r w:rsidR="00500E8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5" w:type="dxa"/>
            <w:vAlign w:val="bottom"/>
          </w:tcPr>
          <w:p w14:paraId="390CD4D5" w14:textId="77777777" w:rsidR="0067492E" w:rsidRPr="00055FF8" w:rsidRDefault="0067492E" w:rsidP="0067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3C4DBC8E" w14:textId="0B8B888C" w:rsidR="0067492E" w:rsidRPr="00392D03" w:rsidRDefault="00392D03" w:rsidP="0067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2D03"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  <w:tc>
          <w:tcPr>
            <w:tcW w:w="270" w:type="dxa"/>
            <w:vAlign w:val="bottom"/>
          </w:tcPr>
          <w:p w14:paraId="0D4770E0" w14:textId="77777777" w:rsidR="0067492E" w:rsidRPr="00392D03" w:rsidRDefault="0067492E" w:rsidP="0067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8C1FA53" w14:textId="4D4969B9" w:rsidR="0067492E" w:rsidRPr="00392D03" w:rsidRDefault="00392D03" w:rsidP="005E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2D03">
              <w:rPr>
                <w:rFonts w:asciiTheme="majorBidi" w:hAnsiTheme="majorBidi" w:cstheme="majorBidi"/>
                <w:sz w:val="30"/>
                <w:szCs w:val="30"/>
              </w:rPr>
              <w:t>(27</w:t>
            </w:r>
            <w:r w:rsidR="008C0866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392D0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4ACF76E" w14:textId="77777777" w:rsidR="0067492E" w:rsidRPr="00392D03" w:rsidRDefault="0067492E" w:rsidP="0067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A9CF00E" w14:textId="4D1B2E16" w:rsidR="0067492E" w:rsidRPr="00392D03" w:rsidRDefault="00392D03" w:rsidP="0067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2D0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565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2D03">
              <w:rPr>
                <w:rFonts w:asciiTheme="majorBidi" w:hAnsiTheme="majorBidi" w:cstheme="majorBidi"/>
                <w:sz w:val="30"/>
                <w:szCs w:val="30"/>
              </w:rPr>
              <w:t>899</w:t>
            </w:r>
          </w:p>
        </w:tc>
      </w:tr>
      <w:bookmarkEnd w:id="1"/>
    </w:tbl>
    <w:p w14:paraId="0B856BFF" w14:textId="77777777" w:rsidR="004E7381" w:rsidRPr="007660DC" w:rsidRDefault="004E7381" w:rsidP="00B45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2"/>
        <w:gridCol w:w="978"/>
        <w:gridCol w:w="234"/>
        <w:gridCol w:w="1017"/>
        <w:gridCol w:w="236"/>
        <w:gridCol w:w="1012"/>
        <w:gridCol w:w="235"/>
        <w:gridCol w:w="1016"/>
        <w:gridCol w:w="238"/>
        <w:gridCol w:w="1028"/>
        <w:gridCol w:w="264"/>
        <w:gridCol w:w="990"/>
      </w:tblGrid>
      <w:tr w:rsidR="00570856" w:rsidRPr="00055FF8" w14:paraId="3F2FC45B" w14:textId="77777777" w:rsidTr="00282D2C">
        <w:trPr>
          <w:tblHeader/>
        </w:trPr>
        <w:tc>
          <w:tcPr>
            <w:tcW w:w="2112" w:type="dxa"/>
            <w:vAlign w:val="bottom"/>
          </w:tcPr>
          <w:p w14:paraId="75DB5204" w14:textId="77777777" w:rsidR="00CA55A0" w:rsidRPr="00055FF8" w:rsidRDefault="00CA55A0" w:rsidP="0039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29" w:type="dxa"/>
            <w:gridSpan w:val="3"/>
            <w:vAlign w:val="bottom"/>
          </w:tcPr>
          <w:p w14:paraId="79E65EC8" w14:textId="77777777" w:rsidR="00CA55A0" w:rsidRPr="00055FF8" w:rsidRDefault="00CA55A0" w:rsidP="0039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15CF1E43" w14:textId="77777777" w:rsidR="00CA55A0" w:rsidRPr="00055FF8" w:rsidRDefault="00CA55A0" w:rsidP="0039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83" w:type="dxa"/>
            <w:gridSpan w:val="7"/>
            <w:vAlign w:val="bottom"/>
          </w:tcPr>
          <w:p w14:paraId="45C8B0B4" w14:textId="57AAF7D6" w:rsidR="00CA55A0" w:rsidRPr="00055FF8" w:rsidRDefault="00CA55A0" w:rsidP="0039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D7E2E" w:rsidRPr="00055FF8" w14:paraId="29B8FF96" w14:textId="77777777" w:rsidTr="00C52990">
        <w:trPr>
          <w:tblHeader/>
        </w:trPr>
        <w:tc>
          <w:tcPr>
            <w:tcW w:w="2112" w:type="dxa"/>
            <w:vAlign w:val="bottom"/>
          </w:tcPr>
          <w:p w14:paraId="268C9E2B" w14:textId="77777777" w:rsidR="00062D84" w:rsidRPr="00055FF8" w:rsidRDefault="00062D84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cs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2229" w:type="dxa"/>
            <w:gridSpan w:val="3"/>
            <w:vAlign w:val="bottom"/>
          </w:tcPr>
          <w:p w14:paraId="3C41B537" w14:textId="0DEC235A" w:rsidR="00062D84" w:rsidRPr="00055FF8" w:rsidRDefault="00062D84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</w:tc>
        <w:tc>
          <w:tcPr>
            <w:tcW w:w="236" w:type="dxa"/>
            <w:vAlign w:val="bottom"/>
          </w:tcPr>
          <w:p w14:paraId="3FD1D84C" w14:textId="77777777" w:rsidR="00062D84" w:rsidRPr="00055FF8" w:rsidRDefault="00062D84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396BEE86" w14:textId="4BCFEAF8" w:rsidR="00062D84" w:rsidRPr="00055FF8" w:rsidRDefault="00062D84" w:rsidP="00062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</w:tc>
        <w:tc>
          <w:tcPr>
            <w:tcW w:w="235" w:type="dxa"/>
            <w:vAlign w:val="bottom"/>
          </w:tcPr>
          <w:p w14:paraId="7CAA566E" w14:textId="77777777" w:rsidR="00062D84" w:rsidRPr="00055FF8" w:rsidRDefault="00062D84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2DC2AC4E" w14:textId="77777777" w:rsidR="00062D84" w:rsidRPr="00055FF8" w:rsidRDefault="00062D84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  <w:vAlign w:val="bottom"/>
          </w:tcPr>
          <w:p w14:paraId="2058E702" w14:textId="77777777" w:rsidR="00062D84" w:rsidRPr="00055FF8" w:rsidRDefault="00062D84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0DA2F3D3" w14:textId="77777777" w:rsidR="00062D84" w:rsidRPr="00055FF8" w:rsidRDefault="00062D84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4" w:type="dxa"/>
            <w:vAlign w:val="bottom"/>
          </w:tcPr>
          <w:p w14:paraId="3F708CB1" w14:textId="77777777" w:rsidR="00062D84" w:rsidRPr="00055FF8" w:rsidRDefault="00062D84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9407AF0" w14:textId="675AEF9D" w:rsidR="00062D84" w:rsidRPr="00055FF8" w:rsidRDefault="00062D84" w:rsidP="00062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BD7E2E" w:rsidRPr="00055FF8" w14:paraId="78AAD33A" w14:textId="77777777" w:rsidTr="00C52990">
        <w:trPr>
          <w:tblHeader/>
        </w:trPr>
        <w:tc>
          <w:tcPr>
            <w:tcW w:w="2112" w:type="dxa"/>
            <w:vAlign w:val="bottom"/>
          </w:tcPr>
          <w:p w14:paraId="3E147880" w14:textId="77777777" w:rsidR="00062D84" w:rsidRPr="00055FF8" w:rsidRDefault="00062D84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cs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2229" w:type="dxa"/>
            <w:gridSpan w:val="3"/>
            <w:vAlign w:val="bottom"/>
          </w:tcPr>
          <w:p w14:paraId="4FF471F8" w14:textId="7AE4E2DC" w:rsidR="00062D84" w:rsidRPr="00055FF8" w:rsidRDefault="00062D84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6FC50FA8" w14:textId="77777777" w:rsidR="00062D84" w:rsidRPr="00055FF8" w:rsidRDefault="00062D84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75F694B1" w14:textId="3B4B5DC0" w:rsidR="00062D84" w:rsidRPr="00055FF8" w:rsidRDefault="00062D84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ธันวาคม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35" w:type="dxa"/>
            <w:vAlign w:val="bottom"/>
          </w:tcPr>
          <w:p w14:paraId="0FB34377" w14:textId="77777777" w:rsidR="00062D84" w:rsidRPr="00055FF8" w:rsidRDefault="00062D84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6B2FD4C4" w14:textId="77777777" w:rsidR="00062D84" w:rsidRPr="00055FF8" w:rsidRDefault="00062D84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  <w:vAlign w:val="bottom"/>
          </w:tcPr>
          <w:p w14:paraId="2502474F" w14:textId="77777777" w:rsidR="00062D84" w:rsidRPr="00055FF8" w:rsidRDefault="00062D84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63766EF3" w14:textId="77777777" w:rsidR="00062D84" w:rsidRPr="00055FF8" w:rsidRDefault="00062D84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4" w:type="dxa"/>
            <w:vAlign w:val="bottom"/>
          </w:tcPr>
          <w:p w14:paraId="518B4488" w14:textId="77777777" w:rsidR="00062D84" w:rsidRPr="00055FF8" w:rsidRDefault="00062D84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D0F098" w14:textId="55585003" w:rsidR="00062D84" w:rsidRPr="00055FF8" w:rsidRDefault="00062D84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ธันวาคม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</w:t>
            </w:r>
          </w:p>
        </w:tc>
      </w:tr>
      <w:tr w:rsidR="00570856" w:rsidRPr="00055FF8" w14:paraId="7AE0AD5E" w14:textId="77777777" w:rsidTr="00282D2C">
        <w:trPr>
          <w:tblHeader/>
        </w:trPr>
        <w:tc>
          <w:tcPr>
            <w:tcW w:w="2112" w:type="dxa"/>
            <w:vAlign w:val="bottom"/>
          </w:tcPr>
          <w:p w14:paraId="3931F263" w14:textId="77777777" w:rsidR="00A844D3" w:rsidRPr="00055FF8" w:rsidRDefault="00A844D3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55FF8">
              <w:rPr>
                <w:rFonts w:cs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เงินให้กู้ยืม</w:t>
            </w:r>
            <w:r w:rsidRPr="00055FF8">
              <w:rPr>
                <w:rFonts w:cs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978" w:type="dxa"/>
            <w:vAlign w:val="bottom"/>
          </w:tcPr>
          <w:p w14:paraId="4C2C9216" w14:textId="30970DAF" w:rsidR="00A844D3" w:rsidRPr="00055FF8" w:rsidRDefault="00E43333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4" w:type="dxa"/>
            <w:vAlign w:val="bottom"/>
          </w:tcPr>
          <w:p w14:paraId="64ED32D4" w14:textId="77777777" w:rsidR="00A844D3" w:rsidRPr="00055FF8" w:rsidRDefault="00A844D3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7AC3CAE0" w14:textId="21EAA807" w:rsidR="00A844D3" w:rsidRPr="00055FF8" w:rsidRDefault="00E43333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  <w:vAlign w:val="bottom"/>
          </w:tcPr>
          <w:p w14:paraId="444AE7BD" w14:textId="77777777" w:rsidR="00A844D3" w:rsidRPr="00055FF8" w:rsidRDefault="00A844D3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08A91AF3" w14:textId="21504755" w:rsidR="00A844D3" w:rsidRPr="00055FF8" w:rsidRDefault="00E43333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5" w:type="dxa"/>
            <w:vAlign w:val="bottom"/>
          </w:tcPr>
          <w:p w14:paraId="5A7B9539" w14:textId="77777777" w:rsidR="00A844D3" w:rsidRPr="00055FF8" w:rsidRDefault="00A844D3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52188758" w14:textId="77777777" w:rsidR="00A844D3" w:rsidRPr="00055FF8" w:rsidRDefault="00A844D3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8" w:type="dxa"/>
            <w:vAlign w:val="bottom"/>
          </w:tcPr>
          <w:p w14:paraId="120D1A6E" w14:textId="77777777" w:rsidR="00A844D3" w:rsidRPr="00055FF8" w:rsidRDefault="00A844D3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1BBBB12D" w14:textId="77777777" w:rsidR="00A844D3" w:rsidRPr="00055FF8" w:rsidRDefault="00A844D3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64" w:type="dxa"/>
            <w:vAlign w:val="bottom"/>
          </w:tcPr>
          <w:p w14:paraId="0A88BC34" w14:textId="77777777" w:rsidR="00A844D3" w:rsidRPr="00055FF8" w:rsidRDefault="00A844D3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AA8DADA" w14:textId="34CEAB94" w:rsidR="00A844D3" w:rsidRPr="00055FF8" w:rsidRDefault="00E43333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570856" w:rsidRPr="00055FF8" w14:paraId="094E4C75" w14:textId="77777777" w:rsidTr="00282D2C">
        <w:trPr>
          <w:tblHeader/>
        </w:trPr>
        <w:tc>
          <w:tcPr>
            <w:tcW w:w="2112" w:type="dxa"/>
            <w:vAlign w:val="bottom"/>
          </w:tcPr>
          <w:p w14:paraId="7BE869C2" w14:textId="77777777" w:rsidR="004623AD" w:rsidRPr="00055FF8" w:rsidRDefault="004623AD" w:rsidP="00A8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29" w:type="dxa"/>
            <w:gridSpan w:val="3"/>
            <w:vAlign w:val="bottom"/>
          </w:tcPr>
          <w:p w14:paraId="1237F132" w14:textId="6E80B2A9" w:rsidR="004623AD" w:rsidRPr="00055FF8" w:rsidRDefault="004623AD" w:rsidP="00A8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55FF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072CC96F" w14:textId="77777777" w:rsidR="004623AD" w:rsidRPr="00055FF8" w:rsidRDefault="004623AD" w:rsidP="00A8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83" w:type="dxa"/>
            <w:gridSpan w:val="7"/>
            <w:vAlign w:val="bottom"/>
          </w:tcPr>
          <w:p w14:paraId="0E41B1CA" w14:textId="4A779182" w:rsidR="004623AD" w:rsidRPr="00055FF8" w:rsidRDefault="004623AD" w:rsidP="00A8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55FF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70856" w:rsidRPr="00055FF8" w14:paraId="300CF432" w14:textId="77777777" w:rsidTr="00282D2C">
        <w:trPr>
          <w:tblHeader/>
        </w:trPr>
        <w:tc>
          <w:tcPr>
            <w:tcW w:w="2112" w:type="dxa"/>
            <w:vAlign w:val="bottom"/>
          </w:tcPr>
          <w:p w14:paraId="1867D6A1" w14:textId="77777777" w:rsidR="0067492E" w:rsidRPr="00055FF8" w:rsidRDefault="0067492E" w:rsidP="0067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cs="Angsana New"/>
                <w:i/>
                <w:iCs/>
                <w:sz w:val="30"/>
                <w:szCs w:val="30"/>
                <w:cs/>
                <w:lang w:eastAsia="ja-JP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78" w:type="dxa"/>
            <w:vAlign w:val="bottom"/>
          </w:tcPr>
          <w:p w14:paraId="62A18C1E" w14:textId="272182D9" w:rsidR="0067492E" w:rsidRPr="00055FF8" w:rsidRDefault="00D500A9" w:rsidP="00E20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4" w:type="dxa"/>
            <w:vAlign w:val="bottom"/>
          </w:tcPr>
          <w:p w14:paraId="6A894C7D" w14:textId="77777777" w:rsidR="0067492E" w:rsidRPr="00055FF8" w:rsidRDefault="0067492E" w:rsidP="0067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30483F56" w14:textId="702C6B81" w:rsidR="0067492E" w:rsidRPr="00055FF8" w:rsidRDefault="00445507" w:rsidP="0067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EB29D9B" w14:textId="77777777" w:rsidR="0067492E" w:rsidRPr="00055FF8" w:rsidRDefault="0067492E" w:rsidP="0067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05553B93" w14:textId="052A0894" w:rsidR="0067492E" w:rsidRPr="00055FF8" w:rsidRDefault="00D500A9" w:rsidP="0067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1,845</w:t>
            </w:r>
          </w:p>
        </w:tc>
        <w:tc>
          <w:tcPr>
            <w:tcW w:w="235" w:type="dxa"/>
            <w:vAlign w:val="bottom"/>
          </w:tcPr>
          <w:p w14:paraId="31DB17F9" w14:textId="77777777" w:rsidR="0067492E" w:rsidRPr="00055FF8" w:rsidRDefault="0067492E" w:rsidP="0067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3D336D52" w14:textId="36302246" w:rsidR="0067492E" w:rsidRPr="00055FF8" w:rsidRDefault="00221323" w:rsidP="005E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0"/>
              </w:tabs>
              <w:spacing w:line="240" w:lineRule="auto"/>
              <w:ind w:left="-95" w:right="-3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238" w:type="dxa"/>
            <w:vAlign w:val="bottom"/>
          </w:tcPr>
          <w:p w14:paraId="78F5AFAA" w14:textId="77777777" w:rsidR="0067492E" w:rsidRPr="00055FF8" w:rsidRDefault="0067492E" w:rsidP="0067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0460F48A" w14:textId="470AACD3" w:rsidR="0067492E" w:rsidRPr="00055FF8" w:rsidRDefault="00221323" w:rsidP="005E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(51)</w:t>
            </w:r>
          </w:p>
        </w:tc>
        <w:tc>
          <w:tcPr>
            <w:tcW w:w="264" w:type="dxa"/>
            <w:vAlign w:val="bottom"/>
          </w:tcPr>
          <w:p w14:paraId="1691F547" w14:textId="77777777" w:rsidR="0067492E" w:rsidRPr="00055FF8" w:rsidRDefault="0067492E" w:rsidP="0067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87B5F89" w14:textId="3A38DBE2" w:rsidR="0067492E" w:rsidRPr="00055FF8" w:rsidRDefault="00221323" w:rsidP="0067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1,848</w:t>
            </w:r>
          </w:p>
        </w:tc>
      </w:tr>
    </w:tbl>
    <w:p w14:paraId="3F0C11EE" w14:textId="5AB0AE03" w:rsidR="004605C7" w:rsidRPr="007660DC" w:rsidRDefault="004605C7" w:rsidP="005E3635">
      <w:pPr>
        <w:tabs>
          <w:tab w:val="left" w:pos="8370"/>
        </w:tabs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49"/>
        <w:gridCol w:w="21"/>
        <w:gridCol w:w="1082"/>
        <w:gridCol w:w="270"/>
        <w:gridCol w:w="1080"/>
        <w:gridCol w:w="274"/>
        <w:gridCol w:w="1067"/>
      </w:tblGrid>
      <w:tr w:rsidR="00920082" w:rsidRPr="00055FF8" w14:paraId="28A567C9" w14:textId="77777777" w:rsidTr="000830CE">
        <w:trPr>
          <w:tblHeader/>
        </w:trPr>
        <w:tc>
          <w:tcPr>
            <w:tcW w:w="2267" w:type="pct"/>
          </w:tcPr>
          <w:p w14:paraId="4F61CCDF" w14:textId="77777777" w:rsidR="00920082" w:rsidRPr="00055FF8" w:rsidRDefault="00920082" w:rsidP="00393C0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8" w:type="pct"/>
            <w:gridSpan w:val="4"/>
          </w:tcPr>
          <w:p w14:paraId="75FD69B0" w14:textId="77777777" w:rsidR="00920082" w:rsidRPr="00055FF8" w:rsidRDefault="00920082" w:rsidP="00393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55FF8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</w:tcPr>
          <w:p w14:paraId="15CC8D9C" w14:textId="77777777" w:rsidR="00920082" w:rsidRPr="00055FF8" w:rsidRDefault="00920082" w:rsidP="00393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pct"/>
            <w:gridSpan w:val="3"/>
          </w:tcPr>
          <w:p w14:paraId="63615922" w14:textId="77777777" w:rsidR="00920082" w:rsidRPr="00055FF8" w:rsidRDefault="00920082" w:rsidP="00393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20082" w:rsidRPr="00055FF8" w14:paraId="0B4504E2" w14:textId="77777777" w:rsidTr="000830CE">
        <w:trPr>
          <w:tblHeader/>
        </w:trPr>
        <w:tc>
          <w:tcPr>
            <w:tcW w:w="2267" w:type="pct"/>
          </w:tcPr>
          <w:p w14:paraId="53593E9B" w14:textId="77777777" w:rsidR="00920082" w:rsidRPr="00055FF8" w:rsidRDefault="00920082" w:rsidP="00393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21C39D72" w14:textId="489343AE" w:rsidR="00920082" w:rsidRPr="00055FF8" w:rsidRDefault="00E43333" w:rsidP="00393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3" w:type="pct"/>
          </w:tcPr>
          <w:p w14:paraId="687BEFC9" w14:textId="77777777" w:rsidR="00920082" w:rsidRPr="00055FF8" w:rsidRDefault="00920082" w:rsidP="00393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75AAD5E5" w14:textId="20A9F561" w:rsidR="00920082" w:rsidRPr="00055FF8" w:rsidRDefault="00E43333" w:rsidP="00393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35DCB744" w14:textId="77777777" w:rsidR="00920082" w:rsidRPr="00055FF8" w:rsidRDefault="00920082" w:rsidP="00393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6F6F75F4" w14:textId="70BC754A" w:rsidR="00920082" w:rsidRPr="00055FF8" w:rsidRDefault="00E43333" w:rsidP="00393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6" w:type="pct"/>
          </w:tcPr>
          <w:p w14:paraId="220D1212" w14:textId="77777777" w:rsidR="00920082" w:rsidRPr="00055FF8" w:rsidRDefault="00920082" w:rsidP="00393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A7AFCE6" w14:textId="69A642E2" w:rsidR="00920082" w:rsidRPr="00055FF8" w:rsidRDefault="00E43333" w:rsidP="00393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920082" w:rsidRPr="00055FF8" w14:paraId="5BD4916E" w14:textId="77777777" w:rsidTr="000830CE">
        <w:trPr>
          <w:tblHeader/>
        </w:trPr>
        <w:tc>
          <w:tcPr>
            <w:tcW w:w="2267" w:type="pct"/>
          </w:tcPr>
          <w:p w14:paraId="71D91935" w14:textId="77777777" w:rsidR="00920082" w:rsidRPr="00055FF8" w:rsidRDefault="00920082" w:rsidP="00393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3" w:type="pct"/>
            <w:gridSpan w:val="8"/>
          </w:tcPr>
          <w:p w14:paraId="30A8EE8E" w14:textId="77777777" w:rsidR="00920082" w:rsidRPr="00055FF8" w:rsidRDefault="00920082" w:rsidP="00393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00A9" w:rsidRPr="00055FF8" w14:paraId="2A1F9267" w14:textId="77777777" w:rsidTr="00393C06">
        <w:tc>
          <w:tcPr>
            <w:tcW w:w="2267" w:type="pct"/>
          </w:tcPr>
          <w:p w14:paraId="6929A6D3" w14:textId="699062F0" w:rsidR="00D500A9" w:rsidRPr="00055FF8" w:rsidRDefault="00E97E9E" w:rsidP="00D50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2" w:name="_Hlk126757885"/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เงินจ่าย</w:t>
            </w:r>
            <w:r w:rsidR="00B142E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ล่วงหน้า</w:t>
            </w:r>
            <w:r w:rsidR="000C306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ค่าสินค้า</w:t>
            </w:r>
          </w:p>
        </w:tc>
        <w:tc>
          <w:tcPr>
            <w:tcW w:w="577" w:type="pct"/>
          </w:tcPr>
          <w:p w14:paraId="7DF1E4AF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43DF0D54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F0F1DD0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1F7ADA5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5CD8128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7E0E326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9772051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bookmarkEnd w:id="2"/>
      <w:tr w:rsidR="00E97DB9" w:rsidRPr="00055FF8" w14:paraId="4E51CA6D" w14:textId="77777777" w:rsidTr="00393C06">
        <w:tc>
          <w:tcPr>
            <w:tcW w:w="2267" w:type="pct"/>
          </w:tcPr>
          <w:p w14:paraId="5AFC6F3E" w14:textId="721A5C45" w:rsidR="00E97DB9" w:rsidRPr="00055FF8" w:rsidRDefault="00E97DB9" w:rsidP="00E97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7" w:type="pct"/>
          </w:tcPr>
          <w:p w14:paraId="21448693" w14:textId="110EB599" w:rsidR="00E97DB9" w:rsidRPr="00055FF8" w:rsidRDefault="005B5995" w:rsidP="005B59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9,813</w:t>
            </w:r>
          </w:p>
        </w:tc>
        <w:tc>
          <w:tcPr>
            <w:tcW w:w="144" w:type="pct"/>
            <w:gridSpan w:val="2"/>
          </w:tcPr>
          <w:p w14:paraId="5CEB8234" w14:textId="77777777" w:rsidR="00E97DB9" w:rsidRPr="00055FF8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1EEE5B2" w14:textId="63FEB45E" w:rsidR="00E97DB9" w:rsidRPr="00055FF8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4EED194" w14:textId="77777777" w:rsidR="00E97DB9" w:rsidRPr="00055FF8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8EAF487" w14:textId="1435CF23" w:rsidR="00E97DB9" w:rsidRPr="00055FF8" w:rsidRDefault="005B5995" w:rsidP="005B59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9,813</w:t>
            </w:r>
            <w:r w:rsidR="00E97D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6" w:type="pct"/>
          </w:tcPr>
          <w:p w14:paraId="18B3D01D" w14:textId="77777777" w:rsidR="00E97DB9" w:rsidRPr="00055FF8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5439FAF" w14:textId="709D3C81" w:rsidR="00E97DB9" w:rsidRPr="00055FF8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97DB9" w:rsidRPr="00055FF8" w14:paraId="44F60477" w14:textId="77777777" w:rsidTr="00393C06">
        <w:tc>
          <w:tcPr>
            <w:tcW w:w="2267" w:type="pct"/>
          </w:tcPr>
          <w:p w14:paraId="3D2C1FF4" w14:textId="77777777" w:rsidR="00E97DB9" w:rsidRPr="00055FF8" w:rsidRDefault="00E97DB9" w:rsidP="00E97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60D2A7DC" w14:textId="77777777" w:rsidR="00E97DB9" w:rsidRPr="00055FF8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0C7E830F" w14:textId="77777777" w:rsidR="00E97DB9" w:rsidRPr="00055FF8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C768BA5" w14:textId="77777777" w:rsidR="00E97DB9" w:rsidRPr="00055FF8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AD837CC" w14:textId="77777777" w:rsidR="00E97DB9" w:rsidRPr="00055FF8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3E15483" w14:textId="77777777" w:rsidR="00E97DB9" w:rsidRPr="00055FF8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67429C4" w14:textId="77777777" w:rsidR="00E97DB9" w:rsidRPr="00055FF8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51730790" w14:textId="77777777" w:rsidR="00E97DB9" w:rsidRPr="00055FF8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97DB9" w:rsidRPr="00055FF8" w14:paraId="796940AD" w14:textId="77777777" w:rsidTr="00393C06">
        <w:tc>
          <w:tcPr>
            <w:tcW w:w="2267" w:type="pct"/>
          </w:tcPr>
          <w:p w14:paraId="1D91BE14" w14:textId="26A1F62A" w:rsidR="00E97DB9" w:rsidRPr="00055FF8" w:rsidRDefault="00E97DB9" w:rsidP="00E97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577" w:type="pct"/>
          </w:tcPr>
          <w:p w14:paraId="7B35D822" w14:textId="77777777" w:rsidR="00E97DB9" w:rsidRPr="00055FF8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5BB18C82" w14:textId="77777777" w:rsidR="00E97DB9" w:rsidRPr="00055FF8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5683051" w14:textId="77777777" w:rsidR="00E97DB9" w:rsidRPr="00055FF8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9126C24" w14:textId="77777777" w:rsidR="00E97DB9" w:rsidRPr="00055FF8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2CB7D50" w14:textId="77777777" w:rsidR="00E97DB9" w:rsidRPr="00055FF8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39356E8" w14:textId="77777777" w:rsidR="00E97DB9" w:rsidRPr="00055FF8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679CAE3" w14:textId="77777777" w:rsidR="00E97DB9" w:rsidRPr="00055FF8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97DB9" w:rsidRPr="00055FF8" w14:paraId="28F04F60" w14:textId="77777777" w:rsidTr="00393C06">
        <w:tc>
          <w:tcPr>
            <w:tcW w:w="2267" w:type="pct"/>
          </w:tcPr>
          <w:p w14:paraId="56C1F0DA" w14:textId="1FBE4ADD" w:rsidR="00E97DB9" w:rsidRPr="00055FF8" w:rsidRDefault="00E97DB9" w:rsidP="00E97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6941ADFD" w14:textId="3BE7EC7B" w:rsidR="00E97DB9" w:rsidRPr="00055FF8" w:rsidRDefault="00995AFE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17BCB81A" w14:textId="77777777" w:rsidR="00E97DB9" w:rsidRPr="00055FF8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DEF7438" w14:textId="658DAD3B" w:rsidR="00E97DB9" w:rsidRPr="00055FF8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64A59B8" w14:textId="77777777" w:rsidR="00E97DB9" w:rsidRPr="00055FF8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D60A55D" w14:textId="03F3D2BA" w:rsidR="00E97DB9" w:rsidRPr="00055FF8" w:rsidRDefault="00995AFE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3,724</w:t>
            </w:r>
          </w:p>
        </w:tc>
        <w:tc>
          <w:tcPr>
            <w:tcW w:w="146" w:type="pct"/>
          </w:tcPr>
          <w:p w14:paraId="4FB49921" w14:textId="77777777" w:rsidR="00E97DB9" w:rsidRPr="00055FF8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5E63779B" w14:textId="4AB0F9DF" w:rsidR="00E97DB9" w:rsidRPr="00055FF8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6,518</w:t>
            </w:r>
          </w:p>
        </w:tc>
      </w:tr>
      <w:tr w:rsidR="00E97DB9" w:rsidRPr="00055FF8" w14:paraId="3631D735" w14:textId="77777777" w:rsidTr="00393C06">
        <w:tc>
          <w:tcPr>
            <w:tcW w:w="2267" w:type="pct"/>
          </w:tcPr>
          <w:p w14:paraId="54C8B761" w14:textId="77777777" w:rsidR="00E97DB9" w:rsidRPr="00055FF8" w:rsidRDefault="00E97DB9" w:rsidP="00E97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332FF169" w14:textId="77777777" w:rsidR="00E97DB9" w:rsidRPr="00055FF8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514D1592" w14:textId="77777777" w:rsidR="00E97DB9" w:rsidRPr="00055FF8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541665F" w14:textId="77777777" w:rsidR="00E97DB9" w:rsidRPr="00055FF8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901064F" w14:textId="77777777" w:rsidR="00E97DB9" w:rsidRPr="00055FF8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75BB63B" w14:textId="77777777" w:rsidR="00E97DB9" w:rsidRPr="00055FF8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46AAB61" w14:textId="77777777" w:rsidR="00E97DB9" w:rsidRPr="00055FF8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B3DA00C" w14:textId="77777777" w:rsidR="00E97DB9" w:rsidRPr="00055FF8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7DB9" w:rsidRPr="00055FF8" w14:paraId="2BB4F026" w14:textId="77777777" w:rsidTr="00393C06">
        <w:tc>
          <w:tcPr>
            <w:tcW w:w="2267" w:type="pct"/>
          </w:tcPr>
          <w:p w14:paraId="53029E96" w14:textId="767B9547" w:rsidR="00E97DB9" w:rsidRPr="00055FF8" w:rsidRDefault="00E97DB9" w:rsidP="00E97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77" w:type="pct"/>
          </w:tcPr>
          <w:p w14:paraId="268AB995" w14:textId="77777777" w:rsidR="00E97DB9" w:rsidRPr="00055FF8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32FE61D8" w14:textId="77777777" w:rsidR="00E97DB9" w:rsidRPr="00055FF8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3FC77B4" w14:textId="77777777" w:rsidR="00E97DB9" w:rsidRPr="00055FF8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789253B" w14:textId="77777777" w:rsidR="00E97DB9" w:rsidRPr="00055FF8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13663768" w14:textId="77777777" w:rsidR="00E97DB9" w:rsidRPr="00055FF8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36844A1" w14:textId="77777777" w:rsidR="00E97DB9" w:rsidRPr="00055FF8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21DC900" w14:textId="77777777" w:rsidR="00E97DB9" w:rsidRPr="00055FF8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97DB9" w:rsidRPr="00055FF8" w14:paraId="18612BD2" w14:textId="77777777" w:rsidTr="00393C06">
        <w:tc>
          <w:tcPr>
            <w:tcW w:w="2267" w:type="pct"/>
          </w:tcPr>
          <w:p w14:paraId="5BBB1158" w14:textId="09ACBD04" w:rsidR="00E97DB9" w:rsidRPr="00055FF8" w:rsidRDefault="00E97DB9" w:rsidP="00E97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329533BD" w14:textId="270F0215" w:rsidR="00E97DB9" w:rsidRPr="00055FF8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20EE9A2D" w14:textId="77777777" w:rsidR="00E97DB9" w:rsidRPr="00055FF8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C9D72E1" w14:textId="123FF096" w:rsidR="00E97DB9" w:rsidRPr="00055FF8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F4D2D54" w14:textId="77777777" w:rsidR="00E97DB9" w:rsidRPr="00055FF8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0ED0D8A5" w14:textId="2825235B" w:rsidR="00E97DB9" w:rsidRPr="00055FF8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351</w:t>
            </w:r>
          </w:p>
        </w:tc>
        <w:tc>
          <w:tcPr>
            <w:tcW w:w="146" w:type="pct"/>
          </w:tcPr>
          <w:p w14:paraId="7D13DF58" w14:textId="77777777" w:rsidR="00E97DB9" w:rsidRPr="00055FF8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7E6C3604" w14:textId="6F0D38A5" w:rsidR="00E97DB9" w:rsidRPr="00055FF8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841</w:t>
            </w:r>
          </w:p>
        </w:tc>
      </w:tr>
      <w:tr w:rsidR="00E97DB9" w:rsidRPr="00055FF8" w14:paraId="1550E50A" w14:textId="77777777" w:rsidTr="00393C06">
        <w:tc>
          <w:tcPr>
            <w:tcW w:w="2267" w:type="pct"/>
          </w:tcPr>
          <w:p w14:paraId="3FCB716C" w14:textId="6BBA9090" w:rsidR="00E97DB9" w:rsidRPr="00055FF8" w:rsidRDefault="00E97DB9" w:rsidP="00E97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7" w:type="pct"/>
          </w:tcPr>
          <w:p w14:paraId="7ACB0570" w14:textId="300ABD5A" w:rsidR="00E97DB9" w:rsidRPr="00055FF8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599C8549" w14:textId="77777777" w:rsidR="00E97DB9" w:rsidRPr="00055FF8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4B21510" w14:textId="4B40DFC7" w:rsidR="00E97DB9" w:rsidRPr="00055FF8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191,607</w:t>
            </w:r>
          </w:p>
        </w:tc>
        <w:tc>
          <w:tcPr>
            <w:tcW w:w="144" w:type="pct"/>
          </w:tcPr>
          <w:p w14:paraId="1EDEF4F6" w14:textId="77777777" w:rsidR="00E97DB9" w:rsidRPr="00055FF8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6A68354A" w14:textId="57F368DD" w:rsidR="00E97DB9" w:rsidRPr="00055FF8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AD1535E" w14:textId="77777777" w:rsidR="00E97DB9" w:rsidRPr="00055FF8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B77FDD1" w14:textId="4D585B7A" w:rsidR="00E97DB9" w:rsidRPr="00055FF8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191,607</w:t>
            </w:r>
          </w:p>
        </w:tc>
      </w:tr>
      <w:tr w:rsidR="00E97DB9" w:rsidRPr="00055FF8" w14:paraId="5C9637B0" w14:textId="77777777" w:rsidTr="0058156E">
        <w:tc>
          <w:tcPr>
            <w:tcW w:w="2267" w:type="pct"/>
          </w:tcPr>
          <w:p w14:paraId="0D94F7E1" w14:textId="137236F4" w:rsidR="00E97DB9" w:rsidRPr="00055FF8" w:rsidRDefault="00E97DB9" w:rsidP="00E97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26F62B50" w14:textId="5C9B6207" w:rsidR="00E97DB9" w:rsidRPr="00055FF8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4CE854DC" w14:textId="77777777" w:rsidR="00E97DB9" w:rsidRPr="00055FF8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080C49A0" w14:textId="56BCD2D7" w:rsidR="00E97DB9" w:rsidRPr="00055FF8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191,607</w:t>
            </w:r>
          </w:p>
        </w:tc>
        <w:tc>
          <w:tcPr>
            <w:tcW w:w="144" w:type="pct"/>
          </w:tcPr>
          <w:p w14:paraId="5A714076" w14:textId="77777777" w:rsidR="00E97DB9" w:rsidRPr="00055FF8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45C2D7B1" w14:textId="7724034D" w:rsidR="00E97DB9" w:rsidRPr="00055FF8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351</w:t>
            </w:r>
          </w:p>
        </w:tc>
        <w:tc>
          <w:tcPr>
            <w:tcW w:w="146" w:type="pct"/>
          </w:tcPr>
          <w:p w14:paraId="5ED97F8F" w14:textId="77777777" w:rsidR="00E97DB9" w:rsidRPr="00055FF8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58FF7E1E" w14:textId="35D387F2" w:rsidR="00E97DB9" w:rsidRPr="00055FF8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192,448</w:t>
            </w:r>
          </w:p>
        </w:tc>
      </w:tr>
      <w:tr w:rsidR="00E97DB9" w:rsidRPr="00055FF8" w14:paraId="5F036E80" w14:textId="77777777" w:rsidTr="009732E0">
        <w:tc>
          <w:tcPr>
            <w:tcW w:w="2267" w:type="pct"/>
          </w:tcPr>
          <w:p w14:paraId="392F9BA9" w14:textId="77777777" w:rsidR="00E97DB9" w:rsidRPr="00055FF8" w:rsidRDefault="00E97DB9" w:rsidP="00E97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7273647B" w14:textId="77777777" w:rsidR="00E97DB9" w:rsidRPr="00055FF8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4FE2A477" w14:textId="77777777" w:rsidR="00E97DB9" w:rsidRPr="00055FF8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44CC44B8" w14:textId="77777777" w:rsidR="00E97DB9" w:rsidRPr="00055FF8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B75185D" w14:textId="77777777" w:rsidR="00E97DB9" w:rsidRPr="00055FF8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0634999B" w14:textId="77777777" w:rsidR="00E97DB9" w:rsidRPr="00055FF8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2AF57F7D" w14:textId="77777777" w:rsidR="00E97DB9" w:rsidRPr="00055FF8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2728B062" w14:textId="77777777" w:rsidR="00E97DB9" w:rsidRPr="00055FF8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97DB9" w:rsidRPr="00055FF8" w14:paraId="7E4A886E" w14:textId="77777777" w:rsidTr="00393C06">
        <w:tc>
          <w:tcPr>
            <w:tcW w:w="2267" w:type="pct"/>
          </w:tcPr>
          <w:p w14:paraId="5FF6EDF5" w14:textId="2575EB0D" w:rsidR="00E97DB9" w:rsidRPr="00055FF8" w:rsidRDefault="00E97DB9" w:rsidP="00E97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77" w:type="pct"/>
          </w:tcPr>
          <w:p w14:paraId="1F13B05D" w14:textId="77777777" w:rsidR="00E97DB9" w:rsidRPr="00055FF8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5161A9E3" w14:textId="77777777" w:rsidR="00E97DB9" w:rsidRPr="00055FF8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ABF5BF5" w14:textId="77777777" w:rsidR="00E97DB9" w:rsidRPr="00055FF8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0A378E77" w14:textId="77777777" w:rsidR="00E97DB9" w:rsidRPr="00055FF8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0611126" w14:textId="77777777" w:rsidR="00E97DB9" w:rsidRPr="00055FF8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6DB8ED5" w14:textId="77777777" w:rsidR="00E97DB9" w:rsidRPr="00055FF8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0036BC7" w14:textId="77777777" w:rsidR="00E97DB9" w:rsidRPr="00055FF8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97DB9" w:rsidRPr="00C4028A" w14:paraId="1D1992D3" w14:textId="77777777" w:rsidTr="00393C06">
        <w:tc>
          <w:tcPr>
            <w:tcW w:w="2267" w:type="pct"/>
          </w:tcPr>
          <w:p w14:paraId="0C60EDAF" w14:textId="77777777" w:rsidR="00E97DB9" w:rsidRPr="00C4028A" w:rsidRDefault="00E97DB9" w:rsidP="00E97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28A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7D8B00A7" w14:textId="798EC8C3" w:rsidR="00E97DB9" w:rsidRPr="00C4028A" w:rsidRDefault="00810DAB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2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58A4FBB4" w14:textId="77777777" w:rsidR="00E97DB9" w:rsidRPr="00C4028A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C591E1A" w14:textId="5B3B9AC1" w:rsidR="00E97DB9" w:rsidRPr="00C4028A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02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1E4B300" w14:textId="77777777" w:rsidR="00E97DB9" w:rsidRPr="00C4028A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0DB3BB87" w14:textId="4BCD2936" w:rsidR="00E97DB9" w:rsidRPr="00C4028A" w:rsidRDefault="003508CC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28A">
              <w:rPr>
                <w:rFonts w:asciiTheme="majorBidi" w:hAnsiTheme="majorBidi" w:cstheme="majorBidi"/>
                <w:sz w:val="30"/>
                <w:szCs w:val="30"/>
              </w:rPr>
              <w:t>1,0</w:t>
            </w:r>
            <w:r w:rsidR="00E97DB9" w:rsidRPr="00C4028A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46" w:type="pct"/>
          </w:tcPr>
          <w:p w14:paraId="432DEA2F" w14:textId="77777777" w:rsidR="00E97DB9" w:rsidRPr="00C4028A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537DD322" w14:textId="6BCA7466" w:rsidR="00E97DB9" w:rsidRPr="00C4028A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028A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E97DB9" w:rsidRPr="00C4028A" w14:paraId="2B8B9CD8" w14:textId="77777777" w:rsidTr="00393C06">
        <w:tc>
          <w:tcPr>
            <w:tcW w:w="2267" w:type="pct"/>
          </w:tcPr>
          <w:p w14:paraId="56991A10" w14:textId="46C5305D" w:rsidR="00E97DB9" w:rsidRPr="00C4028A" w:rsidRDefault="00E97DB9" w:rsidP="00E97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28A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7" w:type="pct"/>
          </w:tcPr>
          <w:p w14:paraId="4A89B3C0" w14:textId="1C9DF620" w:rsidR="00E97DB9" w:rsidRPr="00C4028A" w:rsidRDefault="004514CB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4" w:type="pct"/>
            <w:gridSpan w:val="2"/>
          </w:tcPr>
          <w:p w14:paraId="1FC1A1B9" w14:textId="77777777" w:rsidR="00E97DB9" w:rsidRPr="00C4028A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265E8EF" w14:textId="39D6E6BD" w:rsidR="00E97DB9" w:rsidRPr="00C4028A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028A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44" w:type="pct"/>
          </w:tcPr>
          <w:p w14:paraId="7AA5F189" w14:textId="77777777" w:rsidR="00E97DB9" w:rsidRPr="00C4028A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4B30175F" w14:textId="3F216D5E" w:rsidR="00E97DB9" w:rsidRPr="00C4028A" w:rsidRDefault="004514CB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0EFD6212" w14:textId="77777777" w:rsidR="00E97DB9" w:rsidRPr="00C4028A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29A7F5C0" w14:textId="47C76875" w:rsidR="00E97DB9" w:rsidRPr="00C4028A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028A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</w:tr>
      <w:tr w:rsidR="00E97DB9" w:rsidRPr="00C4028A" w14:paraId="72E41365" w14:textId="77777777">
        <w:tc>
          <w:tcPr>
            <w:tcW w:w="2267" w:type="pct"/>
          </w:tcPr>
          <w:p w14:paraId="4E7476A3" w14:textId="528F5968" w:rsidR="00E97DB9" w:rsidRPr="00C4028A" w:rsidRDefault="00E97DB9" w:rsidP="00E97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28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64F81B76" w14:textId="2C962157" w:rsidR="00E97DB9" w:rsidRPr="005E4F74" w:rsidRDefault="004514CB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4" w:type="pct"/>
            <w:gridSpan w:val="2"/>
          </w:tcPr>
          <w:p w14:paraId="1D426C50" w14:textId="77777777" w:rsidR="00E97DB9" w:rsidRPr="00C4028A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84208DD" w14:textId="3F2BA8EF" w:rsidR="00E97DB9" w:rsidRPr="00C4028A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02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</w:p>
        </w:tc>
        <w:tc>
          <w:tcPr>
            <w:tcW w:w="144" w:type="pct"/>
          </w:tcPr>
          <w:p w14:paraId="385ACAEC" w14:textId="77777777" w:rsidR="00E97DB9" w:rsidRPr="00C4028A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0E2781E6" w14:textId="7D976BD7" w:rsidR="00E97DB9" w:rsidRPr="005E4F74" w:rsidRDefault="002B7DD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4F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</w:t>
            </w:r>
            <w:r w:rsidR="006601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</w:p>
        </w:tc>
        <w:tc>
          <w:tcPr>
            <w:tcW w:w="146" w:type="pct"/>
          </w:tcPr>
          <w:p w14:paraId="1CAF16F2" w14:textId="77777777" w:rsidR="00E97DB9" w:rsidRPr="00C4028A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040FF2D9" w14:textId="2310E341" w:rsidR="00E97DB9" w:rsidRPr="00C4028A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02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</w:p>
        </w:tc>
      </w:tr>
      <w:tr w:rsidR="00E97DB9" w:rsidRPr="00C4028A" w14:paraId="33B085AE" w14:textId="77777777">
        <w:tc>
          <w:tcPr>
            <w:tcW w:w="2267" w:type="pct"/>
          </w:tcPr>
          <w:p w14:paraId="214D0941" w14:textId="0CF3945F" w:rsidR="00E97DB9" w:rsidRPr="00C4028A" w:rsidRDefault="00E97DB9" w:rsidP="00E97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4028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77" w:type="pct"/>
          </w:tcPr>
          <w:p w14:paraId="2368BB90" w14:textId="77777777" w:rsidR="00E97DB9" w:rsidRPr="00C4028A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03F03897" w14:textId="77777777" w:rsidR="00E97DB9" w:rsidRPr="00C4028A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31B7B1F4" w14:textId="77777777" w:rsidR="00E97DB9" w:rsidRPr="00C4028A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F32A0D9" w14:textId="77777777" w:rsidR="00E97DB9" w:rsidRPr="00C4028A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14:paraId="0451A26A" w14:textId="77777777" w:rsidR="00E97DB9" w:rsidRPr="00C4028A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4AD08078" w14:textId="77777777" w:rsidR="00E97DB9" w:rsidRPr="00C4028A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3BDD4BC5" w14:textId="77777777" w:rsidR="00E97DB9" w:rsidRPr="00C4028A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97DB9" w:rsidRPr="00055FF8" w14:paraId="03AD21CD" w14:textId="77777777" w:rsidTr="00C07C7D">
        <w:tc>
          <w:tcPr>
            <w:tcW w:w="2267" w:type="pct"/>
          </w:tcPr>
          <w:p w14:paraId="6A33DA42" w14:textId="625CDB86" w:rsidR="00E97DB9" w:rsidRPr="00C4028A" w:rsidRDefault="00E97DB9" w:rsidP="00E97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28A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62491880" w14:textId="179BA747" w:rsidR="00E97DB9" w:rsidRPr="00C4028A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02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293DD060" w14:textId="77777777" w:rsidR="00E97DB9" w:rsidRPr="00C4028A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36FBF9A" w14:textId="60C3BC69" w:rsidR="00E97DB9" w:rsidRPr="00C4028A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402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11650C9" w14:textId="77777777" w:rsidR="00E97DB9" w:rsidRPr="00C4028A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02600B1" w14:textId="0A311267" w:rsidR="00E97DB9" w:rsidRPr="00C4028A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028A">
              <w:rPr>
                <w:rFonts w:asciiTheme="majorBidi" w:hAnsiTheme="majorBidi" w:cstheme="majorBidi"/>
                <w:sz w:val="30"/>
                <w:szCs w:val="30"/>
              </w:rPr>
              <w:t>4,120</w:t>
            </w:r>
          </w:p>
        </w:tc>
        <w:tc>
          <w:tcPr>
            <w:tcW w:w="146" w:type="pct"/>
          </w:tcPr>
          <w:p w14:paraId="0CF55FB2" w14:textId="77777777" w:rsidR="00E97DB9" w:rsidRPr="00C4028A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C64D787" w14:textId="27AABFEE" w:rsidR="00E97DB9" w:rsidRPr="00055FF8" w:rsidRDefault="00E97DB9" w:rsidP="00E9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4028A">
              <w:rPr>
                <w:rFonts w:asciiTheme="majorBidi" w:hAnsiTheme="majorBidi" w:cstheme="majorBidi"/>
                <w:sz w:val="30"/>
                <w:szCs w:val="30"/>
              </w:rPr>
              <w:t>6,868</w:t>
            </w:r>
          </w:p>
        </w:tc>
      </w:tr>
    </w:tbl>
    <w:p w14:paraId="44F506F5" w14:textId="77777777" w:rsidR="007C7E63" w:rsidRPr="007660DC" w:rsidRDefault="007C7E63" w:rsidP="00B45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7B324AD2" w14:textId="7DA39CF6" w:rsidR="000414C9" w:rsidRPr="00055FF8" w:rsidRDefault="000414C9" w:rsidP="00F42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5658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ภาระผูกพันกับบุคคลหรือกิจการที่เกี่ยวข้องกัน</w:t>
      </w:r>
    </w:p>
    <w:p w14:paraId="7BD69C7C" w14:textId="77777777" w:rsidR="00083A5E" w:rsidRPr="00055FF8" w:rsidRDefault="00083A5E" w:rsidP="00601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5"/>
        <w:gridCol w:w="1079"/>
        <w:gridCol w:w="273"/>
        <w:gridCol w:w="1078"/>
        <w:gridCol w:w="241"/>
        <w:gridCol w:w="1106"/>
        <w:gridCol w:w="268"/>
        <w:gridCol w:w="1080"/>
      </w:tblGrid>
      <w:tr w:rsidR="00BE5FC3" w:rsidRPr="00055FF8" w14:paraId="5C859E60" w14:textId="77777777" w:rsidTr="00110CC8">
        <w:trPr>
          <w:tblHeader/>
        </w:trPr>
        <w:tc>
          <w:tcPr>
            <w:tcW w:w="2262" w:type="pct"/>
          </w:tcPr>
          <w:p w14:paraId="59C87A4B" w14:textId="77777777" w:rsidR="00BE5FC3" w:rsidRPr="00055FF8" w:rsidRDefault="00BE5FC3" w:rsidP="0012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8" w:type="pct"/>
            <w:gridSpan w:val="3"/>
          </w:tcPr>
          <w:p w14:paraId="7B0882B5" w14:textId="77777777" w:rsidR="00BE5FC3" w:rsidRPr="00055FF8" w:rsidRDefault="00BE5FC3" w:rsidP="00124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3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29" w:type="pct"/>
          </w:tcPr>
          <w:p w14:paraId="108B5670" w14:textId="77777777" w:rsidR="00BE5FC3" w:rsidRPr="00055FF8" w:rsidRDefault="00BE5FC3" w:rsidP="00124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1" w:type="pct"/>
            <w:gridSpan w:val="3"/>
          </w:tcPr>
          <w:p w14:paraId="4C7FC3C1" w14:textId="77777777" w:rsidR="00BE5FC3" w:rsidRPr="00055FF8" w:rsidRDefault="00BE5FC3" w:rsidP="00124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110CC8" w:rsidRPr="00055FF8" w14:paraId="235904DA" w14:textId="77777777" w:rsidTr="00110CC8">
        <w:trPr>
          <w:trHeight w:val="344"/>
          <w:tblHeader/>
        </w:trPr>
        <w:tc>
          <w:tcPr>
            <w:tcW w:w="2262" w:type="pct"/>
          </w:tcPr>
          <w:p w14:paraId="0D19ABDC" w14:textId="77777777" w:rsidR="00BE5FC3" w:rsidRPr="00055FF8" w:rsidRDefault="00BE5FC3" w:rsidP="0012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2CE2C860" w14:textId="742F3CCB" w:rsidR="00BE5FC3" w:rsidRPr="00055FF8" w:rsidRDefault="00E43333" w:rsidP="00124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6" w:type="pct"/>
          </w:tcPr>
          <w:p w14:paraId="132DE039" w14:textId="77777777" w:rsidR="00BE5FC3" w:rsidRPr="00055FF8" w:rsidRDefault="00BE5FC3" w:rsidP="00124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61FF99E9" w14:textId="5D23BEDD" w:rsidR="00BE5FC3" w:rsidRPr="00055FF8" w:rsidRDefault="00E43333" w:rsidP="00124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9" w:type="pct"/>
          </w:tcPr>
          <w:p w14:paraId="25C06A1F" w14:textId="77777777" w:rsidR="00BE5FC3" w:rsidRPr="00055FF8" w:rsidRDefault="00BE5FC3" w:rsidP="00124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61B3DF02" w14:textId="45FF30AF" w:rsidR="00BE5FC3" w:rsidRPr="00055FF8" w:rsidRDefault="00E43333" w:rsidP="00124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3" w:type="pct"/>
          </w:tcPr>
          <w:p w14:paraId="4C7F2EF6" w14:textId="77777777" w:rsidR="00BE5FC3" w:rsidRPr="00055FF8" w:rsidRDefault="00BE5FC3" w:rsidP="00124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6396809" w14:textId="17631B57" w:rsidR="00BE5FC3" w:rsidRPr="00055FF8" w:rsidRDefault="00E43333" w:rsidP="00124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BE5FC3" w:rsidRPr="00055FF8" w14:paraId="7FECBD81" w14:textId="77777777" w:rsidTr="00110CC8">
        <w:trPr>
          <w:tblHeader/>
        </w:trPr>
        <w:tc>
          <w:tcPr>
            <w:tcW w:w="2262" w:type="pct"/>
            <w:vAlign w:val="center"/>
          </w:tcPr>
          <w:p w14:paraId="291BE208" w14:textId="77777777" w:rsidR="00BE5FC3" w:rsidRPr="00055FF8" w:rsidRDefault="00BE5FC3" w:rsidP="0012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8" w:type="pct"/>
            <w:gridSpan w:val="7"/>
          </w:tcPr>
          <w:p w14:paraId="2DBB27A5" w14:textId="77777777" w:rsidR="00BE5FC3" w:rsidRPr="00055FF8" w:rsidRDefault="00BE5FC3" w:rsidP="00124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055FF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10CC8" w:rsidRPr="00055FF8" w14:paraId="700D552C" w14:textId="77777777" w:rsidTr="005F4C19">
        <w:tc>
          <w:tcPr>
            <w:tcW w:w="2262" w:type="pct"/>
          </w:tcPr>
          <w:p w14:paraId="382EF287" w14:textId="79BB2B34" w:rsidR="00BE5FC3" w:rsidRPr="00055FF8" w:rsidRDefault="00BE5FC3" w:rsidP="00124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576" w:type="pct"/>
          </w:tcPr>
          <w:p w14:paraId="7C1AF7D6" w14:textId="77777777" w:rsidR="00BE5FC3" w:rsidRPr="00055FF8" w:rsidRDefault="00BE5FC3" w:rsidP="00124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1A2C1EE" w14:textId="77777777" w:rsidR="00BE5FC3" w:rsidRPr="00055FF8" w:rsidRDefault="00BE5FC3" w:rsidP="00124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4BF6A499" w14:textId="77777777" w:rsidR="00BE5FC3" w:rsidRPr="00055FF8" w:rsidRDefault="00BE5FC3" w:rsidP="00124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501552F4" w14:textId="77777777" w:rsidR="00BE5FC3" w:rsidRPr="00055FF8" w:rsidRDefault="00BE5FC3" w:rsidP="00124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5D1C3E85" w14:textId="77777777" w:rsidR="00BE5FC3" w:rsidRPr="00055FF8" w:rsidRDefault="00BE5FC3" w:rsidP="00124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1F975307" w14:textId="77777777" w:rsidR="00BE5FC3" w:rsidRPr="00055FF8" w:rsidRDefault="00BE5FC3" w:rsidP="00124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B58FDCD" w14:textId="77777777" w:rsidR="00BE5FC3" w:rsidRPr="00055FF8" w:rsidRDefault="00BE5FC3" w:rsidP="00124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00A9" w:rsidRPr="00055FF8" w14:paraId="281F57F9" w14:textId="77777777" w:rsidTr="005F4C19">
        <w:tc>
          <w:tcPr>
            <w:tcW w:w="2262" w:type="pct"/>
          </w:tcPr>
          <w:p w14:paraId="3D0F7A22" w14:textId="16661738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6" w:type="pct"/>
          </w:tcPr>
          <w:p w14:paraId="15CD41F2" w14:textId="434A8213" w:rsidR="00D500A9" w:rsidRPr="00055FF8" w:rsidRDefault="00CD01D8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E67A159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68A5DBA0" w14:textId="2712B84E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DE7728D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73225480" w14:textId="442D4C73" w:rsidR="00D500A9" w:rsidRPr="00055FF8" w:rsidRDefault="00CD01D8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143" w:type="pct"/>
          </w:tcPr>
          <w:p w14:paraId="0710A512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4994CAD" w14:textId="22532DF3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500A9" w:rsidRPr="00055FF8" w14:paraId="7D6529AD" w14:textId="77777777" w:rsidTr="005F4C19">
        <w:tc>
          <w:tcPr>
            <w:tcW w:w="2262" w:type="pct"/>
          </w:tcPr>
          <w:p w14:paraId="4A895F90" w14:textId="618E140B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6" w:type="pct"/>
          </w:tcPr>
          <w:p w14:paraId="1323E46B" w14:textId="0EE7BCCF" w:rsidR="00D500A9" w:rsidRPr="00055FF8" w:rsidRDefault="00944FAF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47,456</w:t>
            </w:r>
          </w:p>
        </w:tc>
        <w:tc>
          <w:tcPr>
            <w:tcW w:w="146" w:type="pct"/>
          </w:tcPr>
          <w:p w14:paraId="62FE8CD3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5A6D5E15" w14:textId="5C71E7A2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56,866</w:t>
            </w:r>
          </w:p>
        </w:tc>
        <w:tc>
          <w:tcPr>
            <w:tcW w:w="129" w:type="pct"/>
          </w:tcPr>
          <w:p w14:paraId="30BF26E5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3043DBCF" w14:textId="56416310" w:rsidR="00D500A9" w:rsidRPr="00055FF8" w:rsidRDefault="00944FAF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47,456</w:t>
            </w:r>
          </w:p>
        </w:tc>
        <w:tc>
          <w:tcPr>
            <w:tcW w:w="143" w:type="pct"/>
          </w:tcPr>
          <w:p w14:paraId="36546C04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FC0AACB" w14:textId="38BEEEC8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56,866</w:t>
            </w:r>
          </w:p>
        </w:tc>
      </w:tr>
      <w:tr w:rsidR="00D500A9" w:rsidRPr="00055FF8" w14:paraId="394DE21D" w14:textId="77777777" w:rsidTr="005F4C19">
        <w:tc>
          <w:tcPr>
            <w:tcW w:w="2262" w:type="pct"/>
          </w:tcPr>
          <w:p w14:paraId="562A8066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378CA2F8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2954DCBC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37A4ED91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4D3AA246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5D704606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373B31EA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4F6C0C3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6EDEF386" w14:textId="77777777" w:rsidR="00526F4D" w:rsidRDefault="00526F4D" w:rsidP="00526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</w:p>
    <w:p w14:paraId="3FB855A6" w14:textId="7C849DED" w:rsidR="00C871CF" w:rsidRPr="00055FF8" w:rsidRDefault="00C871CF" w:rsidP="00892CE8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055FF8">
        <w:rPr>
          <w:rFonts w:ascii="Angsana New" w:eastAsia="MS Mincho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06AB934C" w14:textId="77777777" w:rsidR="00BF6F13" w:rsidRPr="00055FF8" w:rsidRDefault="00BF6F13" w:rsidP="00BF6F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630"/>
        <w:outlineLvl w:val="0"/>
        <w:rPr>
          <w:rFonts w:ascii="Angsana New" w:hAnsi="Angsana New"/>
          <w:b/>
          <w:bCs/>
          <w:sz w:val="10"/>
          <w:szCs w:val="10"/>
        </w:rPr>
      </w:pPr>
    </w:p>
    <w:tbl>
      <w:tblPr>
        <w:tblW w:w="93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4"/>
        <w:gridCol w:w="1085"/>
        <w:gridCol w:w="251"/>
        <w:gridCol w:w="21"/>
        <w:gridCol w:w="1090"/>
        <w:gridCol w:w="241"/>
        <w:gridCol w:w="1079"/>
        <w:gridCol w:w="269"/>
        <w:gridCol w:w="1062"/>
      </w:tblGrid>
      <w:tr w:rsidR="005F7295" w:rsidRPr="00055FF8" w14:paraId="00BEE593" w14:textId="77777777" w:rsidTr="6F597C30">
        <w:tc>
          <w:tcPr>
            <w:tcW w:w="2274" w:type="pct"/>
          </w:tcPr>
          <w:p w14:paraId="50A4366C" w14:textId="77777777" w:rsidR="005F7295" w:rsidRPr="00055FF8" w:rsidRDefault="005F7295" w:rsidP="00BC64D2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8" w:type="pct"/>
            <w:gridSpan w:val="4"/>
          </w:tcPr>
          <w:p w14:paraId="46C8AC78" w14:textId="77777777" w:rsidR="005F7295" w:rsidRPr="00055FF8" w:rsidRDefault="005F7295" w:rsidP="00BC6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55FF8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9" w:type="pct"/>
          </w:tcPr>
          <w:p w14:paraId="1B8D4C44" w14:textId="77777777" w:rsidR="005F7295" w:rsidRPr="00055FF8" w:rsidRDefault="005F7295" w:rsidP="00BC6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pct"/>
            <w:gridSpan w:val="3"/>
          </w:tcPr>
          <w:p w14:paraId="16B389EC" w14:textId="77777777" w:rsidR="005F7295" w:rsidRPr="00055FF8" w:rsidRDefault="005F7295" w:rsidP="00BC6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F7295" w:rsidRPr="00055FF8" w14:paraId="62B33538" w14:textId="77777777" w:rsidTr="6F597C30">
        <w:tc>
          <w:tcPr>
            <w:tcW w:w="2274" w:type="pct"/>
          </w:tcPr>
          <w:p w14:paraId="50F488C9" w14:textId="77777777" w:rsidR="005F7295" w:rsidRPr="00055FF8" w:rsidRDefault="005F7295" w:rsidP="00BC6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50307A1C" w14:textId="7306D2FE" w:rsidR="005F7295" w:rsidRPr="00055FF8" w:rsidRDefault="00E43333" w:rsidP="00BC6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4" w:type="pct"/>
          </w:tcPr>
          <w:p w14:paraId="6EC95E02" w14:textId="77777777" w:rsidR="005F7295" w:rsidRPr="00055FF8" w:rsidRDefault="005F7295" w:rsidP="00BC6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3E286AC3" w14:textId="710900E1" w:rsidR="005F7295" w:rsidRPr="00055FF8" w:rsidRDefault="00E43333" w:rsidP="00BC6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9" w:type="pct"/>
          </w:tcPr>
          <w:p w14:paraId="2F949461" w14:textId="77777777" w:rsidR="005F7295" w:rsidRPr="00055FF8" w:rsidRDefault="005F7295" w:rsidP="00BC6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20D2966" w14:textId="17DE3297" w:rsidR="005F7295" w:rsidRPr="00055FF8" w:rsidRDefault="00E43333" w:rsidP="00BC6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" w:type="pct"/>
          </w:tcPr>
          <w:p w14:paraId="7DFA17ED" w14:textId="77777777" w:rsidR="005F7295" w:rsidRPr="00055FF8" w:rsidRDefault="005F7295" w:rsidP="00BC6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7E74D242" w14:textId="4B2E7AB8" w:rsidR="005F7295" w:rsidRPr="00055FF8" w:rsidRDefault="00E43333" w:rsidP="00BC6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5F7295" w:rsidRPr="00055FF8" w14:paraId="1BF6EF74" w14:textId="77777777" w:rsidTr="00AF01CA">
        <w:trPr>
          <w:trHeight w:val="288"/>
        </w:trPr>
        <w:tc>
          <w:tcPr>
            <w:tcW w:w="2274" w:type="pct"/>
          </w:tcPr>
          <w:p w14:paraId="100DA04E" w14:textId="77777777" w:rsidR="005F7295" w:rsidRPr="00055FF8" w:rsidRDefault="005F7295" w:rsidP="00BC6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6" w:type="pct"/>
            <w:gridSpan w:val="8"/>
          </w:tcPr>
          <w:p w14:paraId="75CB8695" w14:textId="77777777" w:rsidR="005F7295" w:rsidRPr="00055FF8" w:rsidRDefault="005F7295" w:rsidP="00BC6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00A9" w:rsidRPr="00055FF8" w14:paraId="60FB7117" w14:textId="77777777" w:rsidTr="6F597C30">
        <w:tc>
          <w:tcPr>
            <w:tcW w:w="2274" w:type="pct"/>
          </w:tcPr>
          <w:p w14:paraId="6B4CE937" w14:textId="7E4C0E4D" w:rsidR="00D500A9" w:rsidRPr="00055FF8" w:rsidRDefault="00D500A9" w:rsidP="00D50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580" w:type="pct"/>
          </w:tcPr>
          <w:p w14:paraId="009BC60A" w14:textId="61A8A1CA" w:rsidR="00D500A9" w:rsidRPr="00055FF8" w:rsidRDefault="006F27D0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F27D0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45" w:type="pct"/>
            <w:gridSpan w:val="2"/>
          </w:tcPr>
          <w:p w14:paraId="73092633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10B780D" w14:textId="22BD416E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29" w:type="pct"/>
          </w:tcPr>
          <w:p w14:paraId="700963F6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34CBB05" w14:textId="4693AFBA" w:rsidR="00D500A9" w:rsidRPr="00055FF8" w:rsidRDefault="00941B38" w:rsidP="6F597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41B38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44" w:type="pct"/>
          </w:tcPr>
          <w:p w14:paraId="21AF82F7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653FF088" w14:textId="694AEFC5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D500A9" w:rsidRPr="00055FF8" w14:paraId="58E4DC5B" w14:textId="77777777" w:rsidTr="6F597C30">
        <w:tc>
          <w:tcPr>
            <w:tcW w:w="2274" w:type="pct"/>
          </w:tcPr>
          <w:p w14:paraId="292E5779" w14:textId="2BA273E1" w:rsidR="00D500A9" w:rsidRPr="00055FF8" w:rsidRDefault="00D500A9" w:rsidP="00D50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color w:val="FF0000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580" w:type="pct"/>
          </w:tcPr>
          <w:p w14:paraId="71DE87CF" w14:textId="22E8A540" w:rsidR="00D500A9" w:rsidRPr="00055FF8" w:rsidRDefault="007573E1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573E1">
              <w:rPr>
                <w:rFonts w:asciiTheme="majorBidi" w:hAnsiTheme="majorBidi" w:cstheme="majorBidi"/>
                <w:sz w:val="30"/>
                <w:szCs w:val="30"/>
              </w:rPr>
              <w:t>141,32</w:t>
            </w:r>
            <w:r w:rsidR="00065DA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5" w:type="pct"/>
            <w:gridSpan w:val="2"/>
          </w:tcPr>
          <w:p w14:paraId="010CFBA7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A1ED510" w14:textId="4D401D11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162,246</w:t>
            </w:r>
          </w:p>
        </w:tc>
        <w:tc>
          <w:tcPr>
            <w:tcW w:w="129" w:type="pct"/>
          </w:tcPr>
          <w:p w14:paraId="3BE0A4C6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41E1CB1" w14:textId="3C6CF075" w:rsidR="00D500A9" w:rsidRPr="00055FF8" w:rsidRDefault="00941B38" w:rsidP="6F597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41B38">
              <w:rPr>
                <w:rFonts w:asciiTheme="majorBidi" w:hAnsiTheme="majorBidi" w:cstheme="majorBidi"/>
                <w:sz w:val="30"/>
                <w:szCs w:val="30"/>
              </w:rPr>
              <w:t>113,43</w:t>
            </w:r>
            <w:r w:rsidR="001D4DA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023F8733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5A325B49" w14:textId="145C2084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120,918</w:t>
            </w:r>
          </w:p>
        </w:tc>
      </w:tr>
      <w:tr w:rsidR="00D500A9" w:rsidRPr="00055FF8" w14:paraId="282E14AE" w14:textId="77777777" w:rsidTr="6F597C30">
        <w:tc>
          <w:tcPr>
            <w:tcW w:w="2274" w:type="pct"/>
          </w:tcPr>
          <w:p w14:paraId="000EFAC6" w14:textId="5C48A65C" w:rsidR="00D500A9" w:rsidRPr="00055FF8" w:rsidRDefault="00D500A9" w:rsidP="00D50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59B73B85" w14:textId="0A5B7658" w:rsidR="00D500A9" w:rsidRPr="00055FF8" w:rsidRDefault="007573E1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73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141,38</w:t>
            </w:r>
            <w:r w:rsidR="00065D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5" w:type="pct"/>
            <w:gridSpan w:val="2"/>
          </w:tcPr>
          <w:p w14:paraId="657342FE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11DE0469" w14:textId="5AD6839D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162,268</w:t>
            </w:r>
          </w:p>
        </w:tc>
        <w:tc>
          <w:tcPr>
            <w:tcW w:w="129" w:type="pct"/>
          </w:tcPr>
          <w:p w14:paraId="0D5BE679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9A55786" w14:textId="67C6BBDC" w:rsidR="00D500A9" w:rsidRPr="00055FF8" w:rsidRDefault="00941B38" w:rsidP="6F597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1B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113,45</w:t>
            </w:r>
            <w:r w:rsidR="001D4D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771B5F8E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702DCD68" w14:textId="27A86211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120,919</w:t>
            </w:r>
          </w:p>
        </w:tc>
      </w:tr>
    </w:tbl>
    <w:p w14:paraId="2365934A" w14:textId="77777777" w:rsidR="008E6C15" w:rsidRDefault="008E6C15" w:rsidP="00A97D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 w:cs="Angsana New"/>
          <w:b/>
          <w:bCs/>
          <w:sz w:val="30"/>
          <w:szCs w:val="30"/>
        </w:rPr>
      </w:pPr>
    </w:p>
    <w:p w14:paraId="55348AD6" w14:textId="51060FCC" w:rsidR="0027300F" w:rsidRPr="00055FF8" w:rsidRDefault="008E6C15" w:rsidP="00A97D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 w:cs="Angsana New"/>
          <w:b/>
          <w:bCs/>
          <w:sz w:val="30"/>
          <w:szCs w:val="30"/>
        </w:rPr>
      </w:pPr>
      <w:r>
        <w:rPr>
          <w:rFonts w:ascii="Angsana New" w:eastAsia="MS Mincho" w:hAnsi="Angsana New" w:cs="Angsana New"/>
          <w:b/>
          <w:bCs/>
          <w:sz w:val="30"/>
          <w:szCs w:val="30"/>
        </w:rPr>
        <w:br w:type="page"/>
      </w:r>
    </w:p>
    <w:p w14:paraId="0C9D1884" w14:textId="57EFC29D" w:rsidR="00E90867" w:rsidRPr="00055FF8" w:rsidRDefault="00E90867" w:rsidP="00E670BF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  <w:cs/>
        </w:rPr>
      </w:pPr>
      <w:r w:rsidRPr="00055FF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ลูกหนี้การค้า</w:t>
      </w:r>
      <w:r w:rsidR="00B60EB5" w:rsidRPr="00055FF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และลูกหนี้อื่น</w:t>
      </w:r>
    </w:p>
    <w:p w14:paraId="01C2475D" w14:textId="77777777" w:rsidR="00E90867" w:rsidRPr="00055FF8" w:rsidRDefault="00E90867" w:rsidP="00AB3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0"/>
          <w:szCs w:val="10"/>
          <w:cs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6"/>
        <w:gridCol w:w="249"/>
        <w:gridCol w:w="21"/>
        <w:gridCol w:w="1082"/>
        <w:gridCol w:w="270"/>
        <w:gridCol w:w="1080"/>
        <w:gridCol w:w="274"/>
        <w:gridCol w:w="1064"/>
      </w:tblGrid>
      <w:tr w:rsidR="00B45520" w:rsidRPr="00055FF8" w14:paraId="7760DB62" w14:textId="77777777" w:rsidTr="00137FB9">
        <w:trPr>
          <w:trHeight w:val="137"/>
          <w:tblHeader/>
        </w:trPr>
        <w:tc>
          <w:tcPr>
            <w:tcW w:w="2267" w:type="pct"/>
          </w:tcPr>
          <w:p w14:paraId="1538723C" w14:textId="77777777" w:rsidR="00B45520" w:rsidRPr="00055FF8" w:rsidRDefault="00B45520" w:rsidP="00DB356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0" w:type="pct"/>
            <w:gridSpan w:val="4"/>
          </w:tcPr>
          <w:p w14:paraId="31832B29" w14:textId="77777777" w:rsidR="00B45520" w:rsidRPr="00055FF8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55FF8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</w:tcPr>
          <w:p w14:paraId="101B99B1" w14:textId="77777777" w:rsidR="00B45520" w:rsidRPr="00055FF8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9" w:type="pct"/>
            <w:gridSpan w:val="3"/>
          </w:tcPr>
          <w:p w14:paraId="0DE3CDF5" w14:textId="77777777" w:rsidR="00B45520" w:rsidRPr="00055FF8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7492E" w:rsidRPr="00055FF8" w14:paraId="6F5B24D8" w14:textId="77777777" w:rsidTr="002D60A6">
        <w:trPr>
          <w:trHeight w:val="64"/>
          <w:tblHeader/>
        </w:trPr>
        <w:tc>
          <w:tcPr>
            <w:tcW w:w="2267" w:type="pct"/>
          </w:tcPr>
          <w:p w14:paraId="70669837" w14:textId="0B9B7547" w:rsidR="0067492E" w:rsidRPr="00055FF8" w:rsidRDefault="0067492E" w:rsidP="006749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2AEA6FD1" w14:textId="4E7555A4" w:rsidR="0067492E" w:rsidRPr="00055FF8" w:rsidRDefault="00E43333" w:rsidP="006749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3" w:type="pct"/>
          </w:tcPr>
          <w:p w14:paraId="7ED065E3" w14:textId="77777777" w:rsidR="0067492E" w:rsidRPr="00055FF8" w:rsidRDefault="0067492E" w:rsidP="006749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1BE1A1D0" w14:textId="57FDAABC" w:rsidR="0067492E" w:rsidRPr="00055FF8" w:rsidRDefault="00E43333" w:rsidP="006749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3A097537" w14:textId="77777777" w:rsidR="0067492E" w:rsidRPr="00055FF8" w:rsidRDefault="0067492E" w:rsidP="006749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17E291DB" w14:textId="2C92FBB9" w:rsidR="0067492E" w:rsidRPr="00055FF8" w:rsidRDefault="00E43333" w:rsidP="006749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6" w:type="pct"/>
          </w:tcPr>
          <w:p w14:paraId="6A022DFC" w14:textId="77777777" w:rsidR="0067492E" w:rsidRPr="00055FF8" w:rsidRDefault="0067492E" w:rsidP="006749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70AB1BEC" w14:textId="41A98279" w:rsidR="0067492E" w:rsidRPr="00055FF8" w:rsidRDefault="00E43333" w:rsidP="006749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B45520" w:rsidRPr="00055FF8" w14:paraId="11F81027" w14:textId="77777777" w:rsidTr="004F5C2B">
        <w:trPr>
          <w:cantSplit/>
          <w:trHeight w:val="144"/>
          <w:tblHeader/>
        </w:trPr>
        <w:tc>
          <w:tcPr>
            <w:tcW w:w="2267" w:type="pct"/>
          </w:tcPr>
          <w:p w14:paraId="16A152E8" w14:textId="77777777" w:rsidR="00B45520" w:rsidRPr="00055FF8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3" w:type="pct"/>
            <w:gridSpan w:val="8"/>
          </w:tcPr>
          <w:p w14:paraId="45F63911" w14:textId="77777777" w:rsidR="00B45520" w:rsidRPr="00055FF8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3673E" w:rsidRPr="00055FF8" w14:paraId="4C2CE252" w14:textId="77777777" w:rsidTr="0026094A">
        <w:trPr>
          <w:trHeight w:val="144"/>
        </w:trPr>
        <w:tc>
          <w:tcPr>
            <w:tcW w:w="2846" w:type="pct"/>
            <w:gridSpan w:val="2"/>
          </w:tcPr>
          <w:p w14:paraId="780F8199" w14:textId="59F5254D" w:rsidR="0063673E" w:rsidRPr="00055FF8" w:rsidRDefault="0063673E" w:rsidP="00636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ลูกหนี้การค้า </w:t>
            </w:r>
            <w:r w:rsidR="00995A80"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  <w:r w:rsidRPr="00055FF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55FF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หมายเหตุข้อ </w:t>
            </w:r>
            <w:r w:rsidR="00952D8E" w:rsidRPr="00055F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  <w:r w:rsidRPr="00055FF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44" w:type="pct"/>
            <w:gridSpan w:val="2"/>
          </w:tcPr>
          <w:p w14:paraId="05EBC911" w14:textId="77777777" w:rsidR="0063673E" w:rsidRPr="00055FF8" w:rsidRDefault="0063673E" w:rsidP="00D44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18D35AB" w14:textId="77777777" w:rsidR="0063673E" w:rsidRPr="00055FF8" w:rsidRDefault="0063673E" w:rsidP="00D44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150A634" w14:textId="77777777" w:rsidR="0063673E" w:rsidRPr="00055FF8" w:rsidRDefault="0063673E" w:rsidP="00D44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6E0504DC" w14:textId="77777777" w:rsidR="0063673E" w:rsidRPr="00055FF8" w:rsidRDefault="0063673E" w:rsidP="00D44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198624F" w14:textId="77777777" w:rsidR="0063673E" w:rsidRPr="00055FF8" w:rsidRDefault="0063673E" w:rsidP="00D44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5E004A3D" w14:textId="77777777" w:rsidR="0063673E" w:rsidRPr="00055FF8" w:rsidRDefault="0063673E" w:rsidP="00D44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500A9" w:rsidRPr="00055FF8" w14:paraId="44FB14B2" w14:textId="77777777" w:rsidTr="00B95A9B">
        <w:tc>
          <w:tcPr>
            <w:tcW w:w="2267" w:type="pct"/>
          </w:tcPr>
          <w:p w14:paraId="74906CE0" w14:textId="4933707E" w:rsidR="00D500A9" w:rsidRPr="00055FF8" w:rsidRDefault="00D500A9" w:rsidP="00D50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08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579" w:type="pct"/>
          </w:tcPr>
          <w:p w14:paraId="63ADBCDE" w14:textId="5ABAAE98" w:rsidR="00D500A9" w:rsidRPr="00055FF8" w:rsidRDefault="00095AE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508,659</w:t>
            </w:r>
          </w:p>
        </w:tc>
        <w:tc>
          <w:tcPr>
            <w:tcW w:w="144" w:type="pct"/>
            <w:gridSpan w:val="2"/>
          </w:tcPr>
          <w:p w14:paraId="1B337548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026FC76" w14:textId="4F0FA272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562,287</w:t>
            </w:r>
          </w:p>
        </w:tc>
        <w:tc>
          <w:tcPr>
            <w:tcW w:w="144" w:type="pct"/>
          </w:tcPr>
          <w:p w14:paraId="12B00247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0554153E" w14:textId="1B3C6179" w:rsidR="00D500A9" w:rsidRPr="00055FF8" w:rsidRDefault="000156DC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540,55</w:t>
            </w:r>
            <w:r w:rsidR="0026094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05BFAEE3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25A4F942" w14:textId="22A0D87D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610,847</w:t>
            </w:r>
          </w:p>
        </w:tc>
      </w:tr>
      <w:tr w:rsidR="00D500A9" w:rsidRPr="00055FF8" w14:paraId="1428E4C9" w14:textId="77777777" w:rsidTr="00B95A9B">
        <w:tc>
          <w:tcPr>
            <w:tcW w:w="2267" w:type="pct"/>
          </w:tcPr>
          <w:p w14:paraId="6F55C196" w14:textId="77777777" w:rsidR="00D500A9" w:rsidRPr="00055FF8" w:rsidRDefault="00D500A9" w:rsidP="00D50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579" w:type="pct"/>
          </w:tcPr>
          <w:p w14:paraId="47F077ED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6F35903E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4EB8FDC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BFAD626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30F62096" w14:textId="6872F03A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D4CD77B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37F38458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00A9" w:rsidRPr="00055FF8" w14:paraId="3849076E" w14:textId="77777777" w:rsidTr="00B95A9B">
        <w:tc>
          <w:tcPr>
            <w:tcW w:w="2267" w:type="pct"/>
          </w:tcPr>
          <w:p w14:paraId="7FDDAB10" w14:textId="240AA5CA" w:rsidR="00D500A9" w:rsidRPr="00055FF8" w:rsidRDefault="00D500A9" w:rsidP="00D50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Pr="00055FF8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055FF8">
              <w:rPr>
                <w:rFonts w:asciiTheme="majorBidi" w:hAnsiTheme="majorBidi" w:cs="Angsana New"/>
                <w:sz w:val="30"/>
                <w:szCs w:val="30"/>
              </w:rPr>
              <w:t>30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79" w:type="pct"/>
          </w:tcPr>
          <w:p w14:paraId="75F87FEB" w14:textId="78575A85" w:rsidR="00D500A9" w:rsidRPr="00055FF8" w:rsidRDefault="00364F8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72,677</w:t>
            </w:r>
          </w:p>
        </w:tc>
        <w:tc>
          <w:tcPr>
            <w:tcW w:w="144" w:type="pct"/>
            <w:gridSpan w:val="2"/>
          </w:tcPr>
          <w:p w14:paraId="595044FE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773B064" w14:textId="6316EB5C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C42F0A7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1F17081E" w14:textId="7EF9A40E" w:rsidR="00D500A9" w:rsidRPr="00055FF8" w:rsidRDefault="00D93A4A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72,936</w:t>
            </w:r>
          </w:p>
        </w:tc>
        <w:tc>
          <w:tcPr>
            <w:tcW w:w="146" w:type="pct"/>
          </w:tcPr>
          <w:p w14:paraId="519F2B62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62502930" w14:textId="3792A56E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551</w:t>
            </w:r>
          </w:p>
        </w:tc>
      </w:tr>
      <w:tr w:rsidR="00D500A9" w:rsidRPr="00055FF8" w14:paraId="3DA48589" w14:textId="77777777" w:rsidTr="00B95A9B">
        <w:tc>
          <w:tcPr>
            <w:tcW w:w="2267" w:type="pct"/>
          </w:tcPr>
          <w:p w14:paraId="51FB7AA1" w14:textId="359BEDA6" w:rsidR="00D500A9" w:rsidRPr="00055FF8" w:rsidRDefault="00D500A9" w:rsidP="00D50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Pr="00055FF8">
              <w:rPr>
                <w:rFonts w:asciiTheme="majorBidi" w:hAnsiTheme="majorBidi" w:cs="Angsana New"/>
                <w:sz w:val="30"/>
                <w:szCs w:val="30"/>
              </w:rPr>
              <w:t>31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055FF8">
              <w:rPr>
                <w:rFonts w:asciiTheme="majorBidi" w:hAnsiTheme="majorBidi" w:cs="Angsana New"/>
                <w:sz w:val="30"/>
                <w:szCs w:val="30"/>
              </w:rPr>
              <w:t>60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79" w:type="pct"/>
          </w:tcPr>
          <w:p w14:paraId="379C6188" w14:textId="4A389834" w:rsidR="00D500A9" w:rsidRPr="00055FF8" w:rsidRDefault="00364F8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05567F98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2698DE2" w14:textId="78C38FDB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67502A1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51F280B3" w14:textId="7D32618E" w:rsidR="00D500A9" w:rsidRPr="00055FF8" w:rsidRDefault="006C0986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4D5EC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5F40454B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3FAF2829" w14:textId="50C1F401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500A9" w:rsidRPr="00055FF8" w14:paraId="4130DF37" w14:textId="77777777" w:rsidTr="00B95A9B">
        <w:tc>
          <w:tcPr>
            <w:tcW w:w="2267" w:type="pct"/>
          </w:tcPr>
          <w:p w14:paraId="4C46EF5F" w14:textId="427E8696" w:rsidR="00D500A9" w:rsidRPr="00055FF8" w:rsidRDefault="00D500A9" w:rsidP="00D50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Pr="00055FF8">
              <w:rPr>
                <w:rFonts w:asciiTheme="majorBidi" w:hAnsiTheme="majorBidi" w:cs="Angsana New"/>
                <w:sz w:val="30"/>
                <w:szCs w:val="30"/>
              </w:rPr>
              <w:t>61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055FF8">
              <w:rPr>
                <w:rFonts w:asciiTheme="majorBidi" w:hAnsiTheme="majorBidi" w:cs="Angsana New"/>
                <w:sz w:val="30"/>
                <w:szCs w:val="30"/>
              </w:rPr>
              <w:t>90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79" w:type="pct"/>
          </w:tcPr>
          <w:p w14:paraId="5859E3F4" w14:textId="7833CE57" w:rsidR="00D500A9" w:rsidRPr="00055FF8" w:rsidRDefault="00364F8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0B8AFCAF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E0C6E68" w14:textId="2CAB1644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DF48BC2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59A2749B" w14:textId="5BB29799" w:rsidR="00D500A9" w:rsidRPr="00055FF8" w:rsidRDefault="00D421BC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535</w:t>
            </w:r>
          </w:p>
        </w:tc>
        <w:tc>
          <w:tcPr>
            <w:tcW w:w="146" w:type="pct"/>
          </w:tcPr>
          <w:p w14:paraId="48604423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3022C6C9" w14:textId="0564CC19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500A9" w:rsidRPr="00055FF8" w14:paraId="3C033186" w14:textId="77777777" w:rsidTr="00B95A9B">
        <w:tc>
          <w:tcPr>
            <w:tcW w:w="2267" w:type="pct"/>
          </w:tcPr>
          <w:p w14:paraId="4EF7F559" w14:textId="054BC0EC" w:rsidR="00D500A9" w:rsidRPr="00055FF8" w:rsidRDefault="00D500A9" w:rsidP="00D50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มากกว่า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/>
                <w:sz w:val="30"/>
                <w:szCs w:val="30"/>
              </w:rPr>
              <w:t>90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79" w:type="pct"/>
          </w:tcPr>
          <w:p w14:paraId="198C2C3A" w14:textId="767FDC6F" w:rsidR="00D500A9" w:rsidRPr="00055FF8" w:rsidRDefault="00364F8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31897F31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2E157A4" w14:textId="26D41919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1,323</w:t>
            </w:r>
          </w:p>
        </w:tc>
        <w:tc>
          <w:tcPr>
            <w:tcW w:w="144" w:type="pct"/>
          </w:tcPr>
          <w:p w14:paraId="19EBE414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0999A146" w14:textId="6E3B93A9" w:rsidR="00D500A9" w:rsidRPr="00055FF8" w:rsidRDefault="002C5AB1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1,604</w:t>
            </w:r>
          </w:p>
        </w:tc>
        <w:tc>
          <w:tcPr>
            <w:tcW w:w="146" w:type="pct"/>
          </w:tcPr>
          <w:p w14:paraId="65CCA1EA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766C83A4" w14:textId="3A0769CC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1,323</w:t>
            </w:r>
          </w:p>
        </w:tc>
      </w:tr>
      <w:tr w:rsidR="00D500A9" w:rsidRPr="00055FF8" w14:paraId="2BDE0A72" w14:textId="77777777" w:rsidTr="001547FB">
        <w:trPr>
          <w:trHeight w:val="352"/>
        </w:trPr>
        <w:tc>
          <w:tcPr>
            <w:tcW w:w="2267" w:type="pct"/>
          </w:tcPr>
          <w:p w14:paraId="6CA42B79" w14:textId="77777777" w:rsidR="00D500A9" w:rsidRPr="00055FF8" w:rsidRDefault="00D500A9" w:rsidP="00D50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</w:tcPr>
          <w:p w14:paraId="7124BDC9" w14:textId="2E990A70" w:rsidR="00D500A9" w:rsidRPr="00055FF8" w:rsidRDefault="00C07165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581,336</w:t>
            </w:r>
          </w:p>
        </w:tc>
        <w:tc>
          <w:tcPr>
            <w:tcW w:w="144" w:type="pct"/>
            <w:gridSpan w:val="2"/>
          </w:tcPr>
          <w:p w14:paraId="2991B98A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14:paraId="56879DCD" w14:textId="1DBECB33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563,610</w:t>
            </w:r>
          </w:p>
        </w:tc>
        <w:tc>
          <w:tcPr>
            <w:tcW w:w="144" w:type="pct"/>
          </w:tcPr>
          <w:p w14:paraId="2BBDA3EE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14:paraId="2546AEDD" w14:textId="439FC836" w:rsidR="00D500A9" w:rsidRPr="00055FF8" w:rsidRDefault="002C5AB1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616,16</w:t>
            </w:r>
            <w:r w:rsidR="00735D8B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23AF201D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</w:tcPr>
          <w:p w14:paraId="106FCB7C" w14:textId="49B9DCC3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612,721</w:t>
            </w:r>
          </w:p>
        </w:tc>
      </w:tr>
      <w:tr w:rsidR="0026094A" w:rsidRPr="00055FF8" w14:paraId="4919BAFD" w14:textId="77777777" w:rsidTr="0026094A">
        <w:trPr>
          <w:trHeight w:hRule="exact" w:val="432"/>
        </w:trPr>
        <w:tc>
          <w:tcPr>
            <w:tcW w:w="2267" w:type="pct"/>
          </w:tcPr>
          <w:p w14:paraId="4D72EDA1" w14:textId="77777777" w:rsidR="0026094A" w:rsidRPr="00055FF8" w:rsidRDefault="0026094A" w:rsidP="00D50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4D13168C" w14:textId="77777777" w:rsidR="0026094A" w:rsidRPr="00055FF8" w:rsidRDefault="0026094A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7054E9A0" w14:textId="77777777" w:rsidR="0026094A" w:rsidRPr="00055FF8" w:rsidRDefault="0026094A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</w:tcPr>
          <w:p w14:paraId="04938721" w14:textId="77777777" w:rsidR="0026094A" w:rsidRPr="00055FF8" w:rsidRDefault="0026094A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AB3B4F6" w14:textId="77777777" w:rsidR="0026094A" w:rsidRPr="00055FF8" w:rsidRDefault="0026094A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4B320F24" w14:textId="77777777" w:rsidR="0026094A" w:rsidRPr="00055FF8" w:rsidRDefault="0026094A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6" w:type="pct"/>
          </w:tcPr>
          <w:p w14:paraId="5A7BC6BF" w14:textId="77777777" w:rsidR="0026094A" w:rsidRPr="00055FF8" w:rsidRDefault="0026094A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7" w:type="pct"/>
          </w:tcPr>
          <w:p w14:paraId="59847217" w14:textId="77777777" w:rsidR="0026094A" w:rsidRPr="00055FF8" w:rsidRDefault="0026094A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</w:tr>
      <w:tr w:rsidR="00D500A9" w:rsidRPr="00055FF8" w14:paraId="690AC638" w14:textId="77777777" w:rsidTr="00B95A9B">
        <w:tc>
          <w:tcPr>
            <w:tcW w:w="2267" w:type="pct"/>
          </w:tcPr>
          <w:p w14:paraId="03BFF4B6" w14:textId="3E49AB74" w:rsidR="00D500A9" w:rsidRPr="00055FF8" w:rsidRDefault="00D500A9" w:rsidP="00D50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ลูกหนี้การค้า 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79" w:type="pct"/>
          </w:tcPr>
          <w:p w14:paraId="761B944D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1B1531EE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</w:tcPr>
          <w:p w14:paraId="172936EE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4" w:type="pct"/>
          </w:tcPr>
          <w:p w14:paraId="232CF62B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0EECA1D2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6" w:type="pct"/>
          </w:tcPr>
          <w:p w14:paraId="2708B2BB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7" w:type="pct"/>
          </w:tcPr>
          <w:p w14:paraId="13BD87AD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</w:tr>
      <w:tr w:rsidR="00D500A9" w:rsidRPr="00055FF8" w14:paraId="6E974A24" w14:textId="77777777" w:rsidTr="00B95A9B">
        <w:tc>
          <w:tcPr>
            <w:tcW w:w="2267" w:type="pct"/>
          </w:tcPr>
          <w:p w14:paraId="69166580" w14:textId="4E5D82D9" w:rsidR="00D500A9" w:rsidRPr="00055FF8" w:rsidRDefault="00D500A9" w:rsidP="00D50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579" w:type="pct"/>
          </w:tcPr>
          <w:p w14:paraId="1B40DC09" w14:textId="6B7EF498" w:rsidR="00D500A9" w:rsidRPr="00055FF8" w:rsidRDefault="001455BF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183,489</w:t>
            </w:r>
          </w:p>
        </w:tc>
        <w:tc>
          <w:tcPr>
            <w:tcW w:w="144" w:type="pct"/>
            <w:gridSpan w:val="2"/>
          </w:tcPr>
          <w:p w14:paraId="2245F467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0BDD08F" w14:textId="2183BAAB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160,099</w:t>
            </w:r>
          </w:p>
        </w:tc>
        <w:tc>
          <w:tcPr>
            <w:tcW w:w="144" w:type="pct"/>
          </w:tcPr>
          <w:p w14:paraId="3CF6E02E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660323A5" w14:textId="7063D61A" w:rsidR="00D500A9" w:rsidRPr="00055FF8" w:rsidRDefault="009C39E7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164,77</w:t>
            </w:r>
            <w:r w:rsidR="00FD5D3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217B501A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12BCC326" w14:textId="76302DFC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138,256</w:t>
            </w:r>
          </w:p>
        </w:tc>
      </w:tr>
      <w:tr w:rsidR="00D500A9" w:rsidRPr="00055FF8" w14:paraId="2CB7E215" w14:textId="77777777" w:rsidTr="00B95A9B">
        <w:tc>
          <w:tcPr>
            <w:tcW w:w="2267" w:type="pct"/>
          </w:tcPr>
          <w:p w14:paraId="435C84C8" w14:textId="123C47FA" w:rsidR="00D500A9" w:rsidRPr="00055FF8" w:rsidRDefault="00D500A9" w:rsidP="00D50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579" w:type="pct"/>
          </w:tcPr>
          <w:p w14:paraId="4F5EB350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7F11E8EA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D214594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0772040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651CF6DD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3375E4B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1E292D34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00A9" w:rsidRPr="00055FF8" w14:paraId="481AFD21" w14:textId="77777777" w:rsidTr="00B95A9B">
        <w:tc>
          <w:tcPr>
            <w:tcW w:w="2267" w:type="pct"/>
          </w:tcPr>
          <w:p w14:paraId="46B093FC" w14:textId="2DA1FAEB" w:rsidR="00D500A9" w:rsidRPr="00055FF8" w:rsidRDefault="00D500A9" w:rsidP="00D50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Pr="00055FF8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055FF8">
              <w:rPr>
                <w:rFonts w:asciiTheme="majorBidi" w:hAnsiTheme="majorBidi" w:cs="Angsana New"/>
                <w:sz w:val="30"/>
                <w:szCs w:val="30"/>
              </w:rPr>
              <w:t>30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79" w:type="pct"/>
          </w:tcPr>
          <w:p w14:paraId="7F29FF23" w14:textId="48688689" w:rsidR="00D500A9" w:rsidRPr="00055FF8" w:rsidRDefault="001455BF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36,065</w:t>
            </w:r>
          </w:p>
        </w:tc>
        <w:tc>
          <w:tcPr>
            <w:tcW w:w="144" w:type="pct"/>
            <w:gridSpan w:val="2"/>
          </w:tcPr>
          <w:p w14:paraId="092DE4B1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0AB2142" w14:textId="0100FAA9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25,082</w:t>
            </w:r>
          </w:p>
        </w:tc>
        <w:tc>
          <w:tcPr>
            <w:tcW w:w="144" w:type="pct"/>
          </w:tcPr>
          <w:p w14:paraId="0027BB58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0F4AD4B2" w14:textId="22ECA33D" w:rsidR="00D500A9" w:rsidRPr="00055FF8" w:rsidRDefault="001B79DD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26,941</w:t>
            </w:r>
          </w:p>
        </w:tc>
        <w:tc>
          <w:tcPr>
            <w:tcW w:w="146" w:type="pct"/>
          </w:tcPr>
          <w:p w14:paraId="44CE6D35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3E406978" w14:textId="73205FF2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18,563</w:t>
            </w:r>
          </w:p>
        </w:tc>
      </w:tr>
      <w:tr w:rsidR="00D500A9" w:rsidRPr="00055FF8" w14:paraId="4A8B9786" w14:textId="77777777" w:rsidTr="00B95A9B">
        <w:tc>
          <w:tcPr>
            <w:tcW w:w="2267" w:type="pct"/>
          </w:tcPr>
          <w:p w14:paraId="30646BBE" w14:textId="480D767F" w:rsidR="00D500A9" w:rsidRPr="00055FF8" w:rsidRDefault="00D500A9" w:rsidP="00D50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Pr="00055FF8">
              <w:rPr>
                <w:rFonts w:asciiTheme="majorBidi" w:hAnsiTheme="majorBidi" w:cs="Angsana New"/>
                <w:sz w:val="30"/>
                <w:szCs w:val="30"/>
              </w:rPr>
              <w:t>31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055FF8">
              <w:rPr>
                <w:rFonts w:asciiTheme="majorBidi" w:hAnsiTheme="majorBidi" w:cs="Angsana New"/>
                <w:sz w:val="30"/>
                <w:szCs w:val="30"/>
              </w:rPr>
              <w:t>60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79" w:type="pct"/>
          </w:tcPr>
          <w:p w14:paraId="17861697" w14:textId="44F16FCB" w:rsidR="00D500A9" w:rsidRPr="00055FF8" w:rsidRDefault="001455BF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3,182</w:t>
            </w:r>
          </w:p>
        </w:tc>
        <w:tc>
          <w:tcPr>
            <w:tcW w:w="144" w:type="pct"/>
            <w:gridSpan w:val="2"/>
          </w:tcPr>
          <w:p w14:paraId="0E1D6C09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9C64C32" w14:textId="25809174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3,173</w:t>
            </w:r>
          </w:p>
        </w:tc>
        <w:tc>
          <w:tcPr>
            <w:tcW w:w="144" w:type="pct"/>
          </w:tcPr>
          <w:p w14:paraId="6765D31C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4860B4CF" w14:textId="2B5CA1B4" w:rsidR="00D500A9" w:rsidRPr="00055FF8" w:rsidRDefault="00190F1A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46" w:type="pct"/>
          </w:tcPr>
          <w:p w14:paraId="410548A8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02C13E9C" w14:textId="767A48C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500A9" w:rsidRPr="00055FF8" w14:paraId="4D057A2C" w14:textId="77777777" w:rsidTr="00B95A9B">
        <w:tc>
          <w:tcPr>
            <w:tcW w:w="2267" w:type="pct"/>
          </w:tcPr>
          <w:p w14:paraId="7BF6BF7D" w14:textId="5C807BA6" w:rsidR="00D500A9" w:rsidRPr="00055FF8" w:rsidRDefault="00D500A9" w:rsidP="00D50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Pr="00055FF8">
              <w:rPr>
                <w:rFonts w:asciiTheme="majorBidi" w:hAnsiTheme="majorBidi" w:cs="Angsana New"/>
                <w:sz w:val="30"/>
                <w:szCs w:val="30"/>
              </w:rPr>
              <w:t>61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055FF8">
              <w:rPr>
                <w:rFonts w:asciiTheme="majorBidi" w:hAnsiTheme="majorBidi" w:cs="Angsana New"/>
                <w:sz w:val="30"/>
                <w:szCs w:val="30"/>
              </w:rPr>
              <w:t>90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79" w:type="pct"/>
          </w:tcPr>
          <w:p w14:paraId="441D262F" w14:textId="48C5A90A" w:rsidR="00D500A9" w:rsidRPr="00055FF8" w:rsidRDefault="001455BF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1,200</w:t>
            </w:r>
          </w:p>
        </w:tc>
        <w:tc>
          <w:tcPr>
            <w:tcW w:w="144" w:type="pct"/>
            <w:gridSpan w:val="2"/>
          </w:tcPr>
          <w:p w14:paraId="2D4EA008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C5E2D45" w14:textId="7BA5C12C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3FB8C28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643C9712" w14:textId="11B6E726" w:rsidR="00D500A9" w:rsidRPr="00055FF8" w:rsidRDefault="001B79DD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146" w:type="pct"/>
          </w:tcPr>
          <w:p w14:paraId="037C84C1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5AFD9337" w14:textId="5B2CBEA3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500A9" w:rsidRPr="00055FF8" w14:paraId="1C14B8FF" w14:textId="77777777" w:rsidTr="00B95A9B">
        <w:tc>
          <w:tcPr>
            <w:tcW w:w="2267" w:type="pct"/>
          </w:tcPr>
          <w:p w14:paraId="71776CBB" w14:textId="3B5BC517" w:rsidR="00D500A9" w:rsidRPr="00055FF8" w:rsidRDefault="00D500A9" w:rsidP="00D50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มากกว่า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/>
                <w:sz w:val="30"/>
                <w:szCs w:val="30"/>
              </w:rPr>
              <w:t>90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0D933D6B" w14:textId="362238EB" w:rsidR="00D500A9" w:rsidRPr="00055FF8" w:rsidRDefault="00383104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6,474</w:t>
            </w:r>
          </w:p>
        </w:tc>
        <w:tc>
          <w:tcPr>
            <w:tcW w:w="144" w:type="pct"/>
            <w:gridSpan w:val="2"/>
          </w:tcPr>
          <w:p w14:paraId="64A7F288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1A10423F" w14:textId="49A68F53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3,777</w:t>
            </w:r>
          </w:p>
        </w:tc>
        <w:tc>
          <w:tcPr>
            <w:tcW w:w="144" w:type="pct"/>
          </w:tcPr>
          <w:p w14:paraId="7CCA2182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71746206" w14:textId="1A25F1B7" w:rsidR="00D500A9" w:rsidRPr="00055FF8" w:rsidRDefault="001B79DD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1,951</w:t>
            </w:r>
          </w:p>
        </w:tc>
        <w:tc>
          <w:tcPr>
            <w:tcW w:w="146" w:type="pct"/>
          </w:tcPr>
          <w:p w14:paraId="18E16C4E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1B04A403" w14:textId="623170BF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1,656</w:t>
            </w:r>
          </w:p>
        </w:tc>
      </w:tr>
      <w:tr w:rsidR="00D500A9" w:rsidRPr="00055FF8" w14:paraId="3E7D3A07" w14:textId="77777777" w:rsidTr="00F549DF">
        <w:tc>
          <w:tcPr>
            <w:tcW w:w="2267" w:type="pct"/>
          </w:tcPr>
          <w:p w14:paraId="53B21B1E" w14:textId="5A2DA14C" w:rsidR="00D500A9" w:rsidRPr="00055FF8" w:rsidRDefault="00D500A9" w:rsidP="00D50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72C71EBE" w14:textId="6D9B5F8D" w:rsidR="00D500A9" w:rsidRPr="00055FF8" w:rsidRDefault="00600FE8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230,410</w:t>
            </w:r>
          </w:p>
        </w:tc>
        <w:tc>
          <w:tcPr>
            <w:tcW w:w="144" w:type="pct"/>
            <w:gridSpan w:val="2"/>
          </w:tcPr>
          <w:p w14:paraId="5BF35EDA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228AA68A" w14:textId="3146C5CD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192,131</w:t>
            </w:r>
          </w:p>
        </w:tc>
        <w:tc>
          <w:tcPr>
            <w:tcW w:w="144" w:type="pct"/>
          </w:tcPr>
          <w:p w14:paraId="3C23D1B4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4530AA80" w14:textId="5560CB09" w:rsidR="00D500A9" w:rsidRPr="00055FF8" w:rsidRDefault="00DB7795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193,8</w:t>
            </w:r>
            <w:r w:rsidR="00D861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</w:p>
        </w:tc>
        <w:tc>
          <w:tcPr>
            <w:tcW w:w="146" w:type="pct"/>
          </w:tcPr>
          <w:p w14:paraId="7709CE9B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4E4815E8" w14:textId="4ABFBAAE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158,475</w:t>
            </w:r>
          </w:p>
        </w:tc>
      </w:tr>
      <w:tr w:rsidR="00D500A9" w:rsidRPr="00055FF8" w14:paraId="693B49B1" w14:textId="77777777" w:rsidTr="00E861E0">
        <w:tc>
          <w:tcPr>
            <w:tcW w:w="2267" w:type="pct"/>
          </w:tcPr>
          <w:p w14:paraId="67709CE6" w14:textId="7992532B" w:rsidR="00D500A9" w:rsidRPr="00055FF8" w:rsidRDefault="00D500A9" w:rsidP="00D50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66400A0E" w14:textId="76C8EEFA" w:rsidR="00D500A9" w:rsidRPr="00055FF8" w:rsidRDefault="00600FE8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(3,775)</w:t>
            </w:r>
          </w:p>
        </w:tc>
        <w:tc>
          <w:tcPr>
            <w:tcW w:w="144" w:type="pct"/>
            <w:gridSpan w:val="2"/>
          </w:tcPr>
          <w:p w14:paraId="41CEA782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2FFCF9B3" w14:textId="581F9956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6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(3,719)</w:t>
            </w:r>
          </w:p>
        </w:tc>
        <w:tc>
          <w:tcPr>
            <w:tcW w:w="144" w:type="pct"/>
          </w:tcPr>
          <w:p w14:paraId="170408D8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10D3FE85" w14:textId="02E2BD39" w:rsidR="00D500A9" w:rsidRPr="00055FF8" w:rsidRDefault="00846A18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6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(1,68</w:t>
            </w:r>
            <w:r w:rsidR="00D8618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2FD7E2B3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0820B137" w14:textId="4307FE36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(1,671)</w:t>
            </w:r>
          </w:p>
        </w:tc>
      </w:tr>
      <w:tr w:rsidR="00D500A9" w:rsidRPr="00055FF8" w14:paraId="4E43763B" w14:textId="77777777" w:rsidTr="00923A19">
        <w:tc>
          <w:tcPr>
            <w:tcW w:w="2267" w:type="pct"/>
          </w:tcPr>
          <w:p w14:paraId="0197327D" w14:textId="683AD3A4" w:rsidR="00D500A9" w:rsidRPr="00055FF8" w:rsidRDefault="00D500A9" w:rsidP="00D50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</w:tcPr>
          <w:p w14:paraId="207891B2" w14:textId="120738A7" w:rsidR="00D500A9" w:rsidRPr="00055FF8" w:rsidRDefault="009845FF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226,635</w:t>
            </w:r>
          </w:p>
        </w:tc>
        <w:tc>
          <w:tcPr>
            <w:tcW w:w="144" w:type="pct"/>
            <w:gridSpan w:val="2"/>
          </w:tcPr>
          <w:p w14:paraId="4C7A1A8D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14:paraId="0359841B" w14:textId="705E8242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188,412</w:t>
            </w:r>
          </w:p>
        </w:tc>
        <w:tc>
          <w:tcPr>
            <w:tcW w:w="144" w:type="pct"/>
          </w:tcPr>
          <w:p w14:paraId="1C2DB8C2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14:paraId="21159FC1" w14:textId="43446222" w:rsidR="00D500A9" w:rsidRPr="00055FF8" w:rsidRDefault="00737435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192,16</w:t>
            </w:r>
            <w:r w:rsidR="00D861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559E6835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</w:tcPr>
          <w:p w14:paraId="3910A2D4" w14:textId="19601D41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156,804</w:t>
            </w:r>
          </w:p>
        </w:tc>
      </w:tr>
      <w:tr w:rsidR="00D500A9" w:rsidRPr="00055FF8" w14:paraId="13BD3B94" w14:textId="77777777" w:rsidTr="00C57CFB">
        <w:tc>
          <w:tcPr>
            <w:tcW w:w="2267" w:type="pct"/>
          </w:tcPr>
          <w:p w14:paraId="095C6AEF" w14:textId="2B2A6DC9" w:rsidR="00D500A9" w:rsidRPr="00055FF8" w:rsidRDefault="00D500A9" w:rsidP="00D50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ลูกหนี้การค้า 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397EFA89" w14:textId="035AC4F1" w:rsidR="00D500A9" w:rsidRPr="00055FF8" w:rsidRDefault="009845FF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807,971</w:t>
            </w:r>
          </w:p>
        </w:tc>
        <w:tc>
          <w:tcPr>
            <w:tcW w:w="144" w:type="pct"/>
            <w:gridSpan w:val="2"/>
          </w:tcPr>
          <w:p w14:paraId="575E3DF3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557B677F" w14:textId="568D1AE8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752,022</w:t>
            </w:r>
          </w:p>
        </w:tc>
        <w:tc>
          <w:tcPr>
            <w:tcW w:w="144" w:type="pct"/>
          </w:tcPr>
          <w:p w14:paraId="7A3E5344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440D59A1" w14:textId="23A6785D" w:rsidR="00D500A9" w:rsidRPr="00055FF8" w:rsidRDefault="00573501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808,337</w:t>
            </w:r>
          </w:p>
        </w:tc>
        <w:tc>
          <w:tcPr>
            <w:tcW w:w="146" w:type="pct"/>
          </w:tcPr>
          <w:p w14:paraId="4F344E21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</w:tcPr>
          <w:p w14:paraId="24A61D42" w14:textId="4C86AE66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769,525</w:t>
            </w:r>
          </w:p>
        </w:tc>
      </w:tr>
    </w:tbl>
    <w:p w14:paraId="733D9566" w14:textId="1AE2A6B5" w:rsidR="008E6C15" w:rsidRDefault="008E6C15">
      <w:pPr>
        <w:rPr>
          <w:rFonts w:cstheme="minorBidi"/>
        </w:rPr>
      </w:pPr>
    </w:p>
    <w:p w14:paraId="1E84FD09" w14:textId="170E075F" w:rsidR="00233FF1" w:rsidRPr="00055FF8" w:rsidRDefault="008E6C15" w:rsidP="008E6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cs/>
        </w:rPr>
      </w:pPr>
      <w:r>
        <w:rPr>
          <w:rFonts w:cstheme="minorBidi"/>
        </w:rPr>
        <w:br w:type="page"/>
      </w: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6"/>
        <w:gridCol w:w="270"/>
        <w:gridCol w:w="1082"/>
        <w:gridCol w:w="270"/>
        <w:gridCol w:w="1080"/>
        <w:gridCol w:w="274"/>
        <w:gridCol w:w="1064"/>
      </w:tblGrid>
      <w:tr w:rsidR="00233FF1" w:rsidRPr="00055FF8" w14:paraId="5315099E" w14:textId="77777777" w:rsidTr="00233FF1">
        <w:tc>
          <w:tcPr>
            <w:tcW w:w="2267" w:type="pct"/>
          </w:tcPr>
          <w:p w14:paraId="23D43209" w14:textId="21E8018A" w:rsidR="00233FF1" w:rsidRPr="00055FF8" w:rsidRDefault="00233FF1" w:rsidP="0023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0" w:type="pct"/>
            <w:gridSpan w:val="3"/>
          </w:tcPr>
          <w:p w14:paraId="298A8E21" w14:textId="684745C7" w:rsidR="00233FF1" w:rsidRPr="00055FF8" w:rsidRDefault="00233FF1" w:rsidP="00233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437B462E" w14:textId="77777777" w:rsidR="00233FF1" w:rsidRPr="00055FF8" w:rsidRDefault="00233FF1" w:rsidP="00233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89" w:type="pct"/>
            <w:gridSpan w:val="3"/>
          </w:tcPr>
          <w:p w14:paraId="5CC029EB" w14:textId="401FDB9E" w:rsidR="00233FF1" w:rsidRPr="00055FF8" w:rsidRDefault="00233FF1" w:rsidP="00233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3FF1" w:rsidRPr="00055FF8" w14:paraId="1E1DFE8A" w14:textId="77777777" w:rsidTr="00B95A9B">
        <w:tc>
          <w:tcPr>
            <w:tcW w:w="2267" w:type="pct"/>
          </w:tcPr>
          <w:p w14:paraId="08B6997B" w14:textId="77777777" w:rsidR="00233FF1" w:rsidRPr="00055FF8" w:rsidRDefault="00233FF1" w:rsidP="0023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602AB582" w14:textId="4490CC56" w:rsidR="00233FF1" w:rsidRPr="00055FF8" w:rsidRDefault="00E43333" w:rsidP="00BB0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" w:type="pct"/>
          </w:tcPr>
          <w:p w14:paraId="61823469" w14:textId="77777777" w:rsidR="00233FF1" w:rsidRPr="00055FF8" w:rsidRDefault="00233FF1" w:rsidP="00BB0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B218778" w14:textId="41DC0C78" w:rsidR="00233FF1" w:rsidRPr="00055FF8" w:rsidRDefault="00E43333" w:rsidP="00BB0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3056F2F1" w14:textId="77777777" w:rsidR="00233FF1" w:rsidRPr="00055FF8" w:rsidRDefault="00233FF1" w:rsidP="00BB0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12B2D40E" w14:textId="34EC3600" w:rsidR="00233FF1" w:rsidRPr="00055FF8" w:rsidRDefault="00E43333" w:rsidP="00BB0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6" w:type="pct"/>
          </w:tcPr>
          <w:p w14:paraId="717DE204" w14:textId="77777777" w:rsidR="00233FF1" w:rsidRPr="00055FF8" w:rsidRDefault="00233FF1" w:rsidP="00BB0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0554B7DB" w14:textId="265F8EB5" w:rsidR="00233FF1" w:rsidRPr="00055FF8" w:rsidRDefault="00E43333" w:rsidP="00BB0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BB0DE9" w:rsidRPr="00055FF8" w14:paraId="7D449617" w14:textId="77777777" w:rsidTr="00BB0DE9">
        <w:tc>
          <w:tcPr>
            <w:tcW w:w="2267" w:type="pct"/>
          </w:tcPr>
          <w:p w14:paraId="15B7DE2C" w14:textId="77777777" w:rsidR="00BB0DE9" w:rsidRPr="00055FF8" w:rsidRDefault="00BB0DE9" w:rsidP="0023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33" w:type="pct"/>
            <w:gridSpan w:val="7"/>
          </w:tcPr>
          <w:p w14:paraId="411928F2" w14:textId="1246A7BE" w:rsidR="00BB0DE9" w:rsidRPr="00055FF8" w:rsidRDefault="00BB0DE9" w:rsidP="00BB0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33FF1" w:rsidRPr="00055FF8" w14:paraId="2C99D148" w14:textId="77777777" w:rsidTr="001B3519">
        <w:tc>
          <w:tcPr>
            <w:tcW w:w="2267" w:type="pct"/>
          </w:tcPr>
          <w:p w14:paraId="2DB751DD" w14:textId="0C476EE0" w:rsidR="00233FF1" w:rsidRPr="00055FF8" w:rsidRDefault="00233FF1" w:rsidP="0023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79" w:type="pct"/>
          </w:tcPr>
          <w:p w14:paraId="6CCC46DA" w14:textId="77777777" w:rsidR="00233FF1" w:rsidRPr="00055FF8" w:rsidRDefault="00233FF1" w:rsidP="00233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4" w:type="pct"/>
          </w:tcPr>
          <w:p w14:paraId="73C7028B" w14:textId="77777777" w:rsidR="00233FF1" w:rsidRPr="00055FF8" w:rsidRDefault="00233FF1" w:rsidP="00233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</w:tcPr>
          <w:p w14:paraId="34B97752" w14:textId="77777777" w:rsidR="00233FF1" w:rsidRPr="00055FF8" w:rsidRDefault="00233FF1" w:rsidP="00233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4" w:type="pct"/>
          </w:tcPr>
          <w:p w14:paraId="4A236320" w14:textId="77777777" w:rsidR="00233FF1" w:rsidRPr="00055FF8" w:rsidRDefault="00233FF1" w:rsidP="00233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4A9E9066" w14:textId="77777777" w:rsidR="00233FF1" w:rsidRPr="00055FF8" w:rsidRDefault="00233FF1" w:rsidP="00233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6" w:type="pct"/>
          </w:tcPr>
          <w:p w14:paraId="401687B9" w14:textId="77777777" w:rsidR="00233FF1" w:rsidRPr="00055FF8" w:rsidRDefault="00233FF1" w:rsidP="00233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7" w:type="pct"/>
          </w:tcPr>
          <w:p w14:paraId="3B61A8E9" w14:textId="77777777" w:rsidR="00233FF1" w:rsidRPr="00055FF8" w:rsidRDefault="00233FF1" w:rsidP="00233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</w:tr>
      <w:tr w:rsidR="00D500A9" w:rsidRPr="00055FF8" w14:paraId="6B92D775" w14:textId="77777777" w:rsidTr="001B3519">
        <w:tc>
          <w:tcPr>
            <w:tcW w:w="2267" w:type="pct"/>
          </w:tcPr>
          <w:p w14:paraId="2E70DF26" w14:textId="38AB2595" w:rsidR="00D500A9" w:rsidRPr="00055FF8" w:rsidRDefault="00D500A9" w:rsidP="00D50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เช็ครับลงวันที่ล่วงหน้า</w:t>
            </w:r>
          </w:p>
        </w:tc>
        <w:tc>
          <w:tcPr>
            <w:tcW w:w="579" w:type="pct"/>
          </w:tcPr>
          <w:p w14:paraId="3B2D7804" w14:textId="30E9953C" w:rsidR="00D500A9" w:rsidRPr="00055FF8" w:rsidRDefault="001603F8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144" w:type="pct"/>
          </w:tcPr>
          <w:p w14:paraId="5A6208AB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DF37271" w14:textId="59CAD645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14,728</w:t>
            </w:r>
          </w:p>
        </w:tc>
        <w:tc>
          <w:tcPr>
            <w:tcW w:w="144" w:type="pct"/>
          </w:tcPr>
          <w:p w14:paraId="7F7A4F95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124C151F" w14:textId="3C47BDBE" w:rsidR="00D500A9" w:rsidRPr="00055FF8" w:rsidRDefault="00630712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146" w:type="pct"/>
          </w:tcPr>
          <w:p w14:paraId="0BD301D5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" w:type="pct"/>
          </w:tcPr>
          <w:p w14:paraId="38FA0B5E" w14:textId="266E59C2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14,728</w:t>
            </w:r>
          </w:p>
        </w:tc>
      </w:tr>
      <w:tr w:rsidR="00D500A9" w:rsidRPr="00055FF8" w14:paraId="0642BFB4" w14:textId="77777777" w:rsidTr="00A233FF">
        <w:tc>
          <w:tcPr>
            <w:tcW w:w="2267" w:type="pct"/>
          </w:tcPr>
          <w:p w14:paraId="78B91A97" w14:textId="19FE133C" w:rsidR="00D500A9" w:rsidRPr="00055FF8" w:rsidRDefault="00D500A9" w:rsidP="00D50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703E19B9" w14:textId="71E08D4A" w:rsidR="00D500A9" w:rsidRPr="00055FF8" w:rsidRDefault="001603F8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(110)</w:t>
            </w:r>
          </w:p>
        </w:tc>
        <w:tc>
          <w:tcPr>
            <w:tcW w:w="144" w:type="pct"/>
          </w:tcPr>
          <w:p w14:paraId="196DCC9D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244F66FF" w14:textId="4D4CB3D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  <w:tc>
          <w:tcPr>
            <w:tcW w:w="144" w:type="pct"/>
          </w:tcPr>
          <w:p w14:paraId="152F14D0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4A3E30AD" w14:textId="2056D328" w:rsidR="00D500A9" w:rsidRPr="00055FF8" w:rsidRDefault="00EF0BCA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(110)</w:t>
            </w:r>
          </w:p>
        </w:tc>
        <w:tc>
          <w:tcPr>
            <w:tcW w:w="146" w:type="pct"/>
          </w:tcPr>
          <w:p w14:paraId="4EDE30C4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3D01B9D4" w14:textId="3D0DD999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</w:tr>
      <w:tr w:rsidR="00D500A9" w:rsidRPr="00055FF8" w14:paraId="12AB59DC" w14:textId="77777777" w:rsidTr="00A233FF">
        <w:tc>
          <w:tcPr>
            <w:tcW w:w="2267" w:type="pct"/>
          </w:tcPr>
          <w:p w14:paraId="59F042E9" w14:textId="7BE6694A" w:rsidR="00D500A9" w:rsidRPr="00055FF8" w:rsidRDefault="00D500A9" w:rsidP="00D50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เช็ครับลงวันที่ล่วงหน้า 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</w:tcPr>
          <w:p w14:paraId="7143C7C6" w14:textId="4E994A64" w:rsidR="00D500A9" w:rsidRPr="00055FF8" w:rsidRDefault="001603F8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053DCAF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14:paraId="3C45F2D3" w14:textId="0C9209C4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14,721</w:t>
            </w:r>
          </w:p>
        </w:tc>
        <w:tc>
          <w:tcPr>
            <w:tcW w:w="144" w:type="pct"/>
          </w:tcPr>
          <w:p w14:paraId="62816CE8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14:paraId="1A3BDB79" w14:textId="431D7EDE" w:rsidR="00D500A9" w:rsidRPr="00055FF8" w:rsidRDefault="00B079E3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55F669C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</w:tcPr>
          <w:p w14:paraId="37F0243F" w14:textId="57FC9E6C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14,721</w:t>
            </w:r>
          </w:p>
        </w:tc>
      </w:tr>
      <w:tr w:rsidR="00D500A9" w:rsidRPr="00055FF8" w14:paraId="281FE418" w14:textId="77777777" w:rsidTr="00B035B5">
        <w:tc>
          <w:tcPr>
            <w:tcW w:w="2267" w:type="pct"/>
          </w:tcPr>
          <w:p w14:paraId="2F72E87D" w14:textId="62CA0421" w:rsidR="00D500A9" w:rsidRPr="00055FF8" w:rsidRDefault="008F72B4" w:rsidP="00D50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579" w:type="pct"/>
          </w:tcPr>
          <w:p w14:paraId="664DDB13" w14:textId="4999BC24" w:rsidR="00D500A9" w:rsidRPr="00055FF8" w:rsidRDefault="003C741A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4F0073">
              <w:rPr>
                <w:rFonts w:asciiTheme="majorBidi" w:hAnsiTheme="majorBidi" w:cstheme="majorBidi"/>
                <w:sz w:val="30"/>
                <w:szCs w:val="30"/>
              </w:rPr>
              <w:t>17,991</w:t>
            </w:r>
          </w:p>
        </w:tc>
        <w:tc>
          <w:tcPr>
            <w:tcW w:w="144" w:type="pct"/>
          </w:tcPr>
          <w:p w14:paraId="53DA55AC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A15854B" w14:textId="46481A56" w:rsidR="00D500A9" w:rsidRPr="00055FF8" w:rsidRDefault="008F72B4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3,225</w:t>
            </w:r>
          </w:p>
        </w:tc>
        <w:tc>
          <w:tcPr>
            <w:tcW w:w="144" w:type="pct"/>
          </w:tcPr>
          <w:p w14:paraId="26A777F9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01B24A53" w14:textId="4ABC7C81" w:rsidR="00D500A9" w:rsidRPr="00055FF8" w:rsidRDefault="00425A90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4F0073">
              <w:rPr>
                <w:rFonts w:asciiTheme="majorBidi" w:hAnsiTheme="majorBidi" w:cstheme="majorBidi"/>
                <w:sz w:val="30"/>
                <w:szCs w:val="30"/>
              </w:rPr>
              <w:t>17,991</w:t>
            </w:r>
          </w:p>
        </w:tc>
        <w:tc>
          <w:tcPr>
            <w:tcW w:w="146" w:type="pct"/>
          </w:tcPr>
          <w:p w14:paraId="2FDA14D7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5C5E48E8" w14:textId="52E4BDF1" w:rsidR="00D500A9" w:rsidRPr="00055FF8" w:rsidRDefault="008F72B4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3,225</w:t>
            </w:r>
          </w:p>
        </w:tc>
      </w:tr>
      <w:tr w:rsidR="00753B91" w:rsidRPr="00055FF8" w14:paraId="08F5BA21" w14:textId="77777777" w:rsidTr="00B035B5">
        <w:tc>
          <w:tcPr>
            <w:tcW w:w="2267" w:type="pct"/>
          </w:tcPr>
          <w:p w14:paraId="7F4B4F53" w14:textId="0843DAF4" w:rsidR="00753B91" w:rsidRPr="00055FF8" w:rsidRDefault="00753B91" w:rsidP="00753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ลูกหนี้กรมสรรพากร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    </w:t>
            </w:r>
          </w:p>
        </w:tc>
        <w:tc>
          <w:tcPr>
            <w:tcW w:w="579" w:type="pct"/>
          </w:tcPr>
          <w:p w14:paraId="072F1A5E" w14:textId="1A59831B" w:rsidR="00753B91" w:rsidRPr="00055FF8" w:rsidRDefault="00527704" w:rsidP="00753B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61,222</w:t>
            </w:r>
          </w:p>
        </w:tc>
        <w:tc>
          <w:tcPr>
            <w:tcW w:w="144" w:type="pct"/>
          </w:tcPr>
          <w:p w14:paraId="35133B53" w14:textId="77777777" w:rsidR="00753B91" w:rsidRPr="00055FF8" w:rsidRDefault="00753B91" w:rsidP="00753B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DD7BB51" w14:textId="2E337DD6" w:rsidR="00753B91" w:rsidRPr="00055FF8" w:rsidRDefault="00753B91" w:rsidP="00753B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49,233</w:t>
            </w:r>
          </w:p>
        </w:tc>
        <w:tc>
          <w:tcPr>
            <w:tcW w:w="144" w:type="pct"/>
          </w:tcPr>
          <w:p w14:paraId="1839D5F0" w14:textId="77777777" w:rsidR="00753B91" w:rsidRPr="00055FF8" w:rsidRDefault="00753B91" w:rsidP="00753B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7DD124E9" w14:textId="1B2F489D" w:rsidR="00753B91" w:rsidRDefault="000962C1" w:rsidP="00753B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0962C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16794">
              <w:rPr>
                <w:rFonts w:asciiTheme="majorBidi" w:hAnsiTheme="majorBidi" w:cstheme="majorBidi"/>
                <w:sz w:val="30"/>
                <w:szCs w:val="30"/>
              </w:rPr>
              <w:t>9,62</w:t>
            </w:r>
            <w:r w:rsidR="00E3229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5B81FED8" w14:textId="77777777" w:rsidR="00753B91" w:rsidRPr="00055FF8" w:rsidRDefault="00753B91" w:rsidP="00753B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251A9C95" w14:textId="2F270B2B" w:rsidR="00753B91" w:rsidRPr="00055FF8" w:rsidRDefault="00753B91" w:rsidP="00753B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47,537</w:t>
            </w:r>
          </w:p>
        </w:tc>
      </w:tr>
      <w:tr w:rsidR="00D500A9" w:rsidRPr="00055FF8" w14:paraId="734A3814" w14:textId="77777777" w:rsidTr="007457DE">
        <w:tc>
          <w:tcPr>
            <w:tcW w:w="2267" w:type="pct"/>
          </w:tcPr>
          <w:p w14:paraId="663F2F87" w14:textId="725D500F" w:rsidR="00D500A9" w:rsidRPr="00055FF8" w:rsidRDefault="00D500A9" w:rsidP="00D50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ค่าใช้จ่ายจ่ายล่วงหน้า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     </w:t>
            </w:r>
          </w:p>
        </w:tc>
        <w:tc>
          <w:tcPr>
            <w:tcW w:w="579" w:type="pct"/>
          </w:tcPr>
          <w:p w14:paraId="210F43C2" w14:textId="0D41896F" w:rsidR="00D500A9" w:rsidRPr="00055FF8" w:rsidRDefault="00ED2C48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C48">
              <w:rPr>
                <w:rFonts w:asciiTheme="majorBidi" w:hAnsiTheme="majorBidi" w:cstheme="majorBidi"/>
                <w:sz w:val="30"/>
                <w:szCs w:val="30"/>
              </w:rPr>
              <w:t>14,41</w:t>
            </w:r>
            <w:r w:rsidR="0046735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61A72AAA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51C96A5" w14:textId="466D4676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>5</w:t>
            </w:r>
            <w:r w:rsidRPr="00055FF8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>25</w:t>
            </w:r>
            <w:r w:rsidRPr="00055FF8">
              <w:rPr>
                <w:rFonts w:asciiTheme="majorBidi" w:hAnsiTheme="majorBidi" w:cs="Angsana New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14CC1E72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75B8C178" w14:textId="07ADFDF5" w:rsidR="00D500A9" w:rsidRPr="00055FF8" w:rsidRDefault="000962C1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0962C1">
              <w:rPr>
                <w:rFonts w:asciiTheme="majorBidi" w:hAnsiTheme="majorBidi" w:cstheme="majorBidi"/>
                <w:sz w:val="30"/>
                <w:szCs w:val="30"/>
              </w:rPr>
              <w:t>14,05</w:t>
            </w:r>
            <w:r w:rsidR="0060105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4BE3126D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6146C6EC" w14:textId="13754ABC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4,933</w:t>
            </w:r>
          </w:p>
        </w:tc>
      </w:tr>
      <w:tr w:rsidR="00883E3E" w:rsidRPr="00055FF8" w14:paraId="3F8498A6" w14:textId="77777777" w:rsidTr="00004A32">
        <w:tc>
          <w:tcPr>
            <w:tcW w:w="2267" w:type="pct"/>
          </w:tcPr>
          <w:p w14:paraId="2C79ACE2" w14:textId="5B6C778F" w:rsidR="00883E3E" w:rsidRPr="00055FF8" w:rsidRDefault="00883E3E" w:rsidP="0088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ลูกหนี้กรมศุลกากร</w:t>
            </w:r>
          </w:p>
        </w:tc>
        <w:tc>
          <w:tcPr>
            <w:tcW w:w="579" w:type="pct"/>
          </w:tcPr>
          <w:p w14:paraId="52EA26D4" w14:textId="7510AC53" w:rsidR="00883E3E" w:rsidRPr="00055FF8" w:rsidRDefault="00737CFD" w:rsidP="00883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6,165</w:t>
            </w:r>
          </w:p>
        </w:tc>
        <w:tc>
          <w:tcPr>
            <w:tcW w:w="144" w:type="pct"/>
          </w:tcPr>
          <w:p w14:paraId="7BE06CDA" w14:textId="77777777" w:rsidR="00883E3E" w:rsidRPr="00055FF8" w:rsidRDefault="00883E3E" w:rsidP="00883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BBCDF3A" w14:textId="6B339598" w:rsidR="00883E3E" w:rsidRPr="00055FF8" w:rsidRDefault="00883E3E" w:rsidP="00883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6,165</w:t>
            </w:r>
          </w:p>
        </w:tc>
        <w:tc>
          <w:tcPr>
            <w:tcW w:w="144" w:type="pct"/>
          </w:tcPr>
          <w:p w14:paraId="47CCB3F9" w14:textId="77777777" w:rsidR="00883E3E" w:rsidRPr="00055FF8" w:rsidRDefault="00883E3E" w:rsidP="00883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132133B2" w14:textId="34FED098" w:rsidR="00883E3E" w:rsidRDefault="00883E3E" w:rsidP="00883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6,165</w:t>
            </w:r>
          </w:p>
        </w:tc>
        <w:tc>
          <w:tcPr>
            <w:tcW w:w="146" w:type="pct"/>
          </w:tcPr>
          <w:p w14:paraId="7BC8FE24" w14:textId="77777777" w:rsidR="00883E3E" w:rsidRPr="00055FF8" w:rsidRDefault="00883E3E" w:rsidP="00883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68CA9A0B" w14:textId="2E95321C" w:rsidR="00883E3E" w:rsidRPr="00055FF8" w:rsidRDefault="00883E3E" w:rsidP="00883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6,165</w:t>
            </w:r>
          </w:p>
        </w:tc>
      </w:tr>
      <w:tr w:rsidR="00BE22AB" w:rsidRPr="00055FF8" w14:paraId="12EC9A67" w14:textId="77777777" w:rsidTr="001E3B10">
        <w:tc>
          <w:tcPr>
            <w:tcW w:w="2267" w:type="pct"/>
          </w:tcPr>
          <w:p w14:paraId="64717F77" w14:textId="30BFF8AE" w:rsidR="00BE22AB" w:rsidRPr="00055FF8" w:rsidRDefault="00BE22AB" w:rsidP="00BE2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579" w:type="pct"/>
          </w:tcPr>
          <w:p w14:paraId="7133F2F6" w14:textId="4FB3EFD8" w:rsidR="00BE22AB" w:rsidRDefault="00BE22AB" w:rsidP="00BE2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309</w:t>
            </w:r>
          </w:p>
        </w:tc>
        <w:tc>
          <w:tcPr>
            <w:tcW w:w="144" w:type="pct"/>
          </w:tcPr>
          <w:p w14:paraId="70FCB56F" w14:textId="77777777" w:rsidR="00BE22AB" w:rsidRPr="00055FF8" w:rsidRDefault="00BE22AB" w:rsidP="00BE2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9C95D16" w14:textId="450519FE" w:rsidR="00BE22AB" w:rsidRPr="00055FF8" w:rsidRDefault="00BE22AB" w:rsidP="00BE2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431</w:t>
            </w:r>
          </w:p>
        </w:tc>
        <w:tc>
          <w:tcPr>
            <w:tcW w:w="144" w:type="pct"/>
          </w:tcPr>
          <w:p w14:paraId="2D04CEEA" w14:textId="77777777" w:rsidR="00BE22AB" w:rsidRPr="00055FF8" w:rsidRDefault="00BE22AB" w:rsidP="00BE2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2C82AA25" w14:textId="06E3C67A" w:rsidR="00BE22AB" w:rsidRDefault="00BE22AB" w:rsidP="00BE2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9956C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2BC61DB1" w14:textId="77777777" w:rsidR="00BE22AB" w:rsidRPr="00055FF8" w:rsidRDefault="00BE22AB" w:rsidP="00BE2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6A6DD761" w14:textId="28FDD379" w:rsidR="00BE22AB" w:rsidRPr="00055FF8" w:rsidRDefault="00BE22AB" w:rsidP="00BE2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416</w:t>
            </w:r>
          </w:p>
        </w:tc>
      </w:tr>
      <w:tr w:rsidR="00D500A9" w:rsidRPr="00055FF8" w14:paraId="2B8220A7" w14:textId="77777777" w:rsidTr="00004A32">
        <w:tc>
          <w:tcPr>
            <w:tcW w:w="2267" w:type="pct"/>
          </w:tcPr>
          <w:p w14:paraId="30786F72" w14:textId="47295D15" w:rsidR="00D500A9" w:rsidRPr="00055FF8" w:rsidRDefault="00883E3E" w:rsidP="00D50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579" w:type="pct"/>
          </w:tcPr>
          <w:p w14:paraId="17582422" w14:textId="100358AE" w:rsidR="00D500A9" w:rsidRPr="00055FF8" w:rsidRDefault="00FB68ED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B6EFD47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BF746DC" w14:textId="1C5010BE" w:rsidR="00D500A9" w:rsidRPr="00055FF8" w:rsidRDefault="00883E3E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110,000</w:t>
            </w:r>
          </w:p>
        </w:tc>
        <w:tc>
          <w:tcPr>
            <w:tcW w:w="144" w:type="pct"/>
          </w:tcPr>
          <w:p w14:paraId="38665D5C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4A185A6D" w14:textId="5D99DD0A" w:rsidR="00D500A9" w:rsidRPr="00055FF8" w:rsidRDefault="00883E3E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351F6CB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1A759281" w14:textId="0BECD1D4" w:rsidR="00D500A9" w:rsidRPr="00055FF8" w:rsidRDefault="00883E3E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110,000</w:t>
            </w:r>
          </w:p>
        </w:tc>
      </w:tr>
      <w:tr w:rsidR="00BB0875" w:rsidRPr="00055FF8" w14:paraId="2273911D" w14:textId="77777777" w:rsidTr="007457DE">
        <w:tc>
          <w:tcPr>
            <w:tcW w:w="2267" w:type="pct"/>
          </w:tcPr>
          <w:p w14:paraId="530172C7" w14:textId="0FC4E539" w:rsidR="00BB0875" w:rsidRPr="00055FF8" w:rsidRDefault="00BB0875" w:rsidP="00BB0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ลูกหนี้อื่น 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799D1CDF" w14:textId="4A9465F6" w:rsidR="00BB0875" w:rsidRPr="00055FF8" w:rsidRDefault="00527704" w:rsidP="00BB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100,103</w:t>
            </w:r>
          </w:p>
        </w:tc>
        <w:tc>
          <w:tcPr>
            <w:tcW w:w="144" w:type="pct"/>
          </w:tcPr>
          <w:p w14:paraId="1B699C63" w14:textId="77777777" w:rsidR="00BB0875" w:rsidRPr="00055FF8" w:rsidRDefault="00BB0875" w:rsidP="00BB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3DA141BB" w14:textId="1255454E" w:rsidR="00BB0875" w:rsidRPr="00055FF8" w:rsidRDefault="00BB0875" w:rsidP="00BB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189,033</w:t>
            </w:r>
          </w:p>
        </w:tc>
        <w:tc>
          <w:tcPr>
            <w:tcW w:w="144" w:type="pct"/>
          </w:tcPr>
          <w:p w14:paraId="6E636C83" w14:textId="77777777" w:rsidR="00BB0875" w:rsidRPr="00055FF8" w:rsidRDefault="00BB0875" w:rsidP="00BB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7746C5AA" w14:textId="5C1498DF" w:rsidR="00BB0875" w:rsidRPr="00055FF8" w:rsidRDefault="006133F5" w:rsidP="00BB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98,12</w:t>
            </w:r>
            <w:r w:rsidR="009956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7119F022" w14:textId="77777777" w:rsidR="00BB0875" w:rsidRPr="00055FF8" w:rsidRDefault="00BB0875" w:rsidP="00BB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0B1E3F6B" w14:textId="5D12747C" w:rsidR="00BB0875" w:rsidRPr="00055FF8" w:rsidRDefault="00BB0875" w:rsidP="00BB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186,997</w:t>
            </w:r>
          </w:p>
        </w:tc>
      </w:tr>
      <w:tr w:rsidR="00BB0875" w:rsidRPr="00055FF8" w14:paraId="49CA0102" w14:textId="77777777" w:rsidTr="00B95A9B">
        <w:tc>
          <w:tcPr>
            <w:tcW w:w="2267" w:type="pct"/>
          </w:tcPr>
          <w:p w14:paraId="10BE2292" w14:textId="77777777" w:rsidR="00BB0875" w:rsidRPr="00055FF8" w:rsidRDefault="00BB0875" w:rsidP="00BB0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6940FE53" w14:textId="77777777" w:rsidR="00BB0875" w:rsidRPr="00055FF8" w:rsidRDefault="00BB0875" w:rsidP="00BB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7D699455" w14:textId="77777777" w:rsidR="00BB0875" w:rsidRPr="00055FF8" w:rsidRDefault="00BB0875" w:rsidP="00BB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566C8D71" w14:textId="77777777" w:rsidR="00BB0875" w:rsidRPr="00055FF8" w:rsidRDefault="00BB0875" w:rsidP="00BB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D7B1EF7" w14:textId="77777777" w:rsidR="00BB0875" w:rsidRPr="00055FF8" w:rsidRDefault="00BB0875" w:rsidP="00BB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175FA753" w14:textId="77777777" w:rsidR="00BB0875" w:rsidRPr="00055FF8" w:rsidRDefault="00BB0875" w:rsidP="00BB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4BA2DA77" w14:textId="77777777" w:rsidR="00BB0875" w:rsidRPr="00055FF8" w:rsidRDefault="00BB0875" w:rsidP="00BB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41A3F3BA" w14:textId="77777777" w:rsidR="00BB0875" w:rsidRPr="00055FF8" w:rsidRDefault="00BB0875" w:rsidP="00BB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B0875" w:rsidRPr="00055FF8" w14:paraId="694A5261" w14:textId="77777777" w:rsidTr="003021C7">
        <w:tc>
          <w:tcPr>
            <w:tcW w:w="2267" w:type="pct"/>
          </w:tcPr>
          <w:p w14:paraId="5FC12EB2" w14:textId="00439B7D" w:rsidR="00BB0875" w:rsidRPr="00055FF8" w:rsidRDefault="00BB0875" w:rsidP="00BB0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11295382" w14:textId="245AEFE9" w:rsidR="00BB0875" w:rsidRPr="00055FF8" w:rsidRDefault="00351071" w:rsidP="00BB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908,</w:t>
            </w:r>
            <w:r w:rsidR="00D179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074</w:t>
            </w:r>
          </w:p>
        </w:tc>
        <w:tc>
          <w:tcPr>
            <w:tcW w:w="144" w:type="pct"/>
          </w:tcPr>
          <w:p w14:paraId="79756AD4" w14:textId="77777777" w:rsidR="00BB0875" w:rsidRPr="00055FF8" w:rsidRDefault="00BB0875" w:rsidP="00BB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28904798" w14:textId="65E03E42" w:rsidR="00BB0875" w:rsidRPr="00055FF8" w:rsidRDefault="00BB0875" w:rsidP="00BB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941,055</w:t>
            </w:r>
          </w:p>
        </w:tc>
        <w:tc>
          <w:tcPr>
            <w:tcW w:w="144" w:type="pct"/>
          </w:tcPr>
          <w:p w14:paraId="4217605F" w14:textId="77777777" w:rsidR="00BB0875" w:rsidRPr="00055FF8" w:rsidRDefault="00BB0875" w:rsidP="00BB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15D8E14C" w14:textId="45EF9565" w:rsidR="00BB0875" w:rsidRPr="00055FF8" w:rsidRDefault="001C23C1" w:rsidP="00BB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906,46</w:t>
            </w:r>
            <w:r w:rsidR="009956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3C47F0B5" w14:textId="77777777" w:rsidR="00BB0875" w:rsidRPr="00055FF8" w:rsidRDefault="00BB0875" w:rsidP="00BB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</w:tcPr>
          <w:p w14:paraId="2EEA3043" w14:textId="613F66EB" w:rsidR="00BB0875" w:rsidRPr="00055FF8" w:rsidRDefault="00BB0875" w:rsidP="00BB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956,522</w:t>
            </w:r>
          </w:p>
        </w:tc>
      </w:tr>
    </w:tbl>
    <w:p w14:paraId="6AE0701C" w14:textId="059F38CE" w:rsidR="00B45520" w:rsidRPr="00055FF8" w:rsidRDefault="00B45520" w:rsidP="00B45520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70"/>
        <w:gridCol w:w="1082"/>
        <w:gridCol w:w="270"/>
        <w:gridCol w:w="1080"/>
        <w:gridCol w:w="274"/>
        <w:gridCol w:w="1067"/>
      </w:tblGrid>
      <w:tr w:rsidR="00F33BD5" w:rsidRPr="00055FF8" w14:paraId="6C532688" w14:textId="77777777" w:rsidTr="00430FC1">
        <w:tc>
          <w:tcPr>
            <w:tcW w:w="2267" w:type="pct"/>
          </w:tcPr>
          <w:p w14:paraId="24089A8A" w14:textId="17D5A7D7" w:rsidR="00F33BD5" w:rsidRPr="00055FF8" w:rsidRDefault="00A02FE2" w:rsidP="0043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8" w:type="pct"/>
            <w:gridSpan w:val="3"/>
          </w:tcPr>
          <w:p w14:paraId="791D5CD2" w14:textId="77777777" w:rsidR="00F33BD5" w:rsidRPr="00055FF8" w:rsidRDefault="00F33BD5" w:rsidP="00430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4" w:type="pct"/>
          </w:tcPr>
          <w:p w14:paraId="767EE96F" w14:textId="77777777" w:rsidR="00F33BD5" w:rsidRPr="00055FF8" w:rsidRDefault="00F33BD5" w:rsidP="00430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1" w:type="pct"/>
            <w:gridSpan w:val="3"/>
          </w:tcPr>
          <w:p w14:paraId="7DCE3EFB" w14:textId="77777777" w:rsidR="00F33BD5" w:rsidRPr="00055FF8" w:rsidRDefault="00F33BD5" w:rsidP="00430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3BD5" w:rsidRPr="00055FF8" w14:paraId="564F231C" w14:textId="77777777" w:rsidTr="00430FC1">
        <w:tc>
          <w:tcPr>
            <w:tcW w:w="2267" w:type="pct"/>
          </w:tcPr>
          <w:p w14:paraId="4CFA1948" w14:textId="3410D80D" w:rsidR="00F33BD5" w:rsidRPr="00055FF8" w:rsidRDefault="00A02FE2" w:rsidP="00FE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55FF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- ลูกหนี้การค้าและลูกหนี้อื่น</w:t>
            </w:r>
          </w:p>
        </w:tc>
        <w:tc>
          <w:tcPr>
            <w:tcW w:w="577" w:type="pct"/>
          </w:tcPr>
          <w:p w14:paraId="31A8ABF5" w14:textId="12A478CF" w:rsidR="00F33BD5" w:rsidRPr="00055FF8" w:rsidRDefault="00E43333" w:rsidP="00430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" w:type="pct"/>
          </w:tcPr>
          <w:p w14:paraId="2ED9B6D0" w14:textId="77777777" w:rsidR="00F33BD5" w:rsidRPr="00055FF8" w:rsidRDefault="00F33BD5" w:rsidP="00430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147171C" w14:textId="02E3B547" w:rsidR="00F33BD5" w:rsidRPr="00055FF8" w:rsidRDefault="00E43333" w:rsidP="00430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4F4E8D4C" w14:textId="77777777" w:rsidR="00F33BD5" w:rsidRPr="00055FF8" w:rsidRDefault="00F33BD5" w:rsidP="00430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138F8DD4" w14:textId="10B0BBE6" w:rsidR="00F33BD5" w:rsidRPr="00055FF8" w:rsidRDefault="00E43333" w:rsidP="00430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6" w:type="pct"/>
          </w:tcPr>
          <w:p w14:paraId="0540C31A" w14:textId="77777777" w:rsidR="00F33BD5" w:rsidRPr="00055FF8" w:rsidRDefault="00F33BD5" w:rsidP="00430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2089820E" w14:textId="57FC88AF" w:rsidR="00F33BD5" w:rsidRPr="00055FF8" w:rsidRDefault="00E43333" w:rsidP="00430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F33BD5" w:rsidRPr="00055FF8" w14:paraId="541C39AA" w14:textId="77777777" w:rsidTr="00430FC1">
        <w:tc>
          <w:tcPr>
            <w:tcW w:w="2267" w:type="pct"/>
          </w:tcPr>
          <w:p w14:paraId="3502C2B6" w14:textId="73C23751" w:rsidR="00F33BD5" w:rsidRPr="00055FF8" w:rsidRDefault="00F33BD5" w:rsidP="00FE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3" w:type="pct"/>
            <w:gridSpan w:val="7"/>
          </w:tcPr>
          <w:p w14:paraId="45F49C47" w14:textId="77777777" w:rsidR="00F33BD5" w:rsidRPr="00055FF8" w:rsidRDefault="00F33BD5" w:rsidP="00430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00A9" w:rsidRPr="00055FF8" w14:paraId="2DBC4F17" w14:textId="77777777" w:rsidTr="00B16989">
        <w:trPr>
          <w:trHeight w:val="281"/>
        </w:trPr>
        <w:tc>
          <w:tcPr>
            <w:tcW w:w="2267" w:type="pct"/>
          </w:tcPr>
          <w:p w14:paraId="133D5592" w14:textId="4DFE2ECB" w:rsidR="00D500A9" w:rsidRPr="00055FF8" w:rsidRDefault="00D500A9" w:rsidP="00D50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ณ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วันที่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1 </w:t>
            </w: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577" w:type="pct"/>
          </w:tcPr>
          <w:p w14:paraId="33088A1F" w14:textId="4C6B750A" w:rsidR="00D500A9" w:rsidRPr="00D500A9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D500A9">
              <w:rPr>
                <w:rFonts w:asciiTheme="majorBidi" w:hAnsiTheme="majorBidi" w:cstheme="majorBidi"/>
                <w:sz w:val="30"/>
                <w:szCs w:val="30"/>
              </w:rPr>
              <w:t>3,726</w:t>
            </w:r>
          </w:p>
        </w:tc>
        <w:tc>
          <w:tcPr>
            <w:tcW w:w="144" w:type="pct"/>
          </w:tcPr>
          <w:p w14:paraId="69A7970F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D5B0572" w14:textId="074F5EE1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2,773</w:t>
            </w:r>
          </w:p>
        </w:tc>
        <w:tc>
          <w:tcPr>
            <w:tcW w:w="144" w:type="pct"/>
          </w:tcPr>
          <w:p w14:paraId="07ECCEF1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22CBB5F0" w14:textId="12176548" w:rsidR="00D500A9" w:rsidRPr="00D500A9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00A9">
              <w:rPr>
                <w:rFonts w:asciiTheme="majorBidi" w:hAnsiTheme="majorBidi" w:cstheme="majorBidi"/>
                <w:sz w:val="30"/>
                <w:szCs w:val="30"/>
              </w:rPr>
              <w:t>1,678</w:t>
            </w:r>
          </w:p>
        </w:tc>
        <w:tc>
          <w:tcPr>
            <w:tcW w:w="146" w:type="pct"/>
          </w:tcPr>
          <w:p w14:paraId="7C0F8F7A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7C002C9C" w14:textId="47C0BC5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74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1,662</w:t>
            </w:r>
          </w:p>
        </w:tc>
      </w:tr>
      <w:tr w:rsidR="00D500A9" w:rsidRPr="00055FF8" w14:paraId="175C1732" w14:textId="77777777" w:rsidTr="00B16989">
        <w:trPr>
          <w:trHeight w:val="281"/>
        </w:trPr>
        <w:tc>
          <w:tcPr>
            <w:tcW w:w="2267" w:type="pct"/>
          </w:tcPr>
          <w:p w14:paraId="33B7A9DE" w14:textId="4C80CE87" w:rsidR="00D500A9" w:rsidRPr="00055FF8" w:rsidRDefault="00D500A9" w:rsidP="00D50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77" w:type="pct"/>
          </w:tcPr>
          <w:p w14:paraId="27FC745B" w14:textId="3742DCAF" w:rsidR="00D500A9" w:rsidRPr="00055FF8" w:rsidRDefault="00F14183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  <w:tc>
          <w:tcPr>
            <w:tcW w:w="144" w:type="pct"/>
          </w:tcPr>
          <w:p w14:paraId="1B087E35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FDE851B" w14:textId="56120215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77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917</w:t>
            </w:r>
          </w:p>
        </w:tc>
        <w:tc>
          <w:tcPr>
            <w:tcW w:w="144" w:type="pct"/>
          </w:tcPr>
          <w:p w14:paraId="06A52C16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09990237" w14:textId="1B67F7FD" w:rsidR="00D500A9" w:rsidRPr="00055FF8" w:rsidRDefault="000C757D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A32E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A598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4DF6B0A0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BE2D041" w14:textId="33481834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415</w:t>
            </w:r>
          </w:p>
        </w:tc>
      </w:tr>
      <w:tr w:rsidR="00D500A9" w:rsidRPr="00055FF8" w14:paraId="7E7F4E76" w14:textId="77777777" w:rsidTr="00B16989">
        <w:trPr>
          <w:trHeight w:val="281"/>
        </w:trPr>
        <w:tc>
          <w:tcPr>
            <w:tcW w:w="2267" w:type="pct"/>
          </w:tcPr>
          <w:p w14:paraId="62BBA8F1" w14:textId="6A966B71" w:rsidR="00D500A9" w:rsidRPr="00055FF8" w:rsidRDefault="00D500A9" w:rsidP="00D50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577" w:type="pct"/>
          </w:tcPr>
          <w:p w14:paraId="544D15F1" w14:textId="615F7742" w:rsidR="00D500A9" w:rsidRPr="00055FF8" w:rsidRDefault="00EE7127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(5)</w:t>
            </w:r>
          </w:p>
        </w:tc>
        <w:tc>
          <w:tcPr>
            <w:tcW w:w="144" w:type="pct"/>
          </w:tcPr>
          <w:p w14:paraId="2C4FAA13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73C677C" w14:textId="3045E129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77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35AA596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378F4568" w14:textId="1D9454B9" w:rsidR="00D500A9" w:rsidRPr="00055FF8" w:rsidRDefault="00BB20E7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(5)</w:t>
            </w:r>
          </w:p>
        </w:tc>
        <w:tc>
          <w:tcPr>
            <w:tcW w:w="146" w:type="pct"/>
          </w:tcPr>
          <w:p w14:paraId="0E667F6D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D332782" w14:textId="666D4DF3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(437)</w:t>
            </w:r>
          </w:p>
        </w:tc>
      </w:tr>
      <w:tr w:rsidR="00D500A9" w:rsidRPr="00055FF8" w14:paraId="2FD04C1D" w14:textId="77777777" w:rsidTr="009D7855">
        <w:trPr>
          <w:trHeight w:val="281"/>
        </w:trPr>
        <w:tc>
          <w:tcPr>
            <w:tcW w:w="2267" w:type="pct"/>
          </w:tcPr>
          <w:p w14:paraId="3A3951B0" w14:textId="3B7ACED9" w:rsidR="00D500A9" w:rsidRPr="00055FF8" w:rsidRDefault="00D500A9" w:rsidP="00D50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43FF9BB0" w14:textId="50996B64" w:rsidR="00D500A9" w:rsidRPr="00055FF8" w:rsidRDefault="00BA08F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004851B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0873324E" w14:textId="1CCCCEDB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44" w:type="pct"/>
          </w:tcPr>
          <w:p w14:paraId="465D977A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0F89058E" w14:textId="339114CE" w:rsidR="00D500A9" w:rsidRPr="00055FF8" w:rsidRDefault="00C147CC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6A6D116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18AFEAD2" w14:textId="6017D2C5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</w:tr>
      <w:tr w:rsidR="00D500A9" w:rsidRPr="00055FF8" w14:paraId="54050210" w14:textId="77777777" w:rsidTr="00317988">
        <w:trPr>
          <w:trHeight w:val="235"/>
        </w:trPr>
        <w:tc>
          <w:tcPr>
            <w:tcW w:w="2267" w:type="pct"/>
          </w:tcPr>
          <w:p w14:paraId="66DF2D1F" w14:textId="07036138" w:rsidR="00D500A9" w:rsidRPr="00055FF8" w:rsidRDefault="00D500A9" w:rsidP="00D50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ณ</w:t>
            </w:r>
            <w:r w:rsidRPr="00055FF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055FF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31 </w:t>
            </w:r>
            <w:r w:rsidRPr="00055FF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AD2FDCB" w14:textId="46B2F5F7" w:rsidR="00D500A9" w:rsidRPr="00055FF8" w:rsidRDefault="00BA08F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3,885</w:t>
            </w:r>
          </w:p>
        </w:tc>
        <w:tc>
          <w:tcPr>
            <w:tcW w:w="144" w:type="pct"/>
          </w:tcPr>
          <w:p w14:paraId="2B5F0E11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78AB7A4A" w14:textId="3FFCB126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3,726</w:t>
            </w:r>
          </w:p>
        </w:tc>
        <w:tc>
          <w:tcPr>
            <w:tcW w:w="144" w:type="pct"/>
          </w:tcPr>
          <w:p w14:paraId="657F5A19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61B05C9A" w14:textId="52261BDE" w:rsidR="00D500A9" w:rsidRPr="00055FF8" w:rsidRDefault="00256097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DF71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  <w:r w:rsidR="00FA59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45DD72E3" w14:textId="77777777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5B8D3A5E" w14:textId="7EB9DA03" w:rsidR="00D500A9" w:rsidRPr="00055FF8" w:rsidRDefault="00D500A9" w:rsidP="00D50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1,678</w:t>
            </w:r>
          </w:p>
        </w:tc>
      </w:tr>
    </w:tbl>
    <w:p w14:paraId="6ED87201" w14:textId="77777777" w:rsidR="008E6C15" w:rsidRDefault="008E6C15" w:rsidP="001E3B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</w:p>
    <w:p w14:paraId="3FD2B499" w14:textId="0D87E56D" w:rsidR="001E3B10" w:rsidRDefault="008E6C15" w:rsidP="008E6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 w:cs="Angsana New"/>
          <w:b/>
          <w:bCs/>
          <w:sz w:val="30"/>
          <w:szCs w:val="30"/>
        </w:rPr>
      </w:pPr>
      <w:r>
        <w:rPr>
          <w:rFonts w:ascii="Angsana New" w:eastAsia="MS Mincho" w:hAnsi="Angsana New" w:cs="Angsana New"/>
          <w:b/>
          <w:bCs/>
          <w:sz w:val="30"/>
          <w:szCs w:val="30"/>
        </w:rPr>
        <w:br w:type="page"/>
      </w:r>
    </w:p>
    <w:p w14:paraId="0852A889" w14:textId="1AB00C66" w:rsidR="00BB6BC0" w:rsidRPr="00055FF8" w:rsidRDefault="00BB6BC0" w:rsidP="00C4665C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  <w:cs/>
        </w:rPr>
      </w:pPr>
      <w:r w:rsidRPr="00055FF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สินค้าคงเหลือ</w:t>
      </w:r>
    </w:p>
    <w:p w14:paraId="4DAA449B" w14:textId="6B6E90F7" w:rsidR="00BB6BC0" w:rsidRPr="00055FF8" w:rsidRDefault="00BB6BC0" w:rsidP="00B45520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85"/>
        <w:gridCol w:w="249"/>
        <w:gridCol w:w="21"/>
        <w:gridCol w:w="1085"/>
        <w:gridCol w:w="266"/>
        <w:gridCol w:w="1077"/>
        <w:gridCol w:w="270"/>
        <w:gridCol w:w="1075"/>
      </w:tblGrid>
      <w:tr w:rsidR="00BB6BC0" w:rsidRPr="00055FF8" w14:paraId="78CC0EB6" w14:textId="77777777" w:rsidTr="00922D94">
        <w:tc>
          <w:tcPr>
            <w:tcW w:w="2286" w:type="pct"/>
          </w:tcPr>
          <w:p w14:paraId="04A3E2BA" w14:textId="77777777" w:rsidR="00BB6BC0" w:rsidRPr="00055FF8" w:rsidRDefault="00BB6BC0" w:rsidP="00BB6BC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1" w:type="pct"/>
            <w:gridSpan w:val="4"/>
          </w:tcPr>
          <w:p w14:paraId="1E3DBF7B" w14:textId="77777777" w:rsidR="00BB6BC0" w:rsidRPr="00055FF8" w:rsidRDefault="00BB6BC0" w:rsidP="00BB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55FF8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1" w:type="pct"/>
          </w:tcPr>
          <w:p w14:paraId="41E79738" w14:textId="77777777" w:rsidR="00BB6BC0" w:rsidRPr="00055FF8" w:rsidRDefault="00BB6BC0" w:rsidP="00BB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pct"/>
            <w:gridSpan w:val="3"/>
          </w:tcPr>
          <w:p w14:paraId="6CA10865" w14:textId="77777777" w:rsidR="00BB6BC0" w:rsidRPr="00055FF8" w:rsidRDefault="00BB6BC0" w:rsidP="00BB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B6BC0" w:rsidRPr="00055FF8" w14:paraId="2A69C731" w14:textId="77777777" w:rsidTr="001C2725">
        <w:tc>
          <w:tcPr>
            <w:tcW w:w="2286" w:type="pct"/>
          </w:tcPr>
          <w:p w14:paraId="7464782E" w14:textId="77777777" w:rsidR="00BB6BC0" w:rsidRPr="00055FF8" w:rsidRDefault="00BB6BC0" w:rsidP="00BB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4D63823C" w14:textId="1861142E" w:rsidR="00BB6BC0" w:rsidRPr="00055FF8" w:rsidRDefault="00E43333" w:rsidP="00BB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2" w:type="pct"/>
          </w:tcPr>
          <w:p w14:paraId="7D8805A5" w14:textId="77777777" w:rsidR="00BB6BC0" w:rsidRPr="00055FF8" w:rsidRDefault="00BB6BC0" w:rsidP="00BB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gridSpan w:val="2"/>
          </w:tcPr>
          <w:p w14:paraId="664D8094" w14:textId="46503AD4" w:rsidR="00BB6BC0" w:rsidRPr="00055FF8" w:rsidRDefault="00E43333" w:rsidP="00BB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1" w:type="pct"/>
          </w:tcPr>
          <w:p w14:paraId="464A8E7F" w14:textId="77777777" w:rsidR="00BB6BC0" w:rsidRPr="00055FF8" w:rsidRDefault="00BB6BC0" w:rsidP="00BB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5498B15" w14:textId="182053B2" w:rsidR="00BB6BC0" w:rsidRPr="00055FF8" w:rsidRDefault="00E43333" w:rsidP="00BB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3" w:type="pct"/>
          </w:tcPr>
          <w:p w14:paraId="61698283" w14:textId="77777777" w:rsidR="00BB6BC0" w:rsidRPr="00055FF8" w:rsidRDefault="00BB6BC0" w:rsidP="00BB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27C0CC49" w14:textId="525E33EF" w:rsidR="00BB6BC0" w:rsidRPr="00055FF8" w:rsidRDefault="00E43333" w:rsidP="00BB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BB6BC0" w:rsidRPr="00055FF8" w14:paraId="3808470C" w14:textId="77777777" w:rsidTr="001C2725">
        <w:tc>
          <w:tcPr>
            <w:tcW w:w="2286" w:type="pct"/>
          </w:tcPr>
          <w:p w14:paraId="370B5EE5" w14:textId="77777777" w:rsidR="00BB6BC0" w:rsidRPr="00055FF8" w:rsidRDefault="00BB6BC0" w:rsidP="00BB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4" w:type="pct"/>
            <w:gridSpan w:val="8"/>
          </w:tcPr>
          <w:p w14:paraId="4A444498" w14:textId="77777777" w:rsidR="00BB6BC0" w:rsidRPr="00055FF8" w:rsidRDefault="00BB6BC0" w:rsidP="00BB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0899" w:rsidRPr="00055FF8" w14:paraId="79A69BC4" w14:textId="77777777" w:rsidTr="001C2725">
        <w:tc>
          <w:tcPr>
            <w:tcW w:w="2286" w:type="pct"/>
          </w:tcPr>
          <w:p w14:paraId="5ED23E35" w14:textId="329BDB5A" w:rsidR="001E0899" w:rsidRPr="00055FF8" w:rsidRDefault="001E0899" w:rsidP="001E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574" w:type="pct"/>
          </w:tcPr>
          <w:p w14:paraId="42A96819" w14:textId="4DAA4AA3" w:rsidR="001E0899" w:rsidRPr="00055FF8" w:rsidRDefault="001138C4" w:rsidP="001E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1138C4">
              <w:rPr>
                <w:rFonts w:asciiTheme="majorBidi" w:hAnsiTheme="majorBidi" w:cstheme="majorBidi"/>
                <w:sz w:val="30"/>
                <w:szCs w:val="30"/>
              </w:rPr>
              <w:t>400,868</w:t>
            </w:r>
          </w:p>
        </w:tc>
        <w:tc>
          <w:tcPr>
            <w:tcW w:w="143" w:type="pct"/>
            <w:gridSpan w:val="2"/>
          </w:tcPr>
          <w:p w14:paraId="780B4FAF" w14:textId="77777777" w:rsidR="001E0899" w:rsidRPr="00055FF8" w:rsidRDefault="001E0899" w:rsidP="001E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64FCED26" w14:textId="56EF3FDD" w:rsidR="001E0899" w:rsidRPr="00055FF8" w:rsidRDefault="001E0899" w:rsidP="001E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504,491</w:t>
            </w:r>
          </w:p>
        </w:tc>
        <w:tc>
          <w:tcPr>
            <w:tcW w:w="141" w:type="pct"/>
          </w:tcPr>
          <w:p w14:paraId="5622BF51" w14:textId="77777777" w:rsidR="001E0899" w:rsidRPr="00055FF8" w:rsidRDefault="001E0899" w:rsidP="001E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0E127194" w14:textId="14A32266" w:rsidR="001E0899" w:rsidRPr="00055FF8" w:rsidRDefault="00260207" w:rsidP="00116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260207">
              <w:rPr>
                <w:rFonts w:asciiTheme="majorBidi" w:hAnsiTheme="majorBidi" w:cstheme="majorBidi"/>
                <w:sz w:val="30"/>
                <w:szCs w:val="30"/>
              </w:rPr>
              <w:t>392,723</w:t>
            </w:r>
          </w:p>
        </w:tc>
        <w:tc>
          <w:tcPr>
            <w:tcW w:w="143" w:type="pct"/>
          </w:tcPr>
          <w:p w14:paraId="749BE47F" w14:textId="77777777" w:rsidR="001E0899" w:rsidRPr="00055FF8" w:rsidRDefault="001E0899" w:rsidP="001E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B99E303" w14:textId="129B4A72" w:rsidR="001E0899" w:rsidRPr="00055FF8" w:rsidRDefault="001E0899" w:rsidP="001E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495,861</w:t>
            </w:r>
          </w:p>
        </w:tc>
      </w:tr>
      <w:tr w:rsidR="001E0899" w:rsidRPr="00055FF8" w14:paraId="73A8B009" w14:textId="77777777" w:rsidTr="001C2725">
        <w:tc>
          <w:tcPr>
            <w:tcW w:w="2286" w:type="pct"/>
          </w:tcPr>
          <w:p w14:paraId="3717E883" w14:textId="22144D8F" w:rsidR="001E0899" w:rsidRPr="00055FF8" w:rsidRDefault="001E0899" w:rsidP="001E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74" w:type="pct"/>
          </w:tcPr>
          <w:p w14:paraId="2B3FB14C" w14:textId="5A453FFD" w:rsidR="001E0899" w:rsidRPr="00055FF8" w:rsidRDefault="003B52F7" w:rsidP="001E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3B52F7">
              <w:rPr>
                <w:rFonts w:asciiTheme="majorBidi" w:hAnsiTheme="majorBidi" w:cstheme="majorBidi"/>
                <w:sz w:val="30"/>
                <w:szCs w:val="30"/>
              </w:rPr>
              <w:t>992,963</w:t>
            </w:r>
          </w:p>
        </w:tc>
        <w:tc>
          <w:tcPr>
            <w:tcW w:w="143" w:type="pct"/>
            <w:gridSpan w:val="2"/>
          </w:tcPr>
          <w:p w14:paraId="458183EE" w14:textId="77777777" w:rsidR="001E0899" w:rsidRPr="00055FF8" w:rsidRDefault="001E0899" w:rsidP="001E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14AF1AB4" w14:textId="30A59B2C" w:rsidR="001E0899" w:rsidRPr="00055FF8" w:rsidRDefault="001E0899" w:rsidP="001E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714,375</w:t>
            </w:r>
          </w:p>
        </w:tc>
        <w:tc>
          <w:tcPr>
            <w:tcW w:w="141" w:type="pct"/>
          </w:tcPr>
          <w:p w14:paraId="1CA02BAE" w14:textId="77777777" w:rsidR="001E0899" w:rsidRPr="00055FF8" w:rsidRDefault="001E0899" w:rsidP="001E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7B88635" w14:textId="6131A2D9" w:rsidR="001E0899" w:rsidRPr="00055FF8" w:rsidRDefault="00990E64" w:rsidP="00116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990E64">
              <w:rPr>
                <w:rFonts w:asciiTheme="majorBidi" w:hAnsiTheme="majorBidi" w:cstheme="majorBidi"/>
                <w:sz w:val="30"/>
                <w:szCs w:val="30"/>
              </w:rPr>
              <w:t>940,606</w:t>
            </w:r>
          </w:p>
        </w:tc>
        <w:tc>
          <w:tcPr>
            <w:tcW w:w="143" w:type="pct"/>
          </w:tcPr>
          <w:p w14:paraId="0D016A7C" w14:textId="77777777" w:rsidR="001E0899" w:rsidRPr="00055FF8" w:rsidRDefault="001E0899" w:rsidP="001E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A5ED89D" w14:textId="587EFBA7" w:rsidR="001E0899" w:rsidRPr="00055FF8" w:rsidRDefault="001E0899" w:rsidP="001E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647,153</w:t>
            </w:r>
          </w:p>
        </w:tc>
      </w:tr>
      <w:tr w:rsidR="001E0899" w:rsidRPr="00055FF8" w14:paraId="4B2FEBB3" w14:textId="77777777" w:rsidTr="001C2725">
        <w:tc>
          <w:tcPr>
            <w:tcW w:w="2286" w:type="pct"/>
          </w:tcPr>
          <w:p w14:paraId="3B48E2F9" w14:textId="34BDBE1D" w:rsidR="001E0899" w:rsidRPr="00055FF8" w:rsidRDefault="001E0899" w:rsidP="001E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574" w:type="pct"/>
          </w:tcPr>
          <w:p w14:paraId="76383AB4" w14:textId="475B6853" w:rsidR="001E0899" w:rsidRPr="00055FF8" w:rsidRDefault="00365157" w:rsidP="001E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365157">
              <w:rPr>
                <w:rFonts w:asciiTheme="majorBidi" w:hAnsiTheme="majorBidi" w:cstheme="majorBidi"/>
                <w:sz w:val="30"/>
                <w:szCs w:val="30"/>
              </w:rPr>
              <w:t>79,31</w:t>
            </w:r>
            <w:r w:rsidR="0042550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3" w:type="pct"/>
            <w:gridSpan w:val="2"/>
          </w:tcPr>
          <w:p w14:paraId="6630F9D5" w14:textId="77777777" w:rsidR="001E0899" w:rsidRPr="00055FF8" w:rsidRDefault="001E0899" w:rsidP="001E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7FED56B0" w14:textId="6AAF7BE8" w:rsidR="001E0899" w:rsidRPr="00055FF8" w:rsidRDefault="001E0899" w:rsidP="001E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38,032</w:t>
            </w:r>
          </w:p>
        </w:tc>
        <w:tc>
          <w:tcPr>
            <w:tcW w:w="141" w:type="pct"/>
          </w:tcPr>
          <w:p w14:paraId="4F2396DF" w14:textId="77777777" w:rsidR="001E0899" w:rsidRPr="00055FF8" w:rsidRDefault="001E0899" w:rsidP="001E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35FC972" w14:textId="78AC65C2" w:rsidR="001E0899" w:rsidRPr="00055FF8" w:rsidRDefault="00AF48D8" w:rsidP="00116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F48D8">
              <w:rPr>
                <w:rFonts w:asciiTheme="majorBidi" w:hAnsiTheme="majorBidi" w:cstheme="majorBidi"/>
                <w:sz w:val="30"/>
                <w:szCs w:val="30"/>
              </w:rPr>
              <w:t>77,660</w:t>
            </w:r>
          </w:p>
        </w:tc>
        <w:tc>
          <w:tcPr>
            <w:tcW w:w="143" w:type="pct"/>
          </w:tcPr>
          <w:p w14:paraId="2CBFEB7D" w14:textId="77777777" w:rsidR="001E0899" w:rsidRPr="00055FF8" w:rsidRDefault="001E0899" w:rsidP="001E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59B9E26A" w14:textId="1ABC9684" w:rsidR="001E0899" w:rsidRPr="00055FF8" w:rsidRDefault="001E0899" w:rsidP="001E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36,724</w:t>
            </w:r>
          </w:p>
        </w:tc>
      </w:tr>
      <w:tr w:rsidR="001E0899" w:rsidRPr="00055FF8" w14:paraId="116630D4" w14:textId="77777777" w:rsidTr="001C2725">
        <w:tc>
          <w:tcPr>
            <w:tcW w:w="2286" w:type="pct"/>
          </w:tcPr>
          <w:p w14:paraId="1FB56032" w14:textId="5DCEE215" w:rsidR="001E0899" w:rsidRPr="00055FF8" w:rsidRDefault="001E0899" w:rsidP="001E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0C381098" w14:textId="20F3FA9A" w:rsidR="001E0899" w:rsidRPr="00055FF8" w:rsidRDefault="00CB4F67" w:rsidP="001E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CB4F67">
              <w:rPr>
                <w:rFonts w:asciiTheme="majorBidi" w:hAnsiTheme="majorBidi" w:cstheme="majorBidi"/>
                <w:sz w:val="30"/>
                <w:szCs w:val="30"/>
              </w:rPr>
              <w:t>73,793</w:t>
            </w:r>
          </w:p>
        </w:tc>
        <w:tc>
          <w:tcPr>
            <w:tcW w:w="143" w:type="pct"/>
            <w:gridSpan w:val="2"/>
          </w:tcPr>
          <w:p w14:paraId="5DE1540F" w14:textId="77777777" w:rsidR="001E0899" w:rsidRPr="00055FF8" w:rsidRDefault="001E0899" w:rsidP="001E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2862B02C" w14:textId="247F4364" w:rsidR="001E0899" w:rsidRPr="00055FF8" w:rsidRDefault="001E0899" w:rsidP="001E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284,356</w:t>
            </w:r>
          </w:p>
        </w:tc>
        <w:tc>
          <w:tcPr>
            <w:tcW w:w="141" w:type="pct"/>
          </w:tcPr>
          <w:p w14:paraId="6D0D50F6" w14:textId="77777777" w:rsidR="001E0899" w:rsidRPr="00055FF8" w:rsidRDefault="001E0899" w:rsidP="001E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32E7EA6C" w14:textId="62E626EC" w:rsidR="001E0899" w:rsidRPr="00055FF8" w:rsidRDefault="00AF48D8" w:rsidP="00116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F48D8">
              <w:rPr>
                <w:rFonts w:asciiTheme="majorBidi" w:hAnsiTheme="majorBidi" w:cstheme="majorBidi"/>
                <w:sz w:val="30"/>
                <w:szCs w:val="30"/>
              </w:rPr>
              <w:t>73,79</w:t>
            </w:r>
            <w:r w:rsidR="0094423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06191139" w14:textId="77777777" w:rsidR="001E0899" w:rsidRPr="00055FF8" w:rsidRDefault="001E0899" w:rsidP="001E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0AB65EF9" w14:textId="6E825A06" w:rsidR="001E0899" w:rsidRPr="00055FF8" w:rsidRDefault="001E0899" w:rsidP="001E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284,357</w:t>
            </w:r>
          </w:p>
        </w:tc>
      </w:tr>
      <w:tr w:rsidR="001E0899" w:rsidRPr="00055FF8" w14:paraId="22C68B48" w14:textId="77777777" w:rsidTr="001C2725">
        <w:tc>
          <w:tcPr>
            <w:tcW w:w="2286" w:type="pct"/>
          </w:tcPr>
          <w:p w14:paraId="105E7559" w14:textId="77777777" w:rsidR="001E0899" w:rsidRPr="00055FF8" w:rsidRDefault="001E0899" w:rsidP="001E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12C890A8" w14:textId="2F648253" w:rsidR="001E0899" w:rsidRPr="00055FF8" w:rsidRDefault="00B5640E" w:rsidP="001E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64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1,546,935</w:t>
            </w:r>
          </w:p>
        </w:tc>
        <w:tc>
          <w:tcPr>
            <w:tcW w:w="143" w:type="pct"/>
            <w:gridSpan w:val="2"/>
          </w:tcPr>
          <w:p w14:paraId="33622EC9" w14:textId="77777777" w:rsidR="001E0899" w:rsidRPr="00055FF8" w:rsidRDefault="001E0899" w:rsidP="001E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58A99FDF" w14:textId="2CDB58E0" w:rsidR="001E0899" w:rsidRPr="00055FF8" w:rsidRDefault="001E0899" w:rsidP="001E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1,541,254</w:t>
            </w:r>
          </w:p>
        </w:tc>
        <w:tc>
          <w:tcPr>
            <w:tcW w:w="141" w:type="pct"/>
          </w:tcPr>
          <w:p w14:paraId="7E671975" w14:textId="77777777" w:rsidR="001E0899" w:rsidRPr="00055FF8" w:rsidRDefault="001E0899" w:rsidP="001E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5448897A" w14:textId="09933456" w:rsidR="001E0899" w:rsidRPr="00055FF8" w:rsidRDefault="0005510C" w:rsidP="00116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1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1,484,78</w:t>
            </w:r>
            <w:r w:rsidR="009E00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7DCEDD6A" w14:textId="77777777" w:rsidR="001E0899" w:rsidRPr="00055FF8" w:rsidRDefault="001E0899" w:rsidP="001E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04113262" w14:textId="21D26A7F" w:rsidR="001E0899" w:rsidRPr="00055FF8" w:rsidRDefault="001E0899" w:rsidP="001E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1,464,095</w:t>
            </w:r>
          </w:p>
        </w:tc>
      </w:tr>
      <w:tr w:rsidR="001E0899" w:rsidRPr="00055FF8" w14:paraId="0315EC09" w14:textId="77777777" w:rsidTr="001C2725">
        <w:tc>
          <w:tcPr>
            <w:tcW w:w="2286" w:type="pct"/>
          </w:tcPr>
          <w:p w14:paraId="110B6C9F" w14:textId="0326A083" w:rsidR="001E0899" w:rsidRPr="00055FF8" w:rsidRDefault="001E0899" w:rsidP="001E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ค่าเผ</w:t>
            </w: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ื่</w:t>
            </w: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อการปรับลดมูลค่าเป็น</w:t>
            </w:r>
          </w:p>
          <w:p w14:paraId="35DA0D0B" w14:textId="6E4B6B58" w:rsidR="001E0899" w:rsidRPr="00055FF8" w:rsidRDefault="001E0899" w:rsidP="001E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มูลค่าสุทธิที่คาดว่าจะได้รับ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14:paraId="09332834" w14:textId="742E9176" w:rsidR="001E0899" w:rsidRPr="00055FF8" w:rsidRDefault="00B709BD" w:rsidP="001E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72"/>
              <w:rPr>
                <w:rFonts w:asciiTheme="majorBidi" w:hAnsiTheme="majorBidi" w:cstheme="majorBidi"/>
                <w:sz w:val="30"/>
                <w:szCs w:val="30"/>
              </w:rPr>
            </w:pPr>
            <w:r w:rsidRPr="00B709BD">
              <w:rPr>
                <w:rFonts w:asciiTheme="majorBidi" w:hAnsiTheme="majorBidi" w:cstheme="majorBidi"/>
                <w:sz w:val="30"/>
                <w:szCs w:val="30"/>
              </w:rPr>
              <w:t>(96,52</w:t>
            </w:r>
            <w:r w:rsidR="002A1C2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709B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3" w:type="pct"/>
            <w:gridSpan w:val="2"/>
          </w:tcPr>
          <w:p w14:paraId="0A9A1821" w14:textId="77777777" w:rsidR="001E0899" w:rsidRPr="00055FF8" w:rsidRDefault="001E0899" w:rsidP="001E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14:paraId="549C572B" w14:textId="2D7478A1" w:rsidR="001E0899" w:rsidRPr="00055FF8" w:rsidRDefault="001E0899" w:rsidP="001E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(99,043)</w:t>
            </w:r>
          </w:p>
        </w:tc>
        <w:tc>
          <w:tcPr>
            <w:tcW w:w="141" w:type="pct"/>
          </w:tcPr>
          <w:p w14:paraId="0CC8FAC5" w14:textId="77777777" w:rsidR="001E0899" w:rsidRPr="00055FF8" w:rsidRDefault="001E0899" w:rsidP="001E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vAlign w:val="bottom"/>
          </w:tcPr>
          <w:p w14:paraId="15490B7F" w14:textId="418D8979" w:rsidR="001E0899" w:rsidRPr="00055FF8" w:rsidRDefault="0091500B" w:rsidP="00116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273"/>
              <w:rPr>
                <w:rFonts w:asciiTheme="majorBidi" w:hAnsiTheme="majorBidi" w:cstheme="majorBidi"/>
                <w:sz w:val="30"/>
                <w:szCs w:val="30"/>
              </w:rPr>
            </w:pPr>
            <w:r w:rsidRPr="0091500B">
              <w:rPr>
                <w:rFonts w:asciiTheme="majorBidi" w:hAnsiTheme="majorBidi" w:cstheme="majorBidi"/>
                <w:sz w:val="30"/>
                <w:szCs w:val="30"/>
              </w:rPr>
              <w:t>(90,455)</w:t>
            </w:r>
          </w:p>
        </w:tc>
        <w:tc>
          <w:tcPr>
            <w:tcW w:w="143" w:type="pct"/>
          </w:tcPr>
          <w:p w14:paraId="2E4AB5E5" w14:textId="77777777" w:rsidR="001E0899" w:rsidRPr="00055FF8" w:rsidRDefault="001E0899" w:rsidP="001E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14:paraId="0330D2DC" w14:textId="27D6225B" w:rsidR="001E0899" w:rsidRPr="00055FF8" w:rsidRDefault="001E0899" w:rsidP="001E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(95,189)</w:t>
            </w:r>
          </w:p>
        </w:tc>
      </w:tr>
      <w:tr w:rsidR="001E0899" w:rsidRPr="00055FF8" w14:paraId="503720C4" w14:textId="77777777" w:rsidTr="001C2725">
        <w:tc>
          <w:tcPr>
            <w:tcW w:w="2286" w:type="pct"/>
          </w:tcPr>
          <w:p w14:paraId="7B0CCBE4" w14:textId="52791E5C" w:rsidR="001E0899" w:rsidRPr="00055FF8" w:rsidRDefault="001E0899" w:rsidP="001E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34F6EAA0" w14:textId="35BFC2FE" w:rsidR="001E0899" w:rsidRPr="00055FF8" w:rsidRDefault="00B709BD" w:rsidP="001E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09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1,450,4</w:t>
            </w:r>
            <w:r w:rsidR="00C625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2A1C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3" w:type="pct"/>
            <w:gridSpan w:val="2"/>
          </w:tcPr>
          <w:p w14:paraId="7F93D79C" w14:textId="77777777" w:rsidR="001E0899" w:rsidRPr="00055FF8" w:rsidRDefault="001E0899" w:rsidP="001E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65C3738E" w14:textId="293B775D" w:rsidR="001E0899" w:rsidRPr="00055FF8" w:rsidRDefault="001E0899" w:rsidP="001E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1,442,211</w:t>
            </w:r>
          </w:p>
        </w:tc>
        <w:tc>
          <w:tcPr>
            <w:tcW w:w="141" w:type="pct"/>
          </w:tcPr>
          <w:p w14:paraId="16350068" w14:textId="77777777" w:rsidR="001E0899" w:rsidRPr="00055FF8" w:rsidRDefault="001E0899" w:rsidP="001E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0A5D45E4" w14:textId="6168BA23" w:rsidR="001E0899" w:rsidRPr="00055FF8" w:rsidRDefault="0091500B" w:rsidP="00116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0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1,394,32</w:t>
            </w:r>
            <w:r w:rsidR="00D74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374EE078" w14:textId="77777777" w:rsidR="001E0899" w:rsidRPr="00055FF8" w:rsidRDefault="001E0899" w:rsidP="001E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68062E9D" w14:textId="1BB686A8" w:rsidR="001E0899" w:rsidRPr="00055FF8" w:rsidRDefault="001E0899" w:rsidP="001E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1,368,906</w:t>
            </w:r>
          </w:p>
        </w:tc>
      </w:tr>
      <w:tr w:rsidR="001E0899" w:rsidRPr="00055FF8" w14:paraId="660E137D" w14:textId="77777777" w:rsidTr="00922D94">
        <w:tc>
          <w:tcPr>
            <w:tcW w:w="2286" w:type="pct"/>
          </w:tcPr>
          <w:p w14:paraId="65400DA9" w14:textId="77777777" w:rsidR="001E0899" w:rsidRPr="00055FF8" w:rsidRDefault="001E0899" w:rsidP="001E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1" w:type="pct"/>
            <w:gridSpan w:val="4"/>
          </w:tcPr>
          <w:p w14:paraId="6558E974" w14:textId="77777777" w:rsidR="001E0899" w:rsidRPr="00055FF8" w:rsidRDefault="001E0899" w:rsidP="001E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1F00F7E9" w14:textId="77777777" w:rsidR="001E0899" w:rsidRPr="00055FF8" w:rsidRDefault="001E0899" w:rsidP="001E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pct"/>
            <w:gridSpan w:val="3"/>
          </w:tcPr>
          <w:p w14:paraId="03336749" w14:textId="77777777" w:rsidR="001E0899" w:rsidRPr="00055FF8" w:rsidRDefault="001E0899" w:rsidP="001E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1E0899" w:rsidRPr="00055FF8" w14:paraId="19972AA4" w14:textId="77777777" w:rsidTr="00922D94">
        <w:tc>
          <w:tcPr>
            <w:tcW w:w="2286" w:type="pct"/>
          </w:tcPr>
          <w:p w14:paraId="575A741D" w14:textId="77777777" w:rsidR="001E0899" w:rsidRPr="00055FF8" w:rsidRDefault="001E0899" w:rsidP="001E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1" w:type="pct"/>
            <w:gridSpan w:val="4"/>
          </w:tcPr>
          <w:p w14:paraId="4A2DD5E3" w14:textId="6EAA5097" w:rsidR="001E0899" w:rsidRPr="00055FF8" w:rsidRDefault="001E0899" w:rsidP="001E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5B733842" w14:textId="77777777" w:rsidR="001E0899" w:rsidRPr="00055FF8" w:rsidRDefault="001E0899" w:rsidP="001E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pct"/>
            <w:gridSpan w:val="3"/>
          </w:tcPr>
          <w:p w14:paraId="4826F523" w14:textId="16E29DF4" w:rsidR="001E0899" w:rsidRPr="00055FF8" w:rsidRDefault="001E0899" w:rsidP="001E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0899" w:rsidRPr="00055FF8" w14:paraId="6DB360FE" w14:textId="77777777" w:rsidTr="001C2725">
        <w:tc>
          <w:tcPr>
            <w:tcW w:w="2286" w:type="pct"/>
          </w:tcPr>
          <w:p w14:paraId="108EEF5E" w14:textId="0B75384C" w:rsidR="001E0899" w:rsidRPr="00055FF8" w:rsidRDefault="001E0899" w:rsidP="001E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055FF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55FF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74" w:type="pct"/>
          </w:tcPr>
          <w:p w14:paraId="5681A4F1" w14:textId="0D847387" w:rsidR="001E0899" w:rsidRPr="00055FF8" w:rsidRDefault="001E0899" w:rsidP="001E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3" w:type="pct"/>
            <w:gridSpan w:val="2"/>
          </w:tcPr>
          <w:p w14:paraId="46A18971" w14:textId="77777777" w:rsidR="001E0899" w:rsidRPr="00055FF8" w:rsidRDefault="001E0899" w:rsidP="001E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3E22905D" w14:textId="79A198F2" w:rsidR="001E0899" w:rsidRPr="00055FF8" w:rsidRDefault="001E0899" w:rsidP="001E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1" w:type="pct"/>
          </w:tcPr>
          <w:p w14:paraId="4F09113B" w14:textId="77777777" w:rsidR="001E0899" w:rsidRPr="00055FF8" w:rsidRDefault="001E0899" w:rsidP="001E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9E6EF48" w14:textId="0D4D759C" w:rsidR="001E0899" w:rsidRPr="00055FF8" w:rsidRDefault="001E0899" w:rsidP="001E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3" w:type="pct"/>
          </w:tcPr>
          <w:p w14:paraId="1B7677BF" w14:textId="77777777" w:rsidR="001E0899" w:rsidRPr="00055FF8" w:rsidRDefault="001E0899" w:rsidP="001E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2ADCA504" w14:textId="7DCEDA1C" w:rsidR="001E0899" w:rsidRPr="00055FF8" w:rsidRDefault="001E0899" w:rsidP="001E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1E0899" w:rsidRPr="00055FF8" w14:paraId="0AD99B05" w14:textId="77777777" w:rsidTr="001C2725">
        <w:tc>
          <w:tcPr>
            <w:tcW w:w="2286" w:type="pct"/>
          </w:tcPr>
          <w:p w14:paraId="566DDEB4" w14:textId="77777777" w:rsidR="001E0899" w:rsidRPr="00055FF8" w:rsidRDefault="001E0899" w:rsidP="001E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4" w:type="pct"/>
            <w:gridSpan w:val="8"/>
          </w:tcPr>
          <w:p w14:paraId="602F1F88" w14:textId="71B624B8" w:rsidR="001E0899" w:rsidRPr="00055FF8" w:rsidRDefault="001E0899" w:rsidP="001E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0899" w:rsidRPr="00055FF8" w14:paraId="4D6F26CE" w14:textId="77777777" w:rsidTr="001C2725">
        <w:tc>
          <w:tcPr>
            <w:tcW w:w="2286" w:type="pct"/>
          </w:tcPr>
          <w:p w14:paraId="6F123389" w14:textId="77777777" w:rsidR="001E0899" w:rsidRPr="00055FF8" w:rsidRDefault="001E0899" w:rsidP="001E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ต้นทุนของสินค้าคงเหลือที่บันทึกรวม</w:t>
            </w:r>
          </w:p>
          <w:p w14:paraId="5452CA77" w14:textId="27139B52" w:rsidR="001E0899" w:rsidRPr="00055FF8" w:rsidRDefault="001E0899" w:rsidP="001E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ในบัญชีต้นทุนขาย</w:t>
            </w:r>
          </w:p>
        </w:tc>
        <w:tc>
          <w:tcPr>
            <w:tcW w:w="574" w:type="pct"/>
          </w:tcPr>
          <w:p w14:paraId="072E1412" w14:textId="77777777" w:rsidR="001E0899" w:rsidRPr="00055FF8" w:rsidRDefault="001E0899" w:rsidP="001E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0DC4AC0B" w14:textId="77777777" w:rsidR="001E0899" w:rsidRPr="00055FF8" w:rsidRDefault="001E0899" w:rsidP="001E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4D08C9A2" w14:textId="77777777" w:rsidR="001E0899" w:rsidRPr="00055FF8" w:rsidRDefault="001E0899" w:rsidP="001E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652C290F" w14:textId="77777777" w:rsidR="001E0899" w:rsidRPr="00055FF8" w:rsidRDefault="001E0899" w:rsidP="001E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A302327" w14:textId="77777777" w:rsidR="001E0899" w:rsidRPr="00055FF8" w:rsidRDefault="001E0899" w:rsidP="001E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3C16EED" w14:textId="77777777" w:rsidR="001E0899" w:rsidRPr="00055FF8" w:rsidRDefault="001E0899" w:rsidP="001E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EC9592F" w14:textId="77777777" w:rsidR="001E0899" w:rsidRPr="00055FF8" w:rsidRDefault="001E0899" w:rsidP="001E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E0899" w:rsidRPr="00055FF8" w14:paraId="6485E239" w14:textId="77777777" w:rsidTr="001C2725">
        <w:tc>
          <w:tcPr>
            <w:tcW w:w="2286" w:type="pct"/>
          </w:tcPr>
          <w:p w14:paraId="55D98DFA" w14:textId="155E1A41" w:rsidR="001E0899" w:rsidRPr="00055FF8" w:rsidRDefault="001E0899" w:rsidP="001E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right="20" w:hanging="3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ต้นทุนขาย</w:t>
            </w:r>
          </w:p>
        </w:tc>
        <w:tc>
          <w:tcPr>
            <w:tcW w:w="574" w:type="pct"/>
          </w:tcPr>
          <w:p w14:paraId="16289B1F" w14:textId="5B393DD3" w:rsidR="001E0899" w:rsidRPr="008B30B9" w:rsidRDefault="006F0DE2" w:rsidP="008B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B30B9">
              <w:rPr>
                <w:rFonts w:asciiTheme="majorBidi" w:hAnsiTheme="majorBidi" w:cstheme="majorBidi"/>
                <w:sz w:val="30"/>
                <w:szCs w:val="30"/>
              </w:rPr>
              <w:t>5,978,697</w:t>
            </w:r>
          </w:p>
        </w:tc>
        <w:tc>
          <w:tcPr>
            <w:tcW w:w="143" w:type="pct"/>
            <w:gridSpan w:val="2"/>
          </w:tcPr>
          <w:p w14:paraId="2ED3ABEF" w14:textId="77777777" w:rsidR="001E0899" w:rsidRPr="008B30B9" w:rsidRDefault="001E0899" w:rsidP="001E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0977C818" w14:textId="45C88222" w:rsidR="001E0899" w:rsidRPr="008B30B9" w:rsidRDefault="001E0899" w:rsidP="001E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B30B9">
              <w:rPr>
                <w:rFonts w:asciiTheme="majorBidi" w:hAnsiTheme="majorBidi" w:cstheme="majorBidi"/>
                <w:sz w:val="30"/>
                <w:szCs w:val="30"/>
              </w:rPr>
              <w:t>7,018,380</w:t>
            </w:r>
          </w:p>
        </w:tc>
        <w:tc>
          <w:tcPr>
            <w:tcW w:w="141" w:type="pct"/>
          </w:tcPr>
          <w:p w14:paraId="5343F325" w14:textId="77777777" w:rsidR="001E0899" w:rsidRPr="008B30B9" w:rsidRDefault="001E0899" w:rsidP="001E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70D3B5A5" w14:textId="1504C827" w:rsidR="001E0899" w:rsidRPr="008B30B9" w:rsidRDefault="00CF39AD" w:rsidP="008B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B30B9">
              <w:rPr>
                <w:rFonts w:asciiTheme="majorBidi" w:hAnsiTheme="majorBidi" w:cstheme="majorBidi"/>
                <w:sz w:val="30"/>
                <w:szCs w:val="30"/>
              </w:rPr>
              <w:t>6,092,824</w:t>
            </w:r>
          </w:p>
        </w:tc>
        <w:tc>
          <w:tcPr>
            <w:tcW w:w="143" w:type="pct"/>
          </w:tcPr>
          <w:p w14:paraId="04EC67AB" w14:textId="77777777" w:rsidR="001E0899" w:rsidRPr="008B30B9" w:rsidRDefault="001E0899" w:rsidP="001E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7C51ADCF" w14:textId="6CBF4A97" w:rsidR="001E0899" w:rsidRPr="008B30B9" w:rsidRDefault="001E0899" w:rsidP="001E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B30B9">
              <w:rPr>
                <w:rFonts w:asciiTheme="majorBidi" w:hAnsiTheme="majorBidi" w:cstheme="majorBidi"/>
                <w:sz w:val="30"/>
                <w:szCs w:val="30"/>
              </w:rPr>
              <w:t>6,966,268</w:t>
            </w:r>
          </w:p>
        </w:tc>
      </w:tr>
      <w:tr w:rsidR="001E0899" w:rsidRPr="00055FF8" w14:paraId="0DEFFF3E" w14:textId="77777777" w:rsidTr="001C2725">
        <w:tc>
          <w:tcPr>
            <w:tcW w:w="2286" w:type="pct"/>
          </w:tcPr>
          <w:p w14:paraId="6DF0CFF9" w14:textId="45978B60" w:rsidR="001E0899" w:rsidRPr="00055FF8" w:rsidRDefault="001E0899" w:rsidP="001E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 w:hanging="2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การปรับลดมูลค่าเป็นมูลค่าสุทธิที่คาดว่าจะได้รับ</w:t>
            </w:r>
          </w:p>
        </w:tc>
        <w:tc>
          <w:tcPr>
            <w:tcW w:w="574" w:type="pct"/>
          </w:tcPr>
          <w:p w14:paraId="4A677C51" w14:textId="02291D84" w:rsidR="001E0899" w:rsidRPr="008B30B9" w:rsidRDefault="00B10A61" w:rsidP="00116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8B30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B06C3" w:rsidRPr="008B30B9">
              <w:rPr>
                <w:rFonts w:asciiTheme="majorBidi" w:hAnsiTheme="majorBidi" w:cstheme="majorBidi"/>
                <w:sz w:val="30"/>
                <w:szCs w:val="30"/>
              </w:rPr>
              <w:t>2,517</w:t>
            </w:r>
            <w:r w:rsidRPr="008B30B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3" w:type="pct"/>
            <w:gridSpan w:val="2"/>
          </w:tcPr>
          <w:p w14:paraId="7F1908D0" w14:textId="77777777" w:rsidR="001E0899" w:rsidRPr="008B30B9" w:rsidRDefault="001E0899" w:rsidP="001E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7E740826" w14:textId="6AADE851" w:rsidR="001E0899" w:rsidRPr="008B30B9" w:rsidRDefault="001E0899" w:rsidP="001E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B30B9">
              <w:rPr>
                <w:rFonts w:asciiTheme="majorBidi" w:hAnsiTheme="majorBidi" w:cstheme="majorBidi"/>
                <w:sz w:val="30"/>
                <w:szCs w:val="30"/>
              </w:rPr>
              <w:t>39,911</w:t>
            </w:r>
          </w:p>
        </w:tc>
        <w:tc>
          <w:tcPr>
            <w:tcW w:w="141" w:type="pct"/>
          </w:tcPr>
          <w:p w14:paraId="44698BEC" w14:textId="77777777" w:rsidR="001E0899" w:rsidRPr="008B30B9" w:rsidRDefault="001E0899" w:rsidP="001E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2029A8CA" w14:textId="5DCD00BA" w:rsidR="001E0899" w:rsidRPr="008B30B9" w:rsidRDefault="00A147C2" w:rsidP="00B52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0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30B9">
              <w:rPr>
                <w:rFonts w:asciiTheme="majorBidi" w:hAnsiTheme="majorBidi" w:cstheme="majorBidi"/>
                <w:sz w:val="30"/>
                <w:szCs w:val="30"/>
              </w:rPr>
              <w:t>(4,734)</w:t>
            </w:r>
          </w:p>
        </w:tc>
        <w:tc>
          <w:tcPr>
            <w:tcW w:w="143" w:type="pct"/>
          </w:tcPr>
          <w:p w14:paraId="793D0EDE" w14:textId="77777777" w:rsidR="001E0899" w:rsidRPr="008B30B9" w:rsidRDefault="001E0899" w:rsidP="001E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6705169" w14:textId="0E0AFE34" w:rsidR="001E0899" w:rsidRPr="008B30B9" w:rsidRDefault="001E0899" w:rsidP="001E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0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B30B9">
              <w:rPr>
                <w:rFonts w:asciiTheme="majorBidi" w:hAnsiTheme="majorBidi" w:cstheme="majorBidi"/>
                <w:sz w:val="30"/>
                <w:szCs w:val="30"/>
              </w:rPr>
              <w:t>38,521</w:t>
            </w:r>
          </w:p>
        </w:tc>
      </w:tr>
      <w:tr w:rsidR="001E0899" w:rsidRPr="00055FF8" w14:paraId="2703647A" w14:textId="77777777" w:rsidTr="001C2725">
        <w:tc>
          <w:tcPr>
            <w:tcW w:w="2286" w:type="pct"/>
          </w:tcPr>
          <w:p w14:paraId="227A848D" w14:textId="5F4D874D" w:rsidR="001E0899" w:rsidRPr="00055FF8" w:rsidRDefault="001E0899" w:rsidP="001E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513BEADD" w14:textId="13EC576C" w:rsidR="001E0899" w:rsidRPr="008B30B9" w:rsidRDefault="00505666" w:rsidP="00B52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30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5,976,180</w:t>
            </w:r>
          </w:p>
        </w:tc>
        <w:tc>
          <w:tcPr>
            <w:tcW w:w="143" w:type="pct"/>
            <w:gridSpan w:val="2"/>
          </w:tcPr>
          <w:p w14:paraId="02AE11BB" w14:textId="77777777" w:rsidR="001E0899" w:rsidRPr="008B30B9" w:rsidRDefault="001E0899" w:rsidP="001E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6AEAE68F" w14:textId="69917C18" w:rsidR="001E0899" w:rsidRPr="008B30B9" w:rsidRDefault="001E0899" w:rsidP="001E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30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7,058,291</w:t>
            </w:r>
          </w:p>
        </w:tc>
        <w:tc>
          <w:tcPr>
            <w:tcW w:w="141" w:type="pct"/>
          </w:tcPr>
          <w:p w14:paraId="509BDB8F" w14:textId="77777777" w:rsidR="001E0899" w:rsidRPr="008B30B9" w:rsidRDefault="001E0899" w:rsidP="001E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0642E52E" w14:textId="3391D1A4" w:rsidR="001E0899" w:rsidRPr="008B30B9" w:rsidRDefault="00164FA5" w:rsidP="00B52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30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6,088,090</w:t>
            </w:r>
          </w:p>
        </w:tc>
        <w:tc>
          <w:tcPr>
            <w:tcW w:w="143" w:type="pct"/>
          </w:tcPr>
          <w:p w14:paraId="4F5EBC39" w14:textId="77777777" w:rsidR="001E0899" w:rsidRPr="008B30B9" w:rsidRDefault="001E0899" w:rsidP="001E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0067BE7D" w14:textId="233FBDA0" w:rsidR="001E0899" w:rsidRPr="008B30B9" w:rsidRDefault="001E0899" w:rsidP="001E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30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7,004,789</w:t>
            </w:r>
          </w:p>
        </w:tc>
      </w:tr>
    </w:tbl>
    <w:p w14:paraId="3AA3AA98" w14:textId="77777777" w:rsidR="00A674A1" w:rsidRPr="00055FF8" w:rsidRDefault="00A674A1" w:rsidP="002E3E6E">
      <w:pPr>
        <w:rPr>
          <w:rFonts w:cstheme="minorBidi"/>
        </w:rPr>
      </w:pPr>
    </w:p>
    <w:p w14:paraId="0367237C" w14:textId="28557CBC" w:rsidR="008452CB" w:rsidRPr="00055FF8" w:rsidRDefault="008452CB" w:rsidP="008452CB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055FF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เงินฝากสถาบันการเงินที่มีข้อจำกัดในการเบิกใช้</w:t>
      </w:r>
    </w:p>
    <w:p w14:paraId="2E099B23" w14:textId="77777777" w:rsidR="00A674A1" w:rsidRPr="00055FF8" w:rsidRDefault="00A674A1" w:rsidP="002E3E6E">
      <w:pPr>
        <w:rPr>
          <w:rFonts w:cstheme="minorBidi"/>
        </w:rPr>
      </w:pPr>
    </w:p>
    <w:p w14:paraId="7DAF78C3" w14:textId="06479A2D" w:rsidR="00002D2F" w:rsidRPr="00055FF8" w:rsidRDefault="00910E45" w:rsidP="00910E45">
      <w:pPr>
        <w:pStyle w:val="block"/>
        <w:spacing w:after="0" w:line="240" w:lineRule="auto"/>
        <w:ind w:left="547" w:right="14"/>
        <w:jc w:val="thaiDistribute"/>
        <w:rPr>
          <w:rFonts w:asciiTheme="majorBidi" w:hAnsiTheme="majorBidi" w:cs="Angsana New"/>
          <w:b/>
          <w:sz w:val="30"/>
          <w:szCs w:val="30"/>
          <w:lang w:val="en-US" w:bidi="th-TH"/>
        </w:rPr>
      </w:pPr>
      <w:r w:rsidRPr="00055FF8">
        <w:rPr>
          <w:rFonts w:asciiTheme="majorBidi" w:hAnsiTheme="majorBidi" w:cs="Angsana New" w:hint="cs"/>
          <w:b/>
          <w:spacing w:val="-4"/>
          <w:sz w:val="30"/>
          <w:szCs w:val="30"/>
          <w:cs/>
          <w:lang w:val="en-US" w:bidi="th-TH"/>
        </w:rPr>
        <w:t>ณ</w:t>
      </w:r>
      <w:r w:rsidRPr="00055FF8">
        <w:rPr>
          <w:rFonts w:asciiTheme="majorBidi" w:hAnsiTheme="majorBidi" w:cs="Angsana New"/>
          <w:b/>
          <w:spacing w:val="-4"/>
          <w:sz w:val="30"/>
          <w:szCs w:val="30"/>
          <w:cs/>
          <w:lang w:val="en-US" w:bidi="th-TH"/>
        </w:rPr>
        <w:t xml:space="preserve"> </w:t>
      </w:r>
      <w:r w:rsidRPr="00055FF8">
        <w:rPr>
          <w:rFonts w:asciiTheme="majorBidi" w:hAnsiTheme="majorBidi" w:cs="Angsana New" w:hint="cs"/>
          <w:b/>
          <w:spacing w:val="-4"/>
          <w:sz w:val="30"/>
          <w:szCs w:val="30"/>
          <w:cs/>
          <w:lang w:val="en-US" w:bidi="th-TH"/>
        </w:rPr>
        <w:t>วันที่</w:t>
      </w:r>
      <w:r w:rsidRPr="00055FF8">
        <w:rPr>
          <w:rFonts w:asciiTheme="majorBidi" w:hAnsiTheme="majorBidi" w:cs="Angsana New"/>
          <w:b/>
          <w:spacing w:val="-4"/>
          <w:sz w:val="30"/>
          <w:szCs w:val="30"/>
          <w:cs/>
          <w:lang w:val="en-US" w:bidi="th-TH"/>
        </w:rPr>
        <w:t xml:space="preserve"> </w:t>
      </w:r>
      <w:r w:rsidRPr="00055FF8">
        <w:rPr>
          <w:rFonts w:asciiTheme="majorBidi" w:hAnsiTheme="majorBidi" w:cs="Angsana New"/>
          <w:bCs/>
          <w:spacing w:val="-4"/>
          <w:sz w:val="30"/>
          <w:szCs w:val="30"/>
          <w:lang w:val="en-US" w:bidi="th-TH"/>
        </w:rPr>
        <w:t>31</w:t>
      </w:r>
      <w:r w:rsidRPr="00055FF8">
        <w:rPr>
          <w:rFonts w:asciiTheme="majorBidi" w:hAnsiTheme="majorBidi" w:cs="Angsana New"/>
          <w:b/>
          <w:spacing w:val="-4"/>
          <w:sz w:val="30"/>
          <w:szCs w:val="30"/>
          <w:lang w:val="en-US" w:bidi="th-TH"/>
        </w:rPr>
        <w:t xml:space="preserve"> </w:t>
      </w:r>
      <w:r w:rsidRPr="00055FF8">
        <w:rPr>
          <w:rFonts w:asciiTheme="majorBidi" w:hAnsiTheme="majorBidi" w:cs="Angsana New" w:hint="cs"/>
          <w:b/>
          <w:spacing w:val="-4"/>
          <w:sz w:val="30"/>
          <w:szCs w:val="30"/>
          <w:cs/>
          <w:lang w:val="en-US" w:bidi="th-TH"/>
        </w:rPr>
        <w:t>ธันวาคม</w:t>
      </w:r>
      <w:r w:rsidRPr="00055FF8">
        <w:rPr>
          <w:rFonts w:asciiTheme="majorBidi" w:hAnsiTheme="majorBidi" w:cs="Angsana New"/>
          <w:b/>
          <w:spacing w:val="-4"/>
          <w:sz w:val="30"/>
          <w:szCs w:val="30"/>
          <w:lang w:val="en-US" w:bidi="th-TH"/>
        </w:rPr>
        <w:t xml:space="preserve"> </w:t>
      </w:r>
      <w:r w:rsidR="00E43333">
        <w:rPr>
          <w:rFonts w:asciiTheme="majorBidi" w:hAnsiTheme="majorBidi" w:cs="Angsana New"/>
          <w:bCs/>
          <w:spacing w:val="-4"/>
          <w:sz w:val="30"/>
          <w:szCs w:val="30"/>
          <w:lang w:val="en-US" w:bidi="th-TH"/>
        </w:rPr>
        <w:t>2568</w:t>
      </w:r>
      <w:r w:rsidRPr="00055FF8">
        <w:rPr>
          <w:rFonts w:asciiTheme="majorBidi" w:hAnsiTheme="majorBidi" w:cs="Angsana New"/>
          <w:b/>
          <w:spacing w:val="-4"/>
          <w:sz w:val="30"/>
          <w:szCs w:val="30"/>
          <w:cs/>
          <w:lang w:val="en-US" w:bidi="th-TH"/>
        </w:rPr>
        <w:t xml:space="preserve"> </w:t>
      </w:r>
      <w:r w:rsidR="0094378A" w:rsidRPr="00055FF8">
        <w:rPr>
          <w:rFonts w:asciiTheme="majorBidi" w:hAnsiTheme="majorBidi" w:cs="Angsana New" w:hint="cs"/>
          <w:b/>
          <w:spacing w:val="-4"/>
          <w:sz w:val="30"/>
          <w:szCs w:val="30"/>
          <w:cs/>
          <w:lang w:val="en-US" w:bidi="th-TH"/>
        </w:rPr>
        <w:t>กลุ่มบริษัทและ</w:t>
      </w:r>
      <w:r w:rsidRPr="00055FF8">
        <w:rPr>
          <w:rFonts w:asciiTheme="majorBidi" w:hAnsiTheme="majorBidi" w:cs="Angsana New" w:hint="cs"/>
          <w:b/>
          <w:spacing w:val="-4"/>
          <w:sz w:val="30"/>
          <w:szCs w:val="30"/>
          <w:cs/>
          <w:lang w:val="en-US" w:bidi="th-TH"/>
        </w:rPr>
        <w:t>บริษัทมีเงินฝากประจำกับสถาบันการเงินในประเทศ</w:t>
      </w:r>
      <w:r w:rsidR="002A39F0" w:rsidRPr="00055FF8">
        <w:rPr>
          <w:rFonts w:asciiTheme="majorBidi" w:hAnsiTheme="majorBidi" w:cs="Angsana New" w:hint="cs"/>
          <w:b/>
          <w:spacing w:val="-4"/>
          <w:sz w:val="30"/>
          <w:szCs w:val="30"/>
          <w:cs/>
          <w:lang w:val="en-US" w:bidi="th-TH"/>
        </w:rPr>
        <w:t>บาง</w:t>
      </w:r>
      <w:r w:rsidRPr="00055FF8">
        <w:rPr>
          <w:rFonts w:asciiTheme="majorBidi" w:hAnsiTheme="majorBidi" w:cs="Angsana New" w:hint="cs"/>
          <w:b/>
          <w:spacing w:val="-4"/>
          <w:sz w:val="30"/>
          <w:szCs w:val="30"/>
          <w:cs/>
          <w:lang w:val="en-US" w:bidi="th-TH"/>
        </w:rPr>
        <w:t>แห่งเป็นจำนวนเงิน</w:t>
      </w:r>
      <w:r w:rsidR="000D4EAA" w:rsidRPr="00E5486C">
        <w:rPr>
          <w:rFonts w:asciiTheme="majorBidi" w:hAnsiTheme="majorBidi" w:cs="Angsana New"/>
          <w:bCs/>
          <w:spacing w:val="-4"/>
          <w:sz w:val="30"/>
          <w:szCs w:val="30"/>
          <w:lang w:val="en-US" w:bidi="th-TH"/>
        </w:rPr>
        <w:t>141.0</w:t>
      </w:r>
      <w:r w:rsidRPr="00055FF8">
        <w:rPr>
          <w:rFonts w:asciiTheme="majorBidi" w:hAnsiTheme="majorBidi" w:cs="Angsana New"/>
          <w:b/>
          <w:spacing w:val="-4"/>
          <w:sz w:val="30"/>
          <w:szCs w:val="30"/>
          <w:lang w:val="en-US" w:bidi="th-TH"/>
        </w:rPr>
        <w:t xml:space="preserve"> </w:t>
      </w:r>
      <w:r w:rsidRPr="00055FF8">
        <w:rPr>
          <w:rFonts w:asciiTheme="majorBidi" w:hAnsiTheme="majorBidi" w:cs="Angsana New" w:hint="cs"/>
          <w:b/>
          <w:spacing w:val="-4"/>
          <w:sz w:val="30"/>
          <w:szCs w:val="30"/>
          <w:cs/>
          <w:lang w:val="en-US" w:bidi="th-TH"/>
        </w:rPr>
        <w:t>ล้านบาท</w:t>
      </w:r>
      <w:r w:rsidR="0094378A" w:rsidRPr="00055FF8">
        <w:rPr>
          <w:rFonts w:asciiTheme="majorBidi" w:hAnsiTheme="majorBidi" w:cs="Angsana New" w:hint="cs"/>
          <w:b/>
          <w:spacing w:val="-4"/>
          <w:sz w:val="30"/>
          <w:szCs w:val="30"/>
          <w:cs/>
          <w:lang w:val="en-US" w:bidi="th-TH"/>
        </w:rPr>
        <w:t xml:space="preserve"> และ</w:t>
      </w:r>
      <w:r w:rsidR="003307AE" w:rsidRPr="00055FF8">
        <w:rPr>
          <w:rFonts w:asciiTheme="majorBidi" w:hAnsiTheme="majorBidi" w:cs="Angsana New"/>
          <w:b/>
          <w:spacing w:val="-4"/>
          <w:sz w:val="30"/>
          <w:szCs w:val="30"/>
          <w:lang w:val="en-US" w:bidi="th-TH"/>
        </w:rPr>
        <w:t xml:space="preserve"> </w:t>
      </w:r>
      <w:r w:rsidR="00916F35">
        <w:rPr>
          <w:rFonts w:asciiTheme="majorBidi" w:hAnsiTheme="majorBidi" w:cs="Angsana New"/>
          <w:bCs/>
          <w:spacing w:val="-4"/>
          <w:sz w:val="30"/>
          <w:szCs w:val="30"/>
          <w:lang w:val="en-US" w:bidi="th-TH"/>
        </w:rPr>
        <w:t>140.0</w:t>
      </w:r>
      <w:r w:rsidR="0094378A">
        <w:rPr>
          <w:rFonts w:asciiTheme="majorBidi" w:hAnsiTheme="majorBidi" w:cs="Angsana New"/>
          <w:bCs/>
          <w:spacing w:val="-4"/>
          <w:sz w:val="30"/>
          <w:szCs w:val="30"/>
          <w:lang w:val="en-US" w:bidi="th-TH"/>
        </w:rPr>
        <w:t xml:space="preserve"> </w:t>
      </w:r>
      <w:r w:rsidR="0094378A" w:rsidRPr="00055FF8">
        <w:rPr>
          <w:rFonts w:asciiTheme="majorBidi" w:hAnsiTheme="majorBidi" w:cs="Angsana New" w:hint="cs"/>
          <w:b/>
          <w:spacing w:val="-4"/>
          <w:sz w:val="30"/>
          <w:szCs w:val="30"/>
          <w:cs/>
          <w:lang w:val="en-US" w:bidi="th-TH"/>
        </w:rPr>
        <w:t>ล้านบาท</w:t>
      </w:r>
      <w:r w:rsidR="00857DE6" w:rsidRPr="00055FF8">
        <w:rPr>
          <w:rFonts w:asciiTheme="majorBidi" w:hAnsiTheme="majorBidi" w:cs="Angsana New" w:hint="cs"/>
          <w:b/>
          <w:spacing w:val="-4"/>
          <w:sz w:val="30"/>
          <w:szCs w:val="30"/>
          <w:cs/>
          <w:lang w:val="en-US" w:bidi="th-TH"/>
        </w:rPr>
        <w:t xml:space="preserve"> ตามลำดับ</w:t>
      </w:r>
      <w:r w:rsidRPr="00055FF8">
        <w:rPr>
          <w:rFonts w:asciiTheme="majorBidi" w:hAnsiTheme="majorBidi" w:cs="Angsana New"/>
          <w:b/>
          <w:sz w:val="30"/>
          <w:szCs w:val="30"/>
          <w:cs/>
          <w:lang w:val="en-US" w:bidi="th-TH"/>
        </w:rPr>
        <w:t xml:space="preserve"> </w:t>
      </w:r>
      <w:r w:rsidRPr="00055FF8">
        <w:rPr>
          <w:rFonts w:asciiTheme="majorBidi" w:hAnsiTheme="majorBidi" w:cs="Angsana New"/>
          <w:b/>
          <w:i/>
          <w:iCs/>
          <w:sz w:val="30"/>
          <w:szCs w:val="30"/>
          <w:cs/>
          <w:lang w:val="en-US" w:bidi="th-TH"/>
        </w:rPr>
        <w:t>(</w:t>
      </w:r>
      <w:r w:rsidR="00E43333">
        <w:rPr>
          <w:rFonts w:asciiTheme="majorBidi" w:hAnsiTheme="majorBidi" w:cs="Angsana New"/>
          <w:bCs/>
          <w:i/>
          <w:iCs/>
          <w:sz w:val="30"/>
          <w:szCs w:val="30"/>
          <w:lang w:val="en-US" w:bidi="th-TH"/>
        </w:rPr>
        <w:t>2567</w:t>
      </w:r>
      <w:r w:rsidRPr="00055FF8">
        <w:rPr>
          <w:rFonts w:asciiTheme="majorBidi" w:hAnsiTheme="majorBidi" w:cs="Angsana New"/>
          <w:bCs/>
          <w:i/>
          <w:iCs/>
          <w:sz w:val="30"/>
          <w:szCs w:val="30"/>
          <w:lang w:val="en-US" w:bidi="th-TH"/>
        </w:rPr>
        <w:t>:</w:t>
      </w:r>
      <w:r w:rsidR="00FF38CB" w:rsidRPr="00055FF8">
        <w:rPr>
          <w:rFonts w:asciiTheme="majorBidi" w:hAnsiTheme="majorBidi" w:cs="Angsana New" w:hint="cs"/>
          <w:bCs/>
          <w:i/>
          <w:iCs/>
          <w:sz w:val="30"/>
          <w:szCs w:val="30"/>
          <w:cs/>
          <w:lang w:val="en-US" w:bidi="th-TH"/>
        </w:rPr>
        <w:t xml:space="preserve"> </w:t>
      </w:r>
      <w:r w:rsidR="00922D94" w:rsidRPr="00055FF8">
        <w:rPr>
          <w:rFonts w:asciiTheme="majorBidi" w:hAnsiTheme="majorBidi" w:cs="Angsana New"/>
          <w:bCs/>
          <w:i/>
          <w:iCs/>
          <w:sz w:val="30"/>
          <w:szCs w:val="30"/>
          <w:lang w:val="en-US" w:bidi="th-TH"/>
        </w:rPr>
        <w:t>1</w:t>
      </w:r>
      <w:r w:rsidR="001E0899">
        <w:rPr>
          <w:rFonts w:asciiTheme="majorBidi" w:hAnsiTheme="majorBidi" w:cs="Angsana New"/>
          <w:bCs/>
          <w:i/>
          <w:iCs/>
          <w:sz w:val="30"/>
          <w:szCs w:val="30"/>
          <w:lang w:val="en-US" w:bidi="th-TH"/>
        </w:rPr>
        <w:t>46.6</w:t>
      </w:r>
      <w:r w:rsidR="009F3875" w:rsidRPr="00055FF8">
        <w:rPr>
          <w:rFonts w:asciiTheme="majorBidi" w:hAnsiTheme="majorBidi" w:cs="Angsana New"/>
          <w:bCs/>
          <w:i/>
          <w:iCs/>
          <w:sz w:val="30"/>
          <w:szCs w:val="30"/>
          <w:lang w:val="en-US" w:bidi="th-TH"/>
        </w:rPr>
        <w:t xml:space="preserve"> </w:t>
      </w:r>
      <w:r w:rsidRPr="00055FF8">
        <w:rPr>
          <w:rFonts w:asciiTheme="majorBidi" w:hAnsiTheme="majorBidi" w:cs="Angsana New" w:hint="cs"/>
          <w:b/>
          <w:i/>
          <w:iCs/>
          <w:sz w:val="30"/>
          <w:szCs w:val="30"/>
          <w:cs/>
          <w:lang w:val="en-US" w:bidi="th-TH"/>
        </w:rPr>
        <w:t>ล้านบาท</w:t>
      </w:r>
      <w:r w:rsidR="009F3875" w:rsidRPr="00055FF8">
        <w:rPr>
          <w:rFonts w:asciiTheme="majorBidi" w:hAnsiTheme="majorBidi" w:cs="Angsana New" w:hint="cs"/>
          <w:b/>
          <w:i/>
          <w:iCs/>
          <w:sz w:val="30"/>
          <w:szCs w:val="30"/>
          <w:cs/>
          <w:lang w:val="en-US" w:bidi="th-TH"/>
        </w:rPr>
        <w:t xml:space="preserve"> และ</w:t>
      </w:r>
      <w:r w:rsidR="009F3875" w:rsidRPr="00055FF8">
        <w:rPr>
          <w:rFonts w:asciiTheme="majorBidi" w:hAnsiTheme="majorBidi" w:cs="Angsana New"/>
          <w:b/>
          <w:i/>
          <w:iCs/>
          <w:sz w:val="30"/>
          <w:szCs w:val="30"/>
          <w:lang w:val="en-US" w:bidi="th-TH"/>
        </w:rPr>
        <w:t xml:space="preserve"> </w:t>
      </w:r>
      <w:r w:rsidR="00922D94" w:rsidRPr="00055FF8">
        <w:rPr>
          <w:rFonts w:asciiTheme="majorBidi" w:hAnsiTheme="majorBidi" w:cs="Angsana New"/>
          <w:bCs/>
          <w:i/>
          <w:iCs/>
          <w:sz w:val="30"/>
          <w:szCs w:val="30"/>
          <w:lang w:val="en-US" w:bidi="th-TH"/>
        </w:rPr>
        <w:t>14</w:t>
      </w:r>
      <w:r w:rsidR="001E0899">
        <w:rPr>
          <w:rFonts w:asciiTheme="majorBidi" w:hAnsiTheme="majorBidi" w:cs="Angsana New"/>
          <w:bCs/>
          <w:i/>
          <w:iCs/>
          <w:sz w:val="30"/>
          <w:szCs w:val="30"/>
          <w:lang w:val="en-US" w:bidi="th-TH"/>
        </w:rPr>
        <w:t>5.6</w:t>
      </w:r>
      <w:r w:rsidR="009F3875" w:rsidRPr="00055FF8">
        <w:rPr>
          <w:rFonts w:asciiTheme="majorBidi" w:hAnsiTheme="majorBidi" w:cs="Angsana New"/>
          <w:b/>
          <w:i/>
          <w:iCs/>
          <w:sz w:val="30"/>
          <w:szCs w:val="30"/>
          <w:lang w:val="en-US" w:bidi="th-TH"/>
        </w:rPr>
        <w:t xml:space="preserve"> </w:t>
      </w:r>
      <w:r w:rsidR="009F3875" w:rsidRPr="00055FF8">
        <w:rPr>
          <w:rFonts w:asciiTheme="majorBidi" w:hAnsiTheme="majorBidi" w:cs="Angsana New" w:hint="cs"/>
          <w:b/>
          <w:i/>
          <w:iCs/>
          <w:sz w:val="30"/>
          <w:szCs w:val="30"/>
          <w:cs/>
          <w:lang w:val="en-US" w:bidi="th-TH"/>
        </w:rPr>
        <w:t>ล้านบาท</w:t>
      </w:r>
      <w:r w:rsidR="008A7434" w:rsidRPr="00055FF8">
        <w:rPr>
          <w:rFonts w:asciiTheme="majorBidi" w:hAnsiTheme="majorBidi" w:cs="Angsana New" w:hint="cs"/>
          <w:b/>
          <w:i/>
          <w:iCs/>
          <w:sz w:val="30"/>
          <w:szCs w:val="30"/>
          <w:cs/>
          <w:lang w:val="en-US" w:bidi="th-TH"/>
        </w:rPr>
        <w:t xml:space="preserve"> ตามลำดับ</w:t>
      </w:r>
      <w:r w:rsidRPr="00055FF8">
        <w:rPr>
          <w:rFonts w:asciiTheme="majorBidi" w:hAnsiTheme="majorBidi" w:cs="Angsana New"/>
          <w:b/>
          <w:i/>
          <w:iCs/>
          <w:sz w:val="30"/>
          <w:szCs w:val="30"/>
          <w:cs/>
          <w:lang w:val="en-US" w:bidi="th-TH"/>
        </w:rPr>
        <w:t>)</w:t>
      </w:r>
      <w:r w:rsidRPr="00055FF8">
        <w:rPr>
          <w:rFonts w:asciiTheme="majorBidi" w:hAnsiTheme="majorBidi" w:cs="Angsana New"/>
          <w:b/>
          <w:sz w:val="30"/>
          <w:szCs w:val="30"/>
          <w:cs/>
          <w:lang w:val="en-US" w:bidi="th-TH"/>
        </w:rPr>
        <w:t xml:space="preserve"> </w:t>
      </w:r>
      <w:r w:rsidRPr="00055FF8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>เพื่อเป็นหลักประกัน</w:t>
      </w:r>
      <w:r w:rsidR="002A39F0" w:rsidRPr="00055FF8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>วงเงิน</w:t>
      </w:r>
      <w:r w:rsidRPr="00055FF8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>กู้ยืมเงินระยะ</w:t>
      </w:r>
      <w:r w:rsidR="00E50448" w:rsidRPr="00055FF8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>สั้น</w:t>
      </w:r>
      <w:r w:rsidR="00EC4AF3" w:rsidRPr="00055FF8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>และเงินเบิกเกินบัญชี</w:t>
      </w:r>
      <w:r w:rsidRPr="00055FF8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>จากสถาบันการเงินดังกล่าว</w:t>
      </w:r>
      <w:r w:rsidR="00EC4AF3" w:rsidRPr="00055FF8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 xml:space="preserve"> และเพื่อเป็นหลักประกันแก่หน่วยงานราชการแห่งหนึ่งและรัฐวิสาหกิจบางแห่ง</w:t>
      </w:r>
    </w:p>
    <w:p w14:paraId="3A5C771A" w14:textId="77777777" w:rsidR="005323F1" w:rsidRPr="00055FF8" w:rsidRDefault="005323F1" w:rsidP="002E3E6E">
      <w:pPr>
        <w:rPr>
          <w:rFonts w:asciiTheme="majorBidi" w:hAnsiTheme="majorBidi" w:cstheme="majorBidi"/>
          <w:b/>
          <w:sz w:val="30"/>
          <w:szCs w:val="30"/>
        </w:rPr>
      </w:pPr>
    </w:p>
    <w:p w14:paraId="32D0E079" w14:textId="77777777" w:rsidR="005323F1" w:rsidRPr="00055FF8" w:rsidRDefault="005323F1" w:rsidP="002E3E6E">
      <w:pPr>
        <w:rPr>
          <w:rFonts w:asciiTheme="majorBidi" w:hAnsiTheme="majorBidi" w:cstheme="majorBidi"/>
          <w:b/>
          <w:sz w:val="30"/>
          <w:szCs w:val="30"/>
        </w:rPr>
        <w:sectPr w:rsidR="005323F1" w:rsidRPr="00055FF8" w:rsidSect="000052A2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245"/>
        </w:sectPr>
      </w:pPr>
    </w:p>
    <w:p w14:paraId="27FA4A66" w14:textId="59C511BB" w:rsidR="00F019AA" w:rsidRPr="00055FF8" w:rsidRDefault="00F019AA" w:rsidP="004D16AC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055FF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เงินลงทุนในบริษัทย่อย</w:t>
      </w:r>
    </w:p>
    <w:p w14:paraId="78461E14" w14:textId="77777777" w:rsidR="00BC49C0" w:rsidRPr="00055FF8" w:rsidRDefault="00BC49C0" w:rsidP="00DE6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</w:p>
    <w:tbl>
      <w:tblPr>
        <w:tblpPr w:leftFromText="180" w:rightFromText="180" w:vertAnchor="text" w:horzAnchor="margin" w:tblpX="450" w:tblpY="47"/>
        <w:tblW w:w="141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37"/>
        <w:gridCol w:w="2073"/>
        <w:gridCol w:w="810"/>
        <w:gridCol w:w="185"/>
        <w:gridCol w:w="805"/>
        <w:gridCol w:w="184"/>
        <w:gridCol w:w="806"/>
        <w:gridCol w:w="185"/>
        <w:gridCol w:w="805"/>
        <w:gridCol w:w="184"/>
        <w:gridCol w:w="806"/>
        <w:gridCol w:w="184"/>
        <w:gridCol w:w="806"/>
        <w:gridCol w:w="184"/>
        <w:gridCol w:w="806"/>
        <w:gridCol w:w="184"/>
        <w:gridCol w:w="806"/>
        <w:gridCol w:w="184"/>
        <w:gridCol w:w="804"/>
        <w:gridCol w:w="182"/>
        <w:gridCol w:w="810"/>
      </w:tblGrid>
      <w:tr w:rsidR="00BE19EB" w:rsidRPr="00055FF8" w14:paraId="72222E96" w14:textId="77777777" w:rsidTr="009F50EA">
        <w:trPr>
          <w:cantSplit/>
          <w:trHeight w:val="91"/>
          <w:tblHeader/>
        </w:trPr>
        <w:tc>
          <w:tcPr>
            <w:tcW w:w="2337" w:type="dxa"/>
            <w:vAlign w:val="bottom"/>
          </w:tcPr>
          <w:p w14:paraId="3DFC2702" w14:textId="3260611E" w:rsidR="00BE19EB" w:rsidRPr="00055FF8" w:rsidRDefault="00BE19EB" w:rsidP="000D59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073" w:type="dxa"/>
            <w:vAlign w:val="bottom"/>
          </w:tcPr>
          <w:p w14:paraId="4F4A59BC" w14:textId="6FB94A32" w:rsidR="00BE19EB" w:rsidRPr="00055FF8" w:rsidRDefault="00BE19EB" w:rsidP="000D59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1DBB2AD4" w14:textId="5361F322" w:rsidR="00BE19EB" w:rsidRPr="00055FF8" w:rsidRDefault="00BE19EB" w:rsidP="000D59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3066B70C" w14:textId="77777777" w:rsidR="00BE19EB" w:rsidRPr="00055FF8" w:rsidRDefault="00BE19EB" w:rsidP="000D59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36" w:type="dxa"/>
            <w:gridSpan w:val="15"/>
            <w:vAlign w:val="bottom"/>
          </w:tcPr>
          <w:p w14:paraId="2479DD0E" w14:textId="0214CFB4" w:rsidR="00BE19EB" w:rsidRPr="00055FF8" w:rsidRDefault="00BE19EB" w:rsidP="000D59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055FF8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094D00" w:rsidRPr="00055FF8" w14:paraId="06CE4A73" w14:textId="77777777" w:rsidTr="009F50EA">
        <w:trPr>
          <w:cantSplit/>
          <w:trHeight w:val="576"/>
          <w:tblHeader/>
        </w:trPr>
        <w:tc>
          <w:tcPr>
            <w:tcW w:w="2337" w:type="dxa"/>
            <w:vAlign w:val="bottom"/>
          </w:tcPr>
          <w:p w14:paraId="345B08C0" w14:textId="3ED4BB29" w:rsidR="00094D00" w:rsidRPr="00055FF8" w:rsidRDefault="00094D00" w:rsidP="00094D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55FF8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ชื่อกิจการ</w:t>
            </w:r>
          </w:p>
        </w:tc>
        <w:tc>
          <w:tcPr>
            <w:tcW w:w="2073" w:type="dxa"/>
            <w:vAlign w:val="bottom"/>
          </w:tcPr>
          <w:p w14:paraId="021CEA11" w14:textId="77777777" w:rsidR="00094D00" w:rsidRPr="00055FF8" w:rsidRDefault="00094D00" w:rsidP="00094D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ลักษณะ</w:t>
            </w:r>
          </w:p>
          <w:p w14:paraId="236B7F0D" w14:textId="2A4C3D4F" w:rsidR="00094D00" w:rsidRPr="00055FF8" w:rsidRDefault="00094D00" w:rsidP="00094D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ธุรกิจ</w:t>
            </w:r>
          </w:p>
        </w:tc>
        <w:tc>
          <w:tcPr>
            <w:tcW w:w="1800" w:type="dxa"/>
            <w:gridSpan w:val="3"/>
            <w:vAlign w:val="bottom"/>
          </w:tcPr>
          <w:p w14:paraId="49D8BCD8" w14:textId="77777777" w:rsidR="00094D00" w:rsidRPr="00055FF8" w:rsidRDefault="00094D00" w:rsidP="00094D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สัดส่วน</w:t>
            </w:r>
          </w:p>
          <w:p w14:paraId="6DF5CC45" w14:textId="1AD17D58" w:rsidR="00094D00" w:rsidRPr="00055FF8" w:rsidRDefault="00094D00" w:rsidP="00094D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ความเป็นเจ้าของ</w:t>
            </w:r>
          </w:p>
        </w:tc>
        <w:tc>
          <w:tcPr>
            <w:tcW w:w="184" w:type="dxa"/>
            <w:vAlign w:val="bottom"/>
          </w:tcPr>
          <w:p w14:paraId="09AA55E7" w14:textId="77777777" w:rsidR="00094D00" w:rsidRPr="00055FF8" w:rsidRDefault="00094D00" w:rsidP="00094D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gridSpan w:val="3"/>
            <w:vAlign w:val="bottom"/>
          </w:tcPr>
          <w:p w14:paraId="71C24865" w14:textId="77777777" w:rsidR="00094D00" w:rsidRPr="00055FF8" w:rsidRDefault="00094D00" w:rsidP="00094D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6AE2282" w14:textId="45604A12" w:rsidR="00094D00" w:rsidRPr="00055FF8" w:rsidRDefault="00094D00" w:rsidP="00094D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4" w:type="dxa"/>
            <w:vAlign w:val="bottom"/>
          </w:tcPr>
          <w:p w14:paraId="416EB9C8" w14:textId="77777777" w:rsidR="00094D00" w:rsidRPr="00055FF8" w:rsidRDefault="00094D00" w:rsidP="00094D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gridSpan w:val="3"/>
            <w:vAlign w:val="bottom"/>
          </w:tcPr>
          <w:p w14:paraId="3E0927D8" w14:textId="77777777" w:rsidR="00094D00" w:rsidRPr="00055FF8" w:rsidRDefault="00094D00" w:rsidP="00094D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  <w:p w14:paraId="04BFBBEF" w14:textId="004A559A" w:rsidR="00094D00" w:rsidRPr="00055FF8" w:rsidRDefault="00094D00" w:rsidP="00094D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4" w:type="dxa"/>
            <w:vAlign w:val="bottom"/>
          </w:tcPr>
          <w:p w14:paraId="4A99606B" w14:textId="77777777" w:rsidR="00094D00" w:rsidRPr="00055FF8" w:rsidRDefault="00094D00" w:rsidP="00094D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96" w:type="dxa"/>
            <w:gridSpan w:val="3"/>
            <w:vAlign w:val="bottom"/>
          </w:tcPr>
          <w:p w14:paraId="3EC2AE0B" w14:textId="77777777" w:rsidR="00094D00" w:rsidRPr="00055FF8" w:rsidRDefault="00094D00" w:rsidP="00094D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914C33B" w14:textId="291134CF" w:rsidR="00094D00" w:rsidRPr="00055FF8" w:rsidRDefault="00094D00" w:rsidP="00094D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  <w:r w:rsidR="00D74EC1" w:rsidRPr="00055FF8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Pr="00055FF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="00D74EC1" w:rsidRPr="00055FF8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Pr="00055FF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84" w:type="dxa"/>
            <w:vAlign w:val="bottom"/>
          </w:tcPr>
          <w:p w14:paraId="2C92B0E3" w14:textId="77777777" w:rsidR="00094D00" w:rsidRPr="00055FF8" w:rsidRDefault="00094D00" w:rsidP="00094D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96" w:type="dxa"/>
            <w:gridSpan w:val="3"/>
            <w:vAlign w:val="bottom"/>
          </w:tcPr>
          <w:p w14:paraId="1298B116" w14:textId="663799DB" w:rsidR="00094D00" w:rsidRPr="00055FF8" w:rsidRDefault="00094D00" w:rsidP="00094D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เงินปันผลรับสำหรับ</w:t>
            </w:r>
            <w:r w:rsidRPr="00055FF8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ปี</w:t>
            </w:r>
          </w:p>
        </w:tc>
      </w:tr>
      <w:tr w:rsidR="00E61A73" w:rsidRPr="00055FF8" w14:paraId="0088D653" w14:textId="77777777" w:rsidTr="009F50EA">
        <w:trPr>
          <w:cantSplit/>
          <w:trHeight w:val="189"/>
          <w:tblHeader/>
        </w:trPr>
        <w:tc>
          <w:tcPr>
            <w:tcW w:w="2337" w:type="dxa"/>
          </w:tcPr>
          <w:p w14:paraId="24621BCB" w14:textId="77777777" w:rsidR="00E61A73" w:rsidRPr="00055FF8" w:rsidRDefault="00E61A73" w:rsidP="00E61A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3" w:type="dxa"/>
          </w:tcPr>
          <w:p w14:paraId="62D0F26B" w14:textId="77777777" w:rsidR="00E61A73" w:rsidRPr="00055FF8" w:rsidRDefault="00E61A7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4F0CB24" w14:textId="1EEEACE7" w:rsidR="00E61A73" w:rsidRPr="00055FF8" w:rsidRDefault="00E4333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85" w:type="dxa"/>
          </w:tcPr>
          <w:p w14:paraId="24ADD682" w14:textId="77777777" w:rsidR="00E61A73" w:rsidRPr="00055FF8" w:rsidRDefault="00E61A7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</w:tcPr>
          <w:p w14:paraId="3C0AF612" w14:textId="7AB6A3EA" w:rsidR="00E61A73" w:rsidRPr="00055FF8" w:rsidRDefault="00E4333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84" w:type="dxa"/>
          </w:tcPr>
          <w:p w14:paraId="0B8ED6E6" w14:textId="77777777" w:rsidR="00E61A73" w:rsidRPr="00055FF8" w:rsidRDefault="00E61A7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</w:tcPr>
          <w:p w14:paraId="01D6FE8A" w14:textId="56768D8C" w:rsidR="00E61A73" w:rsidRPr="00055FF8" w:rsidRDefault="00E4333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85" w:type="dxa"/>
          </w:tcPr>
          <w:p w14:paraId="2FEFA476" w14:textId="77777777" w:rsidR="00E61A73" w:rsidRPr="00055FF8" w:rsidRDefault="00E61A7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</w:tcPr>
          <w:p w14:paraId="178522C8" w14:textId="6BCB05FB" w:rsidR="00E61A73" w:rsidRPr="00055FF8" w:rsidRDefault="00E4333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84" w:type="dxa"/>
          </w:tcPr>
          <w:p w14:paraId="699409F3" w14:textId="77777777" w:rsidR="00E61A73" w:rsidRPr="00055FF8" w:rsidRDefault="00E61A7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</w:tcPr>
          <w:p w14:paraId="0961EEB7" w14:textId="1B533875" w:rsidR="00E61A73" w:rsidRPr="00055FF8" w:rsidRDefault="00E4333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84" w:type="dxa"/>
          </w:tcPr>
          <w:p w14:paraId="0D0F8972" w14:textId="77777777" w:rsidR="00E61A73" w:rsidRPr="00055FF8" w:rsidRDefault="00E61A7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</w:tcPr>
          <w:p w14:paraId="28189F46" w14:textId="3E43D08A" w:rsidR="00E61A73" w:rsidRPr="00055FF8" w:rsidRDefault="00E4333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84" w:type="dxa"/>
          </w:tcPr>
          <w:p w14:paraId="53A3177F" w14:textId="77777777" w:rsidR="00E61A73" w:rsidRPr="00055FF8" w:rsidRDefault="00E61A7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</w:tcPr>
          <w:p w14:paraId="32C93F86" w14:textId="1EE9927F" w:rsidR="00E61A73" w:rsidRPr="00055FF8" w:rsidRDefault="00E4333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84" w:type="dxa"/>
          </w:tcPr>
          <w:p w14:paraId="6D96D018" w14:textId="77777777" w:rsidR="00E61A73" w:rsidRPr="00055FF8" w:rsidRDefault="00E61A7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</w:tcPr>
          <w:p w14:paraId="4DBA0F72" w14:textId="13CE21EB" w:rsidR="00E61A73" w:rsidRPr="00055FF8" w:rsidRDefault="00E4333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84" w:type="dxa"/>
          </w:tcPr>
          <w:p w14:paraId="75EF6373" w14:textId="77777777" w:rsidR="00E61A73" w:rsidRPr="00055FF8" w:rsidRDefault="00E61A7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4" w:type="dxa"/>
          </w:tcPr>
          <w:p w14:paraId="7BC72736" w14:textId="50BA5CC6" w:rsidR="00E61A73" w:rsidRPr="00055FF8" w:rsidRDefault="00E4333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82" w:type="dxa"/>
          </w:tcPr>
          <w:p w14:paraId="22384D50" w14:textId="77777777" w:rsidR="00E61A73" w:rsidRPr="00055FF8" w:rsidRDefault="00E61A7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4FAB1EE" w14:textId="724FA3F5" w:rsidR="00E61A73" w:rsidRPr="00055FF8" w:rsidRDefault="00E4333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E61A73" w:rsidRPr="00055FF8" w14:paraId="34F23941" w14:textId="77777777" w:rsidTr="009F50EA">
        <w:trPr>
          <w:cantSplit/>
          <w:trHeight w:val="189"/>
          <w:tblHeader/>
        </w:trPr>
        <w:tc>
          <w:tcPr>
            <w:tcW w:w="2337" w:type="dxa"/>
          </w:tcPr>
          <w:p w14:paraId="56FA2099" w14:textId="77777777" w:rsidR="00E61A73" w:rsidRPr="00055FF8" w:rsidRDefault="00E61A73" w:rsidP="00E61A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3" w:type="dxa"/>
          </w:tcPr>
          <w:p w14:paraId="54C17B20" w14:textId="77777777" w:rsidR="00E61A73" w:rsidRPr="00055FF8" w:rsidRDefault="00E61A7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14:paraId="482B0609" w14:textId="0E64D933" w:rsidR="00E61A73" w:rsidRPr="00055FF8" w:rsidRDefault="00E61A7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055FF8">
              <w:rPr>
                <w:rFonts w:asciiTheme="majorBidi" w:hAnsiTheme="majorBidi" w:cs="Angsana New" w:hint="cs"/>
                <w:i/>
                <w:iCs/>
                <w:sz w:val="26"/>
                <w:szCs w:val="26"/>
                <w:cs/>
                <w:lang w:bidi="th-TH"/>
              </w:rPr>
              <w:t>ร้อยละ</w:t>
            </w:r>
            <w:r w:rsidRPr="00055FF8">
              <w:rPr>
                <w:rFonts w:asciiTheme="majorBidi" w:hAnsiTheme="majorBidi" w:cs="Angsana New"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4" w:type="dxa"/>
          </w:tcPr>
          <w:p w14:paraId="359373EB" w14:textId="77777777" w:rsidR="00E61A73" w:rsidRPr="00055FF8" w:rsidRDefault="00E61A7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36" w:type="dxa"/>
            <w:gridSpan w:val="15"/>
          </w:tcPr>
          <w:p w14:paraId="68AC4C26" w14:textId="4C3327AF" w:rsidR="00E61A73" w:rsidRPr="00055FF8" w:rsidRDefault="00E61A7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055FF8">
              <w:rPr>
                <w:rFonts w:asciiTheme="majorBidi" w:hAnsiTheme="majorBidi" w:cs="Angsana New" w:hint="cs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055FF8">
              <w:rPr>
                <w:rFonts w:asciiTheme="majorBidi" w:hAnsiTheme="majorBidi" w:cs="Angsana New"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</w:tr>
      <w:tr w:rsidR="001E0899" w:rsidRPr="00055FF8" w14:paraId="180F635D" w14:textId="77777777" w:rsidTr="009F50EA">
        <w:trPr>
          <w:cantSplit/>
        </w:trPr>
        <w:tc>
          <w:tcPr>
            <w:tcW w:w="2337" w:type="dxa"/>
          </w:tcPr>
          <w:p w14:paraId="24129F30" w14:textId="77777777" w:rsidR="001E0899" w:rsidRPr="00055FF8" w:rsidRDefault="001E0899" w:rsidP="001E0899">
            <w:pPr>
              <w:tabs>
                <w:tab w:val="clear" w:pos="227"/>
                <w:tab w:val="clear" w:pos="454"/>
                <w:tab w:val="left" w:pos="177"/>
              </w:tabs>
              <w:spacing w:line="240" w:lineRule="auto"/>
              <w:ind w:left="11"/>
              <w:rPr>
                <w:rFonts w:asciiTheme="majorBidi" w:hAnsiTheme="majorBidi" w:cstheme="majorBidi"/>
                <w:sz w:val="26"/>
                <w:szCs w:val="26"/>
              </w:rPr>
            </w:pPr>
            <w:r w:rsidRPr="00055FF8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เอส ที ซี สตีล จำกัด</w:t>
            </w:r>
          </w:p>
        </w:tc>
        <w:tc>
          <w:tcPr>
            <w:tcW w:w="2073" w:type="dxa"/>
          </w:tcPr>
          <w:p w14:paraId="18660C21" w14:textId="21887357" w:rsidR="001E0899" w:rsidRPr="00055FF8" w:rsidRDefault="001E0899" w:rsidP="001E0899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91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55FF8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จำหน่าย</w:t>
            </w:r>
            <w:r w:rsidRPr="00055FF8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เหล็กแปรรูป</w:t>
            </w:r>
          </w:p>
        </w:tc>
        <w:tc>
          <w:tcPr>
            <w:tcW w:w="810" w:type="dxa"/>
          </w:tcPr>
          <w:p w14:paraId="1DEC1C71" w14:textId="5745686B" w:rsidR="001E0899" w:rsidRPr="00055FF8" w:rsidRDefault="00621F84" w:rsidP="001E0899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100.00</w:t>
            </w:r>
          </w:p>
        </w:tc>
        <w:tc>
          <w:tcPr>
            <w:tcW w:w="185" w:type="dxa"/>
          </w:tcPr>
          <w:p w14:paraId="060BD559" w14:textId="77777777" w:rsidR="001E0899" w:rsidRPr="00055FF8" w:rsidRDefault="001E0899" w:rsidP="001E08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</w:tcPr>
          <w:p w14:paraId="0F0476F3" w14:textId="3F968017" w:rsidR="001E0899" w:rsidRPr="00055FF8" w:rsidRDefault="001E0899" w:rsidP="001E0899">
            <w:pPr>
              <w:pStyle w:val="acctfourfigures"/>
              <w:tabs>
                <w:tab w:val="clear" w:pos="765"/>
                <w:tab w:val="decimal" w:pos="36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100.00</w:t>
            </w:r>
          </w:p>
        </w:tc>
        <w:tc>
          <w:tcPr>
            <w:tcW w:w="184" w:type="dxa"/>
          </w:tcPr>
          <w:p w14:paraId="395403EC" w14:textId="77777777" w:rsidR="001E0899" w:rsidRPr="00055FF8" w:rsidRDefault="001E0899" w:rsidP="001E08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</w:tcPr>
          <w:p w14:paraId="67273EB0" w14:textId="7519A612" w:rsidR="001E0899" w:rsidRPr="00055FF8" w:rsidRDefault="00DF622F" w:rsidP="009F50EA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20,000</w:t>
            </w:r>
          </w:p>
        </w:tc>
        <w:tc>
          <w:tcPr>
            <w:tcW w:w="185" w:type="dxa"/>
          </w:tcPr>
          <w:p w14:paraId="679CCA7D" w14:textId="77777777" w:rsidR="001E0899" w:rsidRPr="00055FF8" w:rsidRDefault="001E0899" w:rsidP="001E08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</w:tcPr>
          <w:p w14:paraId="0511147A" w14:textId="16640D65" w:rsidR="001E0899" w:rsidRPr="00055FF8" w:rsidRDefault="001E0899" w:rsidP="009F50EA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20,000</w:t>
            </w:r>
          </w:p>
        </w:tc>
        <w:tc>
          <w:tcPr>
            <w:tcW w:w="184" w:type="dxa"/>
          </w:tcPr>
          <w:p w14:paraId="7B4B317B" w14:textId="77777777" w:rsidR="001E0899" w:rsidRPr="00055FF8" w:rsidRDefault="001E0899" w:rsidP="001E08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</w:tcPr>
          <w:p w14:paraId="6C884566" w14:textId="7AD39DF7" w:rsidR="001E0899" w:rsidRPr="00055FF8" w:rsidRDefault="000770A7" w:rsidP="001E0899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4" w:type="dxa"/>
          </w:tcPr>
          <w:p w14:paraId="42DB4940" w14:textId="77777777" w:rsidR="001E0899" w:rsidRPr="00055FF8" w:rsidRDefault="001E0899" w:rsidP="001E089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6" w:type="dxa"/>
          </w:tcPr>
          <w:p w14:paraId="7195E501" w14:textId="629ED66B" w:rsidR="001E0899" w:rsidRPr="00055FF8" w:rsidRDefault="001E0899" w:rsidP="001E0899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4" w:type="dxa"/>
          </w:tcPr>
          <w:p w14:paraId="1E7F3F84" w14:textId="77777777" w:rsidR="001E0899" w:rsidRPr="00055FF8" w:rsidRDefault="001E0899" w:rsidP="001E089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6" w:type="dxa"/>
          </w:tcPr>
          <w:p w14:paraId="12B47104" w14:textId="02206919" w:rsidR="001E0899" w:rsidRPr="00055FF8" w:rsidRDefault="00D37746" w:rsidP="009F50E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16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20,000</w:t>
            </w:r>
          </w:p>
        </w:tc>
        <w:tc>
          <w:tcPr>
            <w:tcW w:w="184" w:type="dxa"/>
          </w:tcPr>
          <w:p w14:paraId="2F605390" w14:textId="77777777" w:rsidR="001E0899" w:rsidRPr="00055FF8" w:rsidRDefault="001E0899" w:rsidP="001E089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6" w:type="dxa"/>
          </w:tcPr>
          <w:p w14:paraId="1D727C21" w14:textId="5DFD2467" w:rsidR="001E0899" w:rsidRPr="00055FF8" w:rsidRDefault="001E0899" w:rsidP="009F50EA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left="-79" w:right="-16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20,000</w:t>
            </w:r>
          </w:p>
        </w:tc>
        <w:tc>
          <w:tcPr>
            <w:tcW w:w="184" w:type="dxa"/>
          </w:tcPr>
          <w:p w14:paraId="4C10B609" w14:textId="77777777" w:rsidR="001E0899" w:rsidRPr="00055FF8" w:rsidRDefault="001E0899" w:rsidP="001E089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4" w:type="dxa"/>
          </w:tcPr>
          <w:p w14:paraId="38244C04" w14:textId="612FD73C" w:rsidR="001E0899" w:rsidRPr="00055FF8" w:rsidRDefault="00EB675E" w:rsidP="001E089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2" w:type="dxa"/>
          </w:tcPr>
          <w:p w14:paraId="6384F9A3" w14:textId="77777777" w:rsidR="001E0899" w:rsidRPr="00055FF8" w:rsidRDefault="001E0899" w:rsidP="001E0899">
            <w:pPr>
              <w:pStyle w:val="acctfourfigures"/>
              <w:tabs>
                <w:tab w:val="clear" w:pos="765"/>
                <w:tab w:val="decimal" w:pos="380"/>
                <w:tab w:val="decimal" w:pos="546"/>
                <w:tab w:val="decimal" w:pos="753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7F69C74A" w14:textId="4713C922" w:rsidR="001E0899" w:rsidRPr="00055FF8" w:rsidRDefault="001E0899" w:rsidP="001E0899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1E0899" w:rsidRPr="00055FF8" w14:paraId="58205F93" w14:textId="77777777" w:rsidTr="009F50EA">
        <w:trPr>
          <w:cantSplit/>
        </w:trPr>
        <w:tc>
          <w:tcPr>
            <w:tcW w:w="2337" w:type="dxa"/>
          </w:tcPr>
          <w:p w14:paraId="21639578" w14:textId="77777777" w:rsidR="001E0899" w:rsidRPr="00055FF8" w:rsidRDefault="001E0899" w:rsidP="001E0899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6"/>
                <w:szCs w:val="26"/>
              </w:rPr>
            </w:pPr>
            <w:r w:rsidRPr="00055FF8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แกรนด์ เอเซีย สตีล</w:t>
            </w:r>
          </w:p>
          <w:p w14:paraId="0469D64B" w14:textId="77777777" w:rsidR="001E0899" w:rsidRPr="00055FF8" w:rsidRDefault="001E0899" w:rsidP="001E0899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6"/>
                <w:szCs w:val="26"/>
              </w:rPr>
            </w:pPr>
            <w:r w:rsidRPr="00055FF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โพรเซสซิ่ง เซ็นเตอร์ จำกัด</w:t>
            </w:r>
          </w:p>
        </w:tc>
        <w:tc>
          <w:tcPr>
            <w:tcW w:w="2073" w:type="dxa"/>
          </w:tcPr>
          <w:p w14:paraId="6B4EA979" w14:textId="77777777" w:rsidR="001E0899" w:rsidRPr="00055FF8" w:rsidRDefault="001E0899" w:rsidP="001E0899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91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FF8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ผลิตและจำหน่าย</w:t>
            </w:r>
          </w:p>
          <w:p w14:paraId="43C889EF" w14:textId="7DC41F7D" w:rsidR="001E0899" w:rsidRPr="00055FF8" w:rsidRDefault="001E0899" w:rsidP="001E0899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91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FF8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เหล็กแปรรูป</w:t>
            </w:r>
          </w:p>
        </w:tc>
        <w:tc>
          <w:tcPr>
            <w:tcW w:w="810" w:type="dxa"/>
          </w:tcPr>
          <w:p w14:paraId="7F605CC7" w14:textId="1728E92D" w:rsidR="001E0899" w:rsidRPr="00055FF8" w:rsidRDefault="00A5761D" w:rsidP="001E0899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100.00</w:t>
            </w:r>
          </w:p>
        </w:tc>
        <w:tc>
          <w:tcPr>
            <w:tcW w:w="185" w:type="dxa"/>
          </w:tcPr>
          <w:p w14:paraId="2ED43F05" w14:textId="77777777" w:rsidR="001E0899" w:rsidRPr="00055FF8" w:rsidRDefault="001E0899" w:rsidP="001E08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</w:tcPr>
          <w:p w14:paraId="1F827F0E" w14:textId="29AA3A0A" w:rsidR="001E0899" w:rsidRPr="00055FF8" w:rsidRDefault="001E0899" w:rsidP="001E0899">
            <w:pPr>
              <w:pStyle w:val="acctfourfigures"/>
              <w:tabs>
                <w:tab w:val="clear" w:pos="765"/>
                <w:tab w:val="decimal" w:pos="36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100.00</w:t>
            </w:r>
          </w:p>
        </w:tc>
        <w:tc>
          <w:tcPr>
            <w:tcW w:w="184" w:type="dxa"/>
          </w:tcPr>
          <w:p w14:paraId="6C510690" w14:textId="77777777" w:rsidR="001E0899" w:rsidRPr="00055FF8" w:rsidRDefault="001E0899" w:rsidP="001E08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7B75B147" w14:textId="26FC4D7B" w:rsidR="001E0899" w:rsidRPr="00055FF8" w:rsidRDefault="00DF622F" w:rsidP="009F50EA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12,981</w:t>
            </w:r>
          </w:p>
        </w:tc>
        <w:tc>
          <w:tcPr>
            <w:tcW w:w="185" w:type="dxa"/>
          </w:tcPr>
          <w:p w14:paraId="6D1EF171" w14:textId="77777777" w:rsidR="001E0899" w:rsidRPr="00055FF8" w:rsidRDefault="001E0899" w:rsidP="001E0899">
            <w:pPr>
              <w:pStyle w:val="acctfourfigures"/>
              <w:tabs>
                <w:tab w:val="clear" w:pos="765"/>
                <w:tab w:val="decimal" w:pos="463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14:paraId="5721779B" w14:textId="3D79BB01" w:rsidR="001E0899" w:rsidRPr="00055FF8" w:rsidRDefault="001E0899" w:rsidP="009F50EA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12,981</w:t>
            </w:r>
          </w:p>
        </w:tc>
        <w:tc>
          <w:tcPr>
            <w:tcW w:w="184" w:type="dxa"/>
          </w:tcPr>
          <w:p w14:paraId="39F66361" w14:textId="77777777" w:rsidR="001E0899" w:rsidRPr="00055FF8" w:rsidRDefault="001E0899" w:rsidP="001E08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3631B3ED" w14:textId="23600657" w:rsidR="001E0899" w:rsidRPr="00055FF8" w:rsidRDefault="000770A7" w:rsidP="001E0899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4" w:type="dxa"/>
          </w:tcPr>
          <w:p w14:paraId="2BD04CA9" w14:textId="77777777" w:rsidR="001E0899" w:rsidRPr="00055FF8" w:rsidRDefault="001E0899" w:rsidP="001E089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7119C6C2" w14:textId="1E86AE05" w:rsidR="001E0899" w:rsidRPr="00055FF8" w:rsidRDefault="001E0899" w:rsidP="001E0899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4" w:type="dxa"/>
          </w:tcPr>
          <w:p w14:paraId="04EAF8BE" w14:textId="77777777" w:rsidR="001E0899" w:rsidRPr="00055FF8" w:rsidRDefault="001E0899" w:rsidP="001E089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455532AB" w14:textId="3EBFC568" w:rsidR="001E0899" w:rsidRPr="00055FF8" w:rsidRDefault="00D37746" w:rsidP="009F50E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16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12,981</w:t>
            </w:r>
          </w:p>
        </w:tc>
        <w:tc>
          <w:tcPr>
            <w:tcW w:w="184" w:type="dxa"/>
          </w:tcPr>
          <w:p w14:paraId="708592F3" w14:textId="77777777" w:rsidR="001E0899" w:rsidRPr="00055FF8" w:rsidRDefault="001E0899" w:rsidP="001E089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4F636365" w14:textId="34C1A50B" w:rsidR="001E0899" w:rsidRPr="00055FF8" w:rsidRDefault="001E0899" w:rsidP="009F50EA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left="-79" w:right="-16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12,981</w:t>
            </w:r>
          </w:p>
        </w:tc>
        <w:tc>
          <w:tcPr>
            <w:tcW w:w="184" w:type="dxa"/>
          </w:tcPr>
          <w:p w14:paraId="32E901EB" w14:textId="77777777" w:rsidR="001E0899" w:rsidRPr="00055FF8" w:rsidRDefault="001E0899" w:rsidP="001E089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2FFB6140" w14:textId="036115A2" w:rsidR="001E0899" w:rsidRPr="00055FF8" w:rsidRDefault="00EB675E" w:rsidP="001E0899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2" w:type="dxa"/>
          </w:tcPr>
          <w:p w14:paraId="59CE95A9" w14:textId="77777777" w:rsidR="001E0899" w:rsidRPr="00055FF8" w:rsidRDefault="001E0899" w:rsidP="001E0899">
            <w:pPr>
              <w:pStyle w:val="acctfourfigures"/>
              <w:tabs>
                <w:tab w:val="clear" w:pos="765"/>
                <w:tab w:val="decimal" w:pos="380"/>
                <w:tab w:val="decimal" w:pos="546"/>
                <w:tab w:val="decimal" w:pos="753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5506430" w14:textId="7D950BE6" w:rsidR="001E0899" w:rsidRPr="00055FF8" w:rsidRDefault="001E0899" w:rsidP="001E0899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0908A9" w:rsidRPr="00055FF8" w14:paraId="4DA54E99" w14:textId="77777777" w:rsidTr="009F50EA">
        <w:trPr>
          <w:cantSplit/>
          <w:trHeight w:val="197"/>
        </w:trPr>
        <w:tc>
          <w:tcPr>
            <w:tcW w:w="2337" w:type="dxa"/>
            <w:vAlign w:val="bottom"/>
          </w:tcPr>
          <w:p w14:paraId="6CFF77F2" w14:textId="77777777" w:rsidR="001E0899" w:rsidRPr="00055FF8" w:rsidRDefault="001E0899" w:rsidP="001E0899">
            <w:pPr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073" w:type="dxa"/>
          </w:tcPr>
          <w:p w14:paraId="1FA96E2F" w14:textId="77777777" w:rsidR="001E0899" w:rsidRPr="00055FF8" w:rsidRDefault="001E0899" w:rsidP="001E08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41F4D0E0" w14:textId="77777777" w:rsidR="001E0899" w:rsidRPr="00055FF8" w:rsidRDefault="001E0899" w:rsidP="001E08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67FDE602" w14:textId="77777777" w:rsidR="001E0899" w:rsidRPr="00055FF8" w:rsidRDefault="001E0899" w:rsidP="001E08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5" w:type="dxa"/>
          </w:tcPr>
          <w:p w14:paraId="126DC341" w14:textId="77777777" w:rsidR="001E0899" w:rsidRPr="00055FF8" w:rsidRDefault="001E0899" w:rsidP="001E08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</w:tcPr>
          <w:p w14:paraId="17E85701" w14:textId="77777777" w:rsidR="001E0899" w:rsidRPr="00055FF8" w:rsidRDefault="001E0899" w:rsidP="001E08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475E724B" w14:textId="50D5CC00" w:rsidR="001E0899" w:rsidRPr="00055FF8" w:rsidRDefault="00A34CFA" w:rsidP="009F50EA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79" w:right="-17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DF622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32,98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5" w:type="dxa"/>
          </w:tcPr>
          <w:p w14:paraId="0D53722E" w14:textId="77777777" w:rsidR="001E0899" w:rsidRPr="00055FF8" w:rsidRDefault="001E0899" w:rsidP="001E08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554FF466" w14:textId="074ABA3A" w:rsidR="001E0899" w:rsidRPr="00055FF8" w:rsidRDefault="001E0899" w:rsidP="009F50EA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32,981</w:t>
            </w:r>
          </w:p>
        </w:tc>
        <w:tc>
          <w:tcPr>
            <w:tcW w:w="184" w:type="dxa"/>
            <w:vAlign w:val="bottom"/>
          </w:tcPr>
          <w:p w14:paraId="775FD4E7" w14:textId="77777777" w:rsidR="001E0899" w:rsidRPr="00055FF8" w:rsidRDefault="001E0899" w:rsidP="001E08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71BC72B7" w14:textId="35E009F4" w:rsidR="001E0899" w:rsidRPr="00055FF8" w:rsidRDefault="000770A7" w:rsidP="001E0899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4" w:type="dxa"/>
          </w:tcPr>
          <w:p w14:paraId="6589B8DC" w14:textId="77777777" w:rsidR="001E0899" w:rsidRPr="00055FF8" w:rsidRDefault="001E0899" w:rsidP="001E089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6F85BCCA" w14:textId="27EDD7A7" w:rsidR="001E0899" w:rsidRPr="00055FF8" w:rsidRDefault="001E0899" w:rsidP="001E0899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4" w:type="dxa"/>
          </w:tcPr>
          <w:p w14:paraId="78A88EA9" w14:textId="77777777" w:rsidR="001E0899" w:rsidRPr="00055FF8" w:rsidRDefault="001E0899" w:rsidP="001E089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7575DE34" w14:textId="27A58DBC" w:rsidR="001E0899" w:rsidRPr="00055FF8" w:rsidRDefault="00B8223A" w:rsidP="009F50E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16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32,981</w:t>
            </w:r>
          </w:p>
        </w:tc>
        <w:tc>
          <w:tcPr>
            <w:tcW w:w="184" w:type="dxa"/>
          </w:tcPr>
          <w:p w14:paraId="45DA77FC" w14:textId="77777777" w:rsidR="001E0899" w:rsidRPr="00055FF8" w:rsidRDefault="001E0899" w:rsidP="001E089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6939EB91" w14:textId="1288A60A" w:rsidR="001E0899" w:rsidRPr="00055FF8" w:rsidRDefault="001E0899" w:rsidP="009F50EA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left="-79" w:right="-16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32,981</w:t>
            </w:r>
          </w:p>
        </w:tc>
        <w:tc>
          <w:tcPr>
            <w:tcW w:w="184" w:type="dxa"/>
            <w:vAlign w:val="bottom"/>
          </w:tcPr>
          <w:p w14:paraId="6E0EFE87" w14:textId="77777777" w:rsidR="001E0899" w:rsidRPr="00055FF8" w:rsidRDefault="001E0899" w:rsidP="001E089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</w:tcPr>
          <w:p w14:paraId="50476D9D" w14:textId="3E878C7E" w:rsidR="001E0899" w:rsidRPr="00055FF8" w:rsidRDefault="00EB675E" w:rsidP="001E0899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16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2" w:type="dxa"/>
          </w:tcPr>
          <w:p w14:paraId="5F450184" w14:textId="77777777" w:rsidR="001E0899" w:rsidRPr="00055FF8" w:rsidRDefault="001E0899" w:rsidP="001E089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5580ADA" w14:textId="32E04EE5" w:rsidR="001E0899" w:rsidRPr="00055FF8" w:rsidRDefault="001E0899" w:rsidP="001E0899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</w:tbl>
    <w:p w14:paraId="65A1697D" w14:textId="64F8AB4F" w:rsidR="00002D2F" w:rsidRPr="00055FF8" w:rsidRDefault="00002D2F" w:rsidP="002E3E6E">
      <w:pPr>
        <w:rPr>
          <w:rFonts w:asciiTheme="majorBidi" w:hAnsiTheme="majorBidi" w:cstheme="majorBidi"/>
          <w:b/>
          <w:sz w:val="30"/>
          <w:szCs w:val="30"/>
        </w:rPr>
      </w:pPr>
    </w:p>
    <w:p w14:paraId="7723EA6C" w14:textId="10A3E2AB" w:rsidR="00002D2F" w:rsidRPr="00055FF8" w:rsidRDefault="00441C34" w:rsidP="00441C34">
      <w:pPr>
        <w:ind w:left="540"/>
        <w:rPr>
          <w:rFonts w:asciiTheme="majorBidi" w:hAnsiTheme="majorBidi" w:cstheme="majorBidi"/>
          <w:b/>
          <w:sz w:val="30"/>
          <w:szCs w:val="30"/>
        </w:rPr>
      </w:pPr>
      <w:r w:rsidRPr="00055FF8">
        <w:rPr>
          <w:rFonts w:asciiTheme="majorBidi" w:hAnsiTheme="majorBidi" w:cs="Angsana New" w:hint="cs"/>
          <w:b/>
          <w:sz w:val="30"/>
          <w:szCs w:val="30"/>
          <w:cs/>
        </w:rPr>
        <w:t>บริษัทย่อยทั้งหมดจดทะเบียนจัดตั้งและดำเนินธุรกิจในประเทศไทย</w:t>
      </w:r>
    </w:p>
    <w:p w14:paraId="4A1A0A43" w14:textId="77777777" w:rsidR="008A1B25" w:rsidRPr="00055FF8" w:rsidRDefault="008A1B25" w:rsidP="002E3E6E">
      <w:pPr>
        <w:rPr>
          <w:rFonts w:asciiTheme="majorBidi" w:hAnsiTheme="majorBidi" w:cstheme="majorBidi"/>
          <w:b/>
          <w:sz w:val="30"/>
          <w:szCs w:val="30"/>
          <w:cs/>
        </w:rPr>
        <w:sectPr w:rsidR="008A1B25" w:rsidRPr="00055FF8" w:rsidSect="005C453B">
          <w:foot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C8A7F55" w14:textId="77777777" w:rsidR="004547E4" w:rsidRPr="005E7B8A" w:rsidRDefault="0052230B" w:rsidP="008F7FCD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5E7B8A">
        <w:rPr>
          <w:rFonts w:ascii="Angsana New" w:eastAsia="MS Mincho" w:hAnsi="Angsana New" w:cs="Angsana New"/>
          <w:b/>
          <w:bCs/>
          <w:sz w:val="30"/>
          <w:szCs w:val="30"/>
          <w:cs/>
        </w:rPr>
        <w:t>เงินลงทุนในบริษัท</w:t>
      </w:r>
      <w:r w:rsidR="00CE5D3C" w:rsidRPr="005E7B8A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ร่วม</w:t>
      </w:r>
    </w:p>
    <w:p w14:paraId="25B9BF6A" w14:textId="429F5C42" w:rsidR="005A7DEA" w:rsidRPr="00055FF8" w:rsidRDefault="005A7DEA" w:rsidP="00006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60" w:lineRule="atLeast"/>
        <w:jc w:val="both"/>
        <w:rPr>
          <w:rFonts w:asciiTheme="majorBidi" w:hAnsiTheme="majorBidi" w:cstheme="majorBidi"/>
          <w:spacing w:val="-2"/>
          <w:sz w:val="30"/>
          <w:szCs w:val="30"/>
        </w:rPr>
      </w:pPr>
      <w:bookmarkStart w:id="3" w:name="_Hlk93393183"/>
    </w:p>
    <w:bookmarkEnd w:id="3"/>
    <w:tbl>
      <w:tblPr>
        <w:tblW w:w="146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39"/>
        <w:gridCol w:w="1530"/>
        <w:gridCol w:w="720"/>
        <w:gridCol w:w="184"/>
        <w:gridCol w:w="719"/>
        <w:gridCol w:w="179"/>
        <w:gridCol w:w="720"/>
        <w:gridCol w:w="180"/>
        <w:gridCol w:w="719"/>
        <w:gridCol w:w="180"/>
        <w:gridCol w:w="720"/>
        <w:gridCol w:w="180"/>
        <w:gridCol w:w="720"/>
        <w:gridCol w:w="180"/>
        <w:gridCol w:w="720"/>
        <w:gridCol w:w="184"/>
        <w:gridCol w:w="716"/>
        <w:gridCol w:w="180"/>
        <w:gridCol w:w="720"/>
        <w:gridCol w:w="180"/>
        <w:gridCol w:w="720"/>
        <w:gridCol w:w="180"/>
        <w:gridCol w:w="810"/>
        <w:gridCol w:w="180"/>
        <w:gridCol w:w="810"/>
      </w:tblGrid>
      <w:tr w:rsidR="003E3534" w:rsidRPr="00055FF8" w14:paraId="21387BED" w14:textId="2CCCDDFB" w:rsidTr="003E3534">
        <w:trPr>
          <w:cantSplit/>
          <w:tblHeader/>
        </w:trPr>
        <w:tc>
          <w:tcPr>
            <w:tcW w:w="2339" w:type="dxa"/>
          </w:tcPr>
          <w:p w14:paraId="73275EE2" w14:textId="77777777" w:rsidR="00E2183E" w:rsidRPr="00055FF8" w:rsidRDefault="00E2183E" w:rsidP="00D3473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86FF8B1" w14:textId="77777777" w:rsidR="00E2183E" w:rsidRPr="00055FF8" w:rsidRDefault="00E2183E" w:rsidP="00D3473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3" w:type="dxa"/>
            <w:gridSpan w:val="3"/>
          </w:tcPr>
          <w:p w14:paraId="0AA46A0F" w14:textId="77777777" w:rsidR="00E2183E" w:rsidRPr="00055FF8" w:rsidRDefault="00E2183E" w:rsidP="00D3473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9" w:type="dxa"/>
          </w:tcPr>
          <w:p w14:paraId="60856710" w14:textId="77777777" w:rsidR="00E2183E" w:rsidRPr="00055FF8" w:rsidRDefault="00E2183E" w:rsidP="00D3473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19" w:type="dxa"/>
            <w:gridSpan w:val="3"/>
          </w:tcPr>
          <w:p w14:paraId="78CFB1B1" w14:textId="495E266A" w:rsidR="00E2183E" w:rsidRPr="00055FF8" w:rsidRDefault="00E2183E" w:rsidP="00D3473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FF8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2E0CE2F" w14:textId="77777777" w:rsidR="00E2183E" w:rsidRPr="00055FF8" w:rsidRDefault="00E2183E" w:rsidP="00D3473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7200" w:type="dxa"/>
            <w:gridSpan w:val="15"/>
          </w:tcPr>
          <w:p w14:paraId="4A6CC2CB" w14:textId="3753D0A7" w:rsidR="00E2183E" w:rsidRPr="00055FF8" w:rsidRDefault="00E2183E" w:rsidP="006B34DC">
            <w:pPr>
              <w:pStyle w:val="acctfourfigures"/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 w:rsidRPr="00055FF8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E3534" w:rsidRPr="00055FF8" w14:paraId="17BBD215" w14:textId="4979D311" w:rsidTr="003E3534">
        <w:trPr>
          <w:cantSplit/>
          <w:tblHeader/>
        </w:trPr>
        <w:tc>
          <w:tcPr>
            <w:tcW w:w="2339" w:type="dxa"/>
          </w:tcPr>
          <w:p w14:paraId="1F5E0995" w14:textId="77777777" w:rsidR="00E2183E" w:rsidRPr="00055FF8" w:rsidRDefault="00E2183E" w:rsidP="00D3473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0FE26D1" w14:textId="75A25538" w:rsidR="00E2183E" w:rsidRPr="00055FF8" w:rsidRDefault="00E2183E" w:rsidP="005F093F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530" w:type="dxa"/>
            <w:vAlign w:val="bottom"/>
          </w:tcPr>
          <w:p w14:paraId="2123F113" w14:textId="503913C7" w:rsidR="00E2183E" w:rsidRPr="00055FF8" w:rsidRDefault="00E2183E" w:rsidP="00D3473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623" w:type="dxa"/>
            <w:gridSpan w:val="3"/>
          </w:tcPr>
          <w:p w14:paraId="1FCD6073" w14:textId="1623EEF4" w:rsidR="00E2183E" w:rsidRPr="00055FF8" w:rsidRDefault="00E2183E" w:rsidP="0071014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79" w:type="dxa"/>
          </w:tcPr>
          <w:p w14:paraId="24F9E4FC" w14:textId="77777777" w:rsidR="00E2183E" w:rsidRPr="00055FF8" w:rsidRDefault="00E2183E" w:rsidP="00D3473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19" w:type="dxa"/>
            <w:gridSpan w:val="3"/>
          </w:tcPr>
          <w:p w14:paraId="66260106" w14:textId="77777777" w:rsidR="00E2183E" w:rsidRPr="00055FF8" w:rsidRDefault="00E2183E" w:rsidP="00316FA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มูลค่าตาม</w:t>
            </w:r>
          </w:p>
          <w:p w14:paraId="1E3E3834" w14:textId="5B023D03" w:rsidR="00E2183E" w:rsidRPr="00055FF8" w:rsidRDefault="00E2183E" w:rsidP="00316FA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</w:tcPr>
          <w:p w14:paraId="53FEEAAC" w14:textId="77777777" w:rsidR="00E2183E" w:rsidRPr="00055FF8" w:rsidRDefault="00E2183E" w:rsidP="00D3473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620" w:type="dxa"/>
            <w:gridSpan w:val="3"/>
          </w:tcPr>
          <w:p w14:paraId="757DA2C5" w14:textId="77777777" w:rsidR="00E2183E" w:rsidRPr="00055FF8" w:rsidRDefault="00E2183E" w:rsidP="00D3473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FDA5B0C" w14:textId="77777777" w:rsidR="00E2183E" w:rsidRPr="00055FF8" w:rsidRDefault="00E2183E" w:rsidP="00D3473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26E3C263" w14:textId="77777777" w:rsidR="00E2183E" w:rsidRPr="00055FF8" w:rsidRDefault="00E2183E" w:rsidP="00D3473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1A81036" w14:textId="77777777" w:rsidR="00E2183E" w:rsidRPr="00055FF8" w:rsidRDefault="00E2183E" w:rsidP="00D3473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055FF8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t xml:space="preserve"> </w:t>
            </w:r>
          </w:p>
          <w:p w14:paraId="7BDD258A" w14:textId="447B2176" w:rsidR="00E2183E" w:rsidRPr="00055FF8" w:rsidRDefault="00E2183E" w:rsidP="00D3473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6DF62B2C" w14:textId="77777777" w:rsidR="00E2183E" w:rsidRPr="00055FF8" w:rsidRDefault="00E2183E" w:rsidP="00D3473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620" w:type="dxa"/>
            <w:gridSpan w:val="3"/>
          </w:tcPr>
          <w:p w14:paraId="17E3238F" w14:textId="77777777" w:rsidR="00E2183E" w:rsidRPr="00055FF8" w:rsidRDefault="00E2183E" w:rsidP="00D3473D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FD7E010" w14:textId="15559AD7" w:rsidR="00E2183E" w:rsidRPr="00055FF8" w:rsidRDefault="00E2183E" w:rsidP="00D3473D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  <w:r w:rsidRPr="00055FF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- </w:t>
            </w:r>
            <w:r w:rsidRPr="00055FF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80" w:type="dxa"/>
          </w:tcPr>
          <w:p w14:paraId="758CA4F3" w14:textId="77777777" w:rsidR="00E2183E" w:rsidRPr="00055FF8" w:rsidRDefault="00E2183E" w:rsidP="00D3473D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4E5E3853" w14:textId="77777777" w:rsidR="00E2183E" w:rsidRPr="00055FF8" w:rsidRDefault="00E2183E" w:rsidP="00D3473D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1A30D8A" w14:textId="1D6757A2" w:rsidR="00E2183E" w:rsidRPr="00055FF8" w:rsidRDefault="00E2183E" w:rsidP="00D3473D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</w:t>
            </w:r>
            <w:r w:rsidR="00124399" w:rsidRPr="00055FF8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สำหรับปี</w:t>
            </w:r>
          </w:p>
        </w:tc>
      </w:tr>
      <w:tr w:rsidR="00E61A73" w:rsidRPr="00055FF8" w14:paraId="1B0FF32A" w14:textId="474B4338" w:rsidTr="00250D03">
        <w:trPr>
          <w:cantSplit/>
          <w:trHeight w:val="371"/>
          <w:tblHeader/>
        </w:trPr>
        <w:tc>
          <w:tcPr>
            <w:tcW w:w="2339" w:type="dxa"/>
          </w:tcPr>
          <w:p w14:paraId="57452653" w14:textId="6000E408" w:rsidR="00E61A73" w:rsidRPr="00055FF8" w:rsidRDefault="00E61A73" w:rsidP="00E61A7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2DC18BF" w14:textId="6FAC391B" w:rsidR="00E61A73" w:rsidRPr="00055FF8" w:rsidRDefault="00E61A7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20AE071E" w14:textId="67031F68" w:rsidR="00E61A73" w:rsidRPr="00055FF8" w:rsidRDefault="00E4333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84" w:type="dxa"/>
            <w:vAlign w:val="bottom"/>
          </w:tcPr>
          <w:p w14:paraId="4F53D86C" w14:textId="77777777" w:rsidR="00E61A73" w:rsidRPr="00055FF8" w:rsidRDefault="00E61A7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5EA28EDC" w14:textId="7D97B153" w:rsidR="00E61A73" w:rsidRPr="00055FF8" w:rsidRDefault="00E4333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79" w:type="dxa"/>
            <w:vAlign w:val="bottom"/>
          </w:tcPr>
          <w:p w14:paraId="1D4F6FC8" w14:textId="77777777" w:rsidR="00E61A73" w:rsidRPr="00055FF8" w:rsidRDefault="00E61A73" w:rsidP="00E61A7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0B8007AD" w14:textId="7EB09F44" w:rsidR="00E61A73" w:rsidRPr="00055FF8" w:rsidRDefault="00E4333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80" w:type="dxa"/>
            <w:vAlign w:val="bottom"/>
          </w:tcPr>
          <w:p w14:paraId="49B33E48" w14:textId="77777777" w:rsidR="00E61A73" w:rsidRPr="00055FF8" w:rsidRDefault="00E61A7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7C69201A" w14:textId="63B652AE" w:rsidR="00E61A73" w:rsidRPr="00055FF8" w:rsidRDefault="00E4333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80" w:type="dxa"/>
            <w:vAlign w:val="bottom"/>
          </w:tcPr>
          <w:p w14:paraId="68017E61" w14:textId="77777777" w:rsidR="00E61A73" w:rsidRPr="00055FF8" w:rsidRDefault="00E61A73" w:rsidP="00E61A7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1C5A2FAC" w14:textId="6047F9FF" w:rsidR="00E61A73" w:rsidRPr="00055FF8" w:rsidRDefault="00E4333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80" w:type="dxa"/>
            <w:vAlign w:val="bottom"/>
          </w:tcPr>
          <w:p w14:paraId="4AE3AA8E" w14:textId="77777777" w:rsidR="00E61A73" w:rsidRPr="00055FF8" w:rsidRDefault="00E61A7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1B12F7F5" w14:textId="576C61B4" w:rsidR="00E61A73" w:rsidRPr="00055FF8" w:rsidRDefault="00E4333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80" w:type="dxa"/>
            <w:vAlign w:val="bottom"/>
          </w:tcPr>
          <w:p w14:paraId="41BF3AD6" w14:textId="77777777" w:rsidR="00E61A73" w:rsidRPr="00055FF8" w:rsidRDefault="00E61A7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6040EC7F" w14:textId="14B97B9B" w:rsidR="00E61A73" w:rsidRPr="00055FF8" w:rsidRDefault="00E4333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84" w:type="dxa"/>
            <w:vAlign w:val="bottom"/>
          </w:tcPr>
          <w:p w14:paraId="35BDAC4A" w14:textId="77777777" w:rsidR="00E61A73" w:rsidRPr="00055FF8" w:rsidRDefault="00E61A7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dxa"/>
            <w:vAlign w:val="bottom"/>
          </w:tcPr>
          <w:p w14:paraId="488758CA" w14:textId="6CE16792" w:rsidR="00E61A73" w:rsidRPr="00055FF8" w:rsidRDefault="00E4333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80" w:type="dxa"/>
            <w:vAlign w:val="bottom"/>
          </w:tcPr>
          <w:p w14:paraId="0B662948" w14:textId="77777777" w:rsidR="00E61A73" w:rsidRPr="00055FF8" w:rsidRDefault="00E61A73" w:rsidP="00E61A7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694A7836" w14:textId="48046F1D" w:rsidR="00E61A73" w:rsidRPr="00055FF8" w:rsidRDefault="00E4333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80" w:type="dxa"/>
            <w:vAlign w:val="bottom"/>
          </w:tcPr>
          <w:p w14:paraId="68F28D46" w14:textId="77777777" w:rsidR="00E61A73" w:rsidRPr="00055FF8" w:rsidRDefault="00E61A7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C22B895" w14:textId="624C825B" w:rsidR="00E61A73" w:rsidRPr="00055FF8" w:rsidRDefault="00E4333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80" w:type="dxa"/>
          </w:tcPr>
          <w:p w14:paraId="4DAE8DAC" w14:textId="77777777" w:rsidR="00E61A73" w:rsidRPr="00055FF8" w:rsidRDefault="00E61A7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1C2E453" w14:textId="1E8838D2" w:rsidR="00E61A73" w:rsidRPr="00055FF8" w:rsidRDefault="00E4333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80" w:type="dxa"/>
            <w:vAlign w:val="bottom"/>
          </w:tcPr>
          <w:p w14:paraId="4F8FF3C9" w14:textId="7F037108" w:rsidR="00E61A73" w:rsidRPr="00055FF8" w:rsidRDefault="00E61A7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D5E9E40" w14:textId="0D6A22E4" w:rsidR="00E61A73" w:rsidRPr="00055FF8" w:rsidRDefault="00E4333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3E3534" w:rsidRPr="00055FF8" w14:paraId="61BCB6B2" w14:textId="21E9CE1A" w:rsidTr="003E3534">
        <w:trPr>
          <w:cantSplit/>
          <w:trHeight w:val="270"/>
        </w:trPr>
        <w:tc>
          <w:tcPr>
            <w:tcW w:w="2339" w:type="dxa"/>
          </w:tcPr>
          <w:p w14:paraId="4DF04D3A" w14:textId="77777777" w:rsidR="00E2183E" w:rsidRPr="00055FF8" w:rsidRDefault="00E2183E" w:rsidP="00D3473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6CF820A" w14:textId="77777777" w:rsidR="00E2183E" w:rsidRPr="00055FF8" w:rsidRDefault="00E2183E" w:rsidP="00D3473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3" w:type="dxa"/>
            <w:gridSpan w:val="3"/>
          </w:tcPr>
          <w:p w14:paraId="31BC768D" w14:textId="77777777" w:rsidR="00E2183E" w:rsidRPr="00055FF8" w:rsidRDefault="00E2183E" w:rsidP="00D3473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79" w:type="dxa"/>
          </w:tcPr>
          <w:p w14:paraId="261CCC8D" w14:textId="77777777" w:rsidR="00E2183E" w:rsidRPr="00055FF8" w:rsidRDefault="00E2183E" w:rsidP="00D3473D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9" w:type="dxa"/>
            <w:gridSpan w:val="19"/>
          </w:tcPr>
          <w:p w14:paraId="21946E8C" w14:textId="0567B6AD" w:rsidR="00E2183E" w:rsidRPr="00055FF8" w:rsidRDefault="00E2183E" w:rsidP="00D3473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1E0899" w:rsidRPr="00055FF8" w14:paraId="32187F24" w14:textId="5661C60D" w:rsidTr="00250D03">
        <w:trPr>
          <w:cantSplit/>
          <w:trHeight w:val="270"/>
        </w:trPr>
        <w:tc>
          <w:tcPr>
            <w:tcW w:w="2339" w:type="dxa"/>
          </w:tcPr>
          <w:p w14:paraId="1FB9A70E" w14:textId="77777777" w:rsidR="001E0899" w:rsidRPr="00055FF8" w:rsidRDefault="001E0899" w:rsidP="001E0899">
            <w:pPr>
              <w:tabs>
                <w:tab w:val="clear" w:pos="227"/>
                <w:tab w:val="clear" w:pos="454"/>
                <w:tab w:val="left" w:pos="107"/>
                <w:tab w:val="left" w:pos="37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ไพร์ม สตีล มิลล์ จำกัด</w:t>
            </w:r>
          </w:p>
        </w:tc>
        <w:tc>
          <w:tcPr>
            <w:tcW w:w="1530" w:type="dxa"/>
          </w:tcPr>
          <w:p w14:paraId="304A7624" w14:textId="77777777" w:rsidR="001E0899" w:rsidRPr="00055FF8" w:rsidRDefault="001E0899" w:rsidP="001E0899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cs/>
              </w:rPr>
              <w:t>ผลิตและจำหน่าย</w:t>
            </w:r>
          </w:p>
          <w:p w14:paraId="33A30371" w14:textId="77777777" w:rsidR="001E0899" w:rsidRPr="00055FF8" w:rsidRDefault="001E0899" w:rsidP="001E0899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เหล็กรีดร้อน</w:t>
            </w:r>
          </w:p>
          <w:p w14:paraId="0FC7E104" w14:textId="77777777" w:rsidR="001E0899" w:rsidRPr="00055FF8" w:rsidRDefault="001E0899" w:rsidP="001E0899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หน้าแคบ</w:t>
            </w:r>
          </w:p>
        </w:tc>
        <w:tc>
          <w:tcPr>
            <w:tcW w:w="720" w:type="dxa"/>
          </w:tcPr>
          <w:p w14:paraId="02101D90" w14:textId="70E0A405" w:rsidR="001E0899" w:rsidRPr="00055FF8" w:rsidRDefault="00932C34" w:rsidP="001E0899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45.00</w:t>
            </w:r>
          </w:p>
        </w:tc>
        <w:tc>
          <w:tcPr>
            <w:tcW w:w="184" w:type="dxa"/>
          </w:tcPr>
          <w:p w14:paraId="3F4ADF40" w14:textId="77777777" w:rsidR="001E0899" w:rsidRPr="00055FF8" w:rsidRDefault="001E0899" w:rsidP="001E08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</w:tcPr>
          <w:p w14:paraId="36636E19" w14:textId="27579FA5" w:rsidR="001E0899" w:rsidRPr="00055FF8" w:rsidRDefault="001E0899" w:rsidP="001E0899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45.50</w:t>
            </w:r>
          </w:p>
        </w:tc>
        <w:tc>
          <w:tcPr>
            <w:tcW w:w="179" w:type="dxa"/>
          </w:tcPr>
          <w:p w14:paraId="1F838961" w14:textId="77777777" w:rsidR="001E0899" w:rsidRPr="00055FF8" w:rsidRDefault="001E0899" w:rsidP="001E0899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143A0EFB" w14:textId="0D741B87" w:rsidR="001E0899" w:rsidRPr="00AB376D" w:rsidRDefault="00AB376D" w:rsidP="001E0899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B376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</w:t>
            </w:r>
            <w:r w:rsidR="00D666E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3,54</w:t>
            </w:r>
            <w:r w:rsidR="001821D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125D6444" w14:textId="77777777" w:rsidR="001E0899" w:rsidRPr="00055FF8" w:rsidRDefault="001E0899" w:rsidP="001E0899">
            <w:pPr>
              <w:pStyle w:val="acctfourfigures"/>
              <w:tabs>
                <w:tab w:val="decimal" w:pos="551"/>
                <w:tab w:val="decimal" w:pos="72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19" w:type="dxa"/>
          </w:tcPr>
          <w:p w14:paraId="23DC3735" w14:textId="461D4287" w:rsidR="001E0899" w:rsidRPr="00055FF8" w:rsidRDefault="001E0899" w:rsidP="001E089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608,236</w:t>
            </w:r>
          </w:p>
        </w:tc>
        <w:tc>
          <w:tcPr>
            <w:tcW w:w="180" w:type="dxa"/>
          </w:tcPr>
          <w:p w14:paraId="523EB010" w14:textId="77777777" w:rsidR="001E0899" w:rsidRPr="00055FF8" w:rsidRDefault="001E0899" w:rsidP="001E089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49F53E6A" w14:textId="2492B372" w:rsidR="001E0899" w:rsidRPr="00055FF8" w:rsidRDefault="00E1720C" w:rsidP="001E0899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</w:t>
            </w:r>
            <w:r w:rsidR="002850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46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1E3B1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490</w:t>
            </w:r>
          </w:p>
        </w:tc>
        <w:tc>
          <w:tcPr>
            <w:tcW w:w="180" w:type="dxa"/>
          </w:tcPr>
          <w:p w14:paraId="606831DC" w14:textId="77777777" w:rsidR="001E0899" w:rsidRPr="00055FF8" w:rsidRDefault="001E0899" w:rsidP="001E089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184DBE75" w14:textId="6BA7459A" w:rsidR="001E0899" w:rsidRPr="00055FF8" w:rsidRDefault="001E0899" w:rsidP="001E0899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451,000</w:t>
            </w:r>
          </w:p>
        </w:tc>
        <w:tc>
          <w:tcPr>
            <w:tcW w:w="180" w:type="dxa"/>
          </w:tcPr>
          <w:p w14:paraId="799059CE" w14:textId="77777777" w:rsidR="001E0899" w:rsidRPr="00055FF8" w:rsidRDefault="001E0899" w:rsidP="001E089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</w:tcPr>
          <w:p w14:paraId="31D222BB" w14:textId="3B80D435" w:rsidR="001E0899" w:rsidRPr="00055FF8" w:rsidRDefault="00F75686" w:rsidP="001E0899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4" w:type="dxa"/>
          </w:tcPr>
          <w:p w14:paraId="658B332D" w14:textId="41DAAAD9" w:rsidR="001E0899" w:rsidRPr="00055FF8" w:rsidRDefault="001E0899" w:rsidP="001E089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dxa"/>
          </w:tcPr>
          <w:p w14:paraId="28373DFC" w14:textId="1CC012D5" w:rsidR="001E0899" w:rsidRPr="00055FF8" w:rsidRDefault="001E0899" w:rsidP="001E0899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6A51B0F4" w14:textId="77777777" w:rsidR="001E0899" w:rsidRPr="00055FF8" w:rsidRDefault="001E0899" w:rsidP="001E0899">
            <w:pPr>
              <w:pStyle w:val="acctfourfigures"/>
              <w:tabs>
                <w:tab w:val="decimal" w:pos="1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5AFE7A9F" w14:textId="742FC4FE" w:rsidR="001E0899" w:rsidRPr="00055FF8" w:rsidRDefault="00EF4F1D" w:rsidP="001E0899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</w:t>
            </w:r>
            <w:r w:rsidR="002E309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46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2E309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90</w:t>
            </w:r>
          </w:p>
        </w:tc>
        <w:tc>
          <w:tcPr>
            <w:tcW w:w="180" w:type="dxa"/>
          </w:tcPr>
          <w:p w14:paraId="6FB31ADF" w14:textId="77777777" w:rsidR="001E0899" w:rsidRPr="00055FF8" w:rsidRDefault="001E0899" w:rsidP="001E0899">
            <w:pPr>
              <w:pStyle w:val="acctfourfigures"/>
              <w:tabs>
                <w:tab w:val="clear" w:pos="765"/>
                <w:tab w:val="decimal" w:pos="551"/>
                <w:tab w:val="decimal" w:pos="728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</w:tcPr>
          <w:p w14:paraId="451AD98B" w14:textId="6BF91D40" w:rsidR="001E0899" w:rsidRPr="00055FF8" w:rsidRDefault="001E0899" w:rsidP="001E0899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451,000</w:t>
            </w:r>
          </w:p>
        </w:tc>
        <w:tc>
          <w:tcPr>
            <w:tcW w:w="180" w:type="dxa"/>
          </w:tcPr>
          <w:p w14:paraId="1326157D" w14:textId="77777777" w:rsidR="001E0899" w:rsidRPr="00055FF8" w:rsidRDefault="001E0899" w:rsidP="001E0899">
            <w:pPr>
              <w:pStyle w:val="acctfourfigures"/>
              <w:tabs>
                <w:tab w:val="clear" w:pos="765"/>
                <w:tab w:val="decimal" w:pos="728"/>
                <w:tab w:val="left" w:pos="1425"/>
                <w:tab w:val="left" w:pos="1785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456B3CA8" w14:textId="3E54DDDD" w:rsidR="001E0899" w:rsidRPr="00055FF8" w:rsidRDefault="00AA6A7B" w:rsidP="001E0899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5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178AF1A6" w14:textId="013EECF9" w:rsidR="001E0899" w:rsidRPr="00055FF8" w:rsidRDefault="001E0899" w:rsidP="001E0899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7FF7CEB7" w14:textId="1AAAFBD3" w:rsidR="001E0899" w:rsidRPr="00055FF8" w:rsidRDefault="001E0899" w:rsidP="008A5758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110,000</w:t>
            </w:r>
          </w:p>
        </w:tc>
      </w:tr>
      <w:tr w:rsidR="00CB2087" w:rsidRPr="00055FF8" w14:paraId="6D403D61" w14:textId="77777777" w:rsidTr="00250D03">
        <w:trPr>
          <w:cantSplit/>
          <w:trHeight w:val="270"/>
        </w:trPr>
        <w:tc>
          <w:tcPr>
            <w:tcW w:w="2339" w:type="dxa"/>
          </w:tcPr>
          <w:p w14:paraId="2D7C9EDE" w14:textId="77777777" w:rsidR="00CB2087" w:rsidRDefault="00CB2087" w:rsidP="00CB2087">
            <w:pPr>
              <w:tabs>
                <w:tab w:val="clear" w:pos="227"/>
                <w:tab w:val="clear" w:pos="454"/>
                <w:tab w:val="left" w:pos="107"/>
                <w:tab w:val="left" w:pos="377"/>
              </w:tabs>
              <w:spacing w:line="240" w:lineRule="auto"/>
              <w:rPr>
                <w:rFonts w:asciiTheme="majorBidi" w:hAnsiTheme="majorBidi" w:cs="Angsana New"/>
                <w:sz w:val="26"/>
                <w:szCs w:val="26"/>
              </w:rPr>
            </w:pPr>
            <w:r w:rsidRPr="008A143F">
              <w:rPr>
                <w:rFonts w:asciiTheme="majorBidi" w:hAnsiTheme="majorBidi" w:cs="Angsana New" w:hint="cs"/>
                <w:sz w:val="26"/>
                <w:szCs w:val="26"/>
                <w:cs/>
              </w:rPr>
              <w:t>บริษัท</w:t>
            </w:r>
            <w:r w:rsidRPr="008A143F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8A143F">
              <w:rPr>
                <w:rFonts w:asciiTheme="majorBidi" w:hAnsiTheme="majorBidi" w:cs="Angsana New" w:hint="cs"/>
                <w:sz w:val="26"/>
                <w:szCs w:val="26"/>
                <w:cs/>
              </w:rPr>
              <w:t>เอเซีย</w:t>
            </w:r>
            <w:r w:rsidRPr="008A143F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8A143F">
              <w:rPr>
                <w:rFonts w:asciiTheme="majorBidi" w:hAnsiTheme="majorBidi" w:cs="Angsana New" w:hint="cs"/>
                <w:sz w:val="26"/>
                <w:szCs w:val="26"/>
                <w:cs/>
              </w:rPr>
              <w:t>โมเดิร์น</w:t>
            </w:r>
            <w:r w:rsidRPr="008A143F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</w:p>
          <w:p w14:paraId="3D13896F" w14:textId="77777777" w:rsidR="00CB2087" w:rsidRDefault="00CB2087" w:rsidP="00CB2087">
            <w:pPr>
              <w:tabs>
                <w:tab w:val="clear" w:pos="227"/>
                <w:tab w:val="clear" w:pos="454"/>
                <w:tab w:val="left" w:pos="107"/>
                <w:tab w:val="left" w:pos="377"/>
              </w:tabs>
              <w:spacing w:line="240" w:lineRule="auto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 xml:space="preserve">   </w:t>
            </w:r>
            <w:r w:rsidRPr="008A143F">
              <w:rPr>
                <w:rFonts w:asciiTheme="majorBidi" w:hAnsiTheme="majorBidi" w:cs="Angsana New" w:hint="cs"/>
                <w:sz w:val="26"/>
                <w:szCs w:val="26"/>
                <w:cs/>
              </w:rPr>
              <w:t>คอนสตรัคชั่น</w:t>
            </w:r>
            <w:r w:rsidRPr="008A143F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8A143F">
              <w:rPr>
                <w:rFonts w:asciiTheme="majorBidi" w:hAnsiTheme="majorBidi" w:cs="Angsana New" w:hint="cs"/>
                <w:sz w:val="26"/>
                <w:szCs w:val="26"/>
                <w:cs/>
              </w:rPr>
              <w:t>แอนด์</w:t>
            </w:r>
            <w:r w:rsidRPr="008A143F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</w:p>
          <w:p w14:paraId="03A520AD" w14:textId="0806BEA7" w:rsidR="00CB2087" w:rsidRPr="00B559AA" w:rsidRDefault="00CB2087" w:rsidP="00CB2087">
            <w:pPr>
              <w:tabs>
                <w:tab w:val="clear" w:pos="227"/>
                <w:tab w:val="clear" w:pos="454"/>
                <w:tab w:val="left" w:pos="107"/>
                <w:tab w:val="left" w:pos="37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 xml:space="preserve">   </w:t>
            </w:r>
            <w:r w:rsidRPr="008A143F">
              <w:rPr>
                <w:rFonts w:asciiTheme="majorBidi" w:hAnsiTheme="majorBidi" w:cs="Angsana New" w:hint="cs"/>
                <w:sz w:val="26"/>
                <w:szCs w:val="26"/>
                <w:cs/>
              </w:rPr>
              <w:t>เอ็นจิเนียริ่ง</w:t>
            </w:r>
            <w:r w:rsidRPr="008A143F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8A143F">
              <w:rPr>
                <w:rFonts w:asciiTheme="majorBidi" w:hAnsiTheme="majorBidi" w:cs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530" w:type="dxa"/>
          </w:tcPr>
          <w:p w14:paraId="57A6C157" w14:textId="06937021" w:rsidR="00CB2087" w:rsidRDefault="00CB2087" w:rsidP="00CB2087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ออกแบบ</w:t>
            </w:r>
            <w:r w:rsidR="00FF0B5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06025">
              <w:rPr>
                <w:rFonts w:asciiTheme="majorBidi" w:hAnsiTheme="majorBidi" w:cstheme="majorBidi"/>
                <w:sz w:val="26"/>
                <w:szCs w:val="26"/>
                <w:cs/>
              </w:rPr>
              <w:t>ผลิต</w:t>
            </w:r>
          </w:p>
          <w:p w14:paraId="522CECC4" w14:textId="2820254C" w:rsidR="00CB2087" w:rsidRDefault="00CB2087" w:rsidP="00CB2087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E06025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จำหน่ายและ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3D801A31" w14:textId="77777777" w:rsidR="00CB2087" w:rsidRDefault="00CB2087" w:rsidP="00CB2087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E06025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ติดตั้งโครงสร้าง</w:t>
            </w:r>
          </w:p>
          <w:p w14:paraId="70E3316A" w14:textId="26003419" w:rsidR="00CB2087" w:rsidRPr="00E06025" w:rsidRDefault="00CB2087" w:rsidP="00CB2087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E06025">
              <w:rPr>
                <w:rFonts w:asciiTheme="majorBidi" w:hAnsiTheme="majorBidi" w:cstheme="majorBidi"/>
                <w:sz w:val="26"/>
                <w:szCs w:val="26"/>
                <w:cs/>
              </w:rPr>
              <w:t>เหล็กสำเร็จรูป</w:t>
            </w:r>
          </w:p>
        </w:tc>
        <w:tc>
          <w:tcPr>
            <w:tcW w:w="720" w:type="dxa"/>
          </w:tcPr>
          <w:p w14:paraId="56EB928D" w14:textId="51341D19" w:rsidR="00CB2087" w:rsidRPr="00606D7B" w:rsidRDefault="00CB2087" w:rsidP="00CB2087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06D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30.00</w:t>
            </w:r>
          </w:p>
        </w:tc>
        <w:tc>
          <w:tcPr>
            <w:tcW w:w="184" w:type="dxa"/>
          </w:tcPr>
          <w:p w14:paraId="2662213D" w14:textId="77777777" w:rsidR="00CB2087" w:rsidRPr="00B559AA" w:rsidRDefault="00CB2087" w:rsidP="00CB208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719" w:type="dxa"/>
          </w:tcPr>
          <w:p w14:paraId="1DA1D7DC" w14:textId="2F254647" w:rsidR="00CB2087" w:rsidRPr="008B6982" w:rsidRDefault="00CB2087" w:rsidP="00CB2087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69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64E2DD53" w14:textId="77777777" w:rsidR="00CB2087" w:rsidRPr="008B6982" w:rsidRDefault="00CB2087" w:rsidP="00CB2087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6E51A126" w14:textId="4C62F6D7" w:rsidR="00CB2087" w:rsidRPr="005C306E" w:rsidRDefault="005C306E" w:rsidP="00CB2087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6,849</w:t>
            </w:r>
          </w:p>
        </w:tc>
        <w:tc>
          <w:tcPr>
            <w:tcW w:w="180" w:type="dxa"/>
          </w:tcPr>
          <w:p w14:paraId="4CA03381" w14:textId="77777777" w:rsidR="00CB2087" w:rsidRPr="008B6982" w:rsidRDefault="00CB2087" w:rsidP="00CB2087">
            <w:pPr>
              <w:pStyle w:val="acctfourfigures"/>
              <w:tabs>
                <w:tab w:val="decimal" w:pos="551"/>
                <w:tab w:val="decimal" w:pos="72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19" w:type="dxa"/>
          </w:tcPr>
          <w:p w14:paraId="38E4A9B7" w14:textId="7B666B4A" w:rsidR="00CB2087" w:rsidRPr="008B6982" w:rsidRDefault="0004214B" w:rsidP="00CB208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74FA0C1" w14:textId="77777777" w:rsidR="00CB2087" w:rsidRPr="008B6982" w:rsidRDefault="00CB2087" w:rsidP="00CB208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04D6ECB3" w14:textId="3FC887BE" w:rsidR="00CB2087" w:rsidRPr="008B6982" w:rsidRDefault="00CB2087" w:rsidP="00CB2087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7,500</w:t>
            </w:r>
          </w:p>
        </w:tc>
        <w:tc>
          <w:tcPr>
            <w:tcW w:w="180" w:type="dxa"/>
          </w:tcPr>
          <w:p w14:paraId="444347AC" w14:textId="77777777" w:rsidR="00CB2087" w:rsidRPr="008B6982" w:rsidRDefault="00CB2087" w:rsidP="00CB208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6421779C" w14:textId="7AC394B1" w:rsidR="00CB2087" w:rsidRPr="008B6982" w:rsidRDefault="00CB2087" w:rsidP="00CB2087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B69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72F68B9D" w14:textId="77777777" w:rsidR="00CB2087" w:rsidRPr="008B6982" w:rsidRDefault="00CB2087" w:rsidP="00CB208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</w:tcPr>
          <w:p w14:paraId="7756EE1C" w14:textId="7225B772" w:rsidR="00CB2087" w:rsidRPr="008B6982" w:rsidRDefault="00CB2087" w:rsidP="00CB2087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4" w:type="dxa"/>
          </w:tcPr>
          <w:p w14:paraId="5CF98D8C" w14:textId="77777777" w:rsidR="00CB2087" w:rsidRPr="008B6982" w:rsidRDefault="00CB2087" w:rsidP="00CB208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dxa"/>
          </w:tcPr>
          <w:p w14:paraId="6CB82AEB" w14:textId="30F7275D" w:rsidR="00CB2087" w:rsidRPr="008B6982" w:rsidRDefault="00CB2087" w:rsidP="00CB2087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B69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70536B42" w14:textId="77777777" w:rsidR="00CB2087" w:rsidRPr="008B6982" w:rsidRDefault="00CB2087" w:rsidP="00CB2087">
            <w:pPr>
              <w:pStyle w:val="acctfourfigures"/>
              <w:tabs>
                <w:tab w:val="decimal" w:pos="1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4B46C6C6" w14:textId="742D9E75" w:rsidR="00CB2087" w:rsidRPr="008B6982" w:rsidRDefault="00CB2087" w:rsidP="00CB2087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7,500</w:t>
            </w:r>
          </w:p>
        </w:tc>
        <w:tc>
          <w:tcPr>
            <w:tcW w:w="180" w:type="dxa"/>
          </w:tcPr>
          <w:p w14:paraId="7544873F" w14:textId="77777777" w:rsidR="00CB2087" w:rsidRPr="008B6982" w:rsidRDefault="00CB2087" w:rsidP="00CB2087">
            <w:pPr>
              <w:pStyle w:val="acctfourfigures"/>
              <w:tabs>
                <w:tab w:val="clear" w:pos="765"/>
                <w:tab w:val="decimal" w:pos="551"/>
                <w:tab w:val="decimal" w:pos="728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</w:tcPr>
          <w:p w14:paraId="61057C9D" w14:textId="7E987231" w:rsidR="00CB2087" w:rsidRPr="008B6982" w:rsidRDefault="00CB2087" w:rsidP="00CB2087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B69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2A8A6F46" w14:textId="77777777" w:rsidR="00CB2087" w:rsidRPr="008B6982" w:rsidRDefault="00CB2087" w:rsidP="00CB2087">
            <w:pPr>
              <w:pStyle w:val="acctfourfigures"/>
              <w:tabs>
                <w:tab w:val="clear" w:pos="765"/>
                <w:tab w:val="decimal" w:pos="728"/>
                <w:tab w:val="left" w:pos="1425"/>
                <w:tab w:val="left" w:pos="1785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1BDB9AE9" w14:textId="58D04698" w:rsidR="00CB2087" w:rsidRPr="008B6982" w:rsidRDefault="00CB2087" w:rsidP="00CB2087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5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52D2A540" w14:textId="77777777" w:rsidR="00CB2087" w:rsidRPr="008B6982" w:rsidRDefault="00CB2087" w:rsidP="00CB2087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761A6276" w14:textId="56EAFD12" w:rsidR="00CB2087" w:rsidRPr="008B6982" w:rsidRDefault="00CB2087" w:rsidP="008A5758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69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CB2087" w:rsidRPr="00055FF8" w14:paraId="1FD5DBDC" w14:textId="77777777" w:rsidTr="00C66B3E">
        <w:trPr>
          <w:cantSplit/>
          <w:trHeight w:val="270"/>
        </w:trPr>
        <w:tc>
          <w:tcPr>
            <w:tcW w:w="2339" w:type="dxa"/>
          </w:tcPr>
          <w:p w14:paraId="1D24654D" w14:textId="77777777" w:rsidR="00CB2087" w:rsidRDefault="00CB2087" w:rsidP="00CB2087">
            <w:pPr>
              <w:tabs>
                <w:tab w:val="clear" w:pos="227"/>
                <w:tab w:val="clear" w:pos="454"/>
                <w:tab w:val="left" w:pos="107"/>
                <w:tab w:val="left" w:pos="377"/>
              </w:tabs>
              <w:spacing w:line="240" w:lineRule="auto"/>
              <w:rPr>
                <w:rFonts w:asciiTheme="majorBidi" w:hAnsiTheme="majorBidi" w:cs="Angsana New"/>
                <w:sz w:val="26"/>
                <w:szCs w:val="26"/>
              </w:rPr>
            </w:pPr>
            <w:r w:rsidRPr="001F3B8B">
              <w:rPr>
                <w:rFonts w:asciiTheme="majorBidi" w:hAnsiTheme="majorBidi" w:cs="Angsana New" w:hint="cs"/>
                <w:sz w:val="26"/>
                <w:szCs w:val="26"/>
                <w:cs/>
              </w:rPr>
              <w:t>บริษัท</w:t>
            </w:r>
            <w:r w:rsidRPr="001F3B8B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1F3B8B">
              <w:rPr>
                <w:rFonts w:asciiTheme="majorBidi" w:hAnsiTheme="majorBidi" w:cs="Angsana New" w:hint="cs"/>
                <w:sz w:val="26"/>
                <w:szCs w:val="26"/>
                <w:cs/>
              </w:rPr>
              <w:t>เอเซีย</w:t>
            </w:r>
            <w:r w:rsidRPr="001F3B8B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1F3B8B">
              <w:rPr>
                <w:rFonts w:asciiTheme="majorBidi" w:hAnsiTheme="majorBidi" w:cs="Angsana New" w:hint="cs"/>
                <w:sz w:val="26"/>
                <w:szCs w:val="26"/>
                <w:cs/>
              </w:rPr>
              <w:t>โมเดิร์น</w:t>
            </w:r>
            <w:r w:rsidRPr="001F3B8B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1F3B8B">
              <w:rPr>
                <w:rFonts w:asciiTheme="majorBidi" w:hAnsiTheme="majorBidi" w:cs="Angsana New" w:hint="cs"/>
                <w:sz w:val="26"/>
                <w:szCs w:val="26"/>
                <w:cs/>
              </w:rPr>
              <w:t>สตีล</w:t>
            </w:r>
            <w:r w:rsidRPr="001F3B8B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26"/>
                <w:szCs w:val="26"/>
              </w:rPr>
              <w:t xml:space="preserve">   </w:t>
            </w:r>
          </w:p>
          <w:p w14:paraId="541996DF" w14:textId="2892047F" w:rsidR="00CB2087" w:rsidRPr="00B559AA" w:rsidRDefault="00CB2087" w:rsidP="00CB2087">
            <w:pPr>
              <w:tabs>
                <w:tab w:val="clear" w:pos="227"/>
                <w:tab w:val="clear" w:pos="454"/>
                <w:tab w:val="left" w:pos="107"/>
                <w:tab w:val="left" w:pos="37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 xml:space="preserve">   </w:t>
            </w:r>
            <w:r w:rsidRPr="001F3B8B">
              <w:rPr>
                <w:rFonts w:asciiTheme="majorBidi" w:hAnsiTheme="majorBidi" w:cs="Angsana New" w:hint="cs"/>
                <w:sz w:val="26"/>
                <w:szCs w:val="26"/>
                <w:cs/>
              </w:rPr>
              <w:t>บิลล์ดิ้ง</w:t>
            </w:r>
            <w:r w:rsidRPr="001F3B8B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1F3B8B">
              <w:rPr>
                <w:rFonts w:asciiTheme="majorBidi" w:hAnsiTheme="majorBidi" w:cs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530" w:type="dxa"/>
          </w:tcPr>
          <w:p w14:paraId="2D90EFB6" w14:textId="77777777" w:rsidR="00CB2087" w:rsidRDefault="00CB2087" w:rsidP="00CB2087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D24E9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ผลิตและจำหน่าย </w:t>
            </w:r>
          </w:p>
          <w:p w14:paraId="25A6269D" w14:textId="77777777" w:rsidR="00CB2087" w:rsidRDefault="00CB2087" w:rsidP="00CB2087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D24E97">
              <w:rPr>
                <w:rFonts w:asciiTheme="majorBidi" w:hAnsiTheme="majorBidi" w:cstheme="majorBidi"/>
                <w:sz w:val="26"/>
                <w:szCs w:val="26"/>
                <w:cs/>
              </w:rPr>
              <w:t>ผลิตภัณฑ์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  <w:p w14:paraId="4CD1422A" w14:textId="77777777" w:rsidR="00CB2087" w:rsidRDefault="00CB2087" w:rsidP="00CB2087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D24E97">
              <w:rPr>
                <w:rFonts w:asciiTheme="majorBidi" w:hAnsiTheme="majorBidi" w:cstheme="majorBidi"/>
                <w:sz w:val="26"/>
                <w:szCs w:val="26"/>
                <w:cs/>
              </w:rPr>
              <w:t>พลาสติกทุกชนิด</w:t>
            </w:r>
          </w:p>
          <w:p w14:paraId="74BDD432" w14:textId="13478E3E" w:rsidR="00CB2087" w:rsidRPr="00D24E97" w:rsidRDefault="00CB2087" w:rsidP="00CB2087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D24E97">
              <w:rPr>
                <w:rFonts w:asciiTheme="majorBidi" w:hAnsiTheme="majorBidi" w:cstheme="majorBidi"/>
                <w:sz w:val="26"/>
                <w:szCs w:val="26"/>
                <w:cs/>
              </w:rPr>
              <w:t>ทุกประเภท</w:t>
            </w:r>
          </w:p>
        </w:tc>
        <w:tc>
          <w:tcPr>
            <w:tcW w:w="720" w:type="dxa"/>
          </w:tcPr>
          <w:p w14:paraId="318268F8" w14:textId="2D7C8FC9" w:rsidR="00CB2087" w:rsidRPr="00B559AA" w:rsidRDefault="00606D7B" w:rsidP="00CB2087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bidi="th-TH"/>
              </w:rPr>
            </w:pPr>
            <w:r w:rsidRPr="00606D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CB2087" w:rsidRPr="00606D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0.00</w:t>
            </w:r>
          </w:p>
        </w:tc>
        <w:tc>
          <w:tcPr>
            <w:tcW w:w="184" w:type="dxa"/>
          </w:tcPr>
          <w:p w14:paraId="7301ADA9" w14:textId="77777777" w:rsidR="00CB2087" w:rsidRPr="00B559AA" w:rsidRDefault="00CB2087" w:rsidP="00CB208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719" w:type="dxa"/>
          </w:tcPr>
          <w:p w14:paraId="227015BF" w14:textId="2F75D6D2" w:rsidR="00CB2087" w:rsidRPr="008B6982" w:rsidRDefault="00CB2087" w:rsidP="00CB2087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69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40FF02D9" w14:textId="77777777" w:rsidR="00CB2087" w:rsidRPr="008B6982" w:rsidRDefault="00CB2087" w:rsidP="00CB2087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21D1D18" w14:textId="1C9B86B7" w:rsidR="00CB2087" w:rsidRPr="008B6982" w:rsidRDefault="007B77CD" w:rsidP="00CB2087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10,</w:t>
            </w:r>
            <w:r w:rsidR="005C306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202</w:t>
            </w:r>
          </w:p>
        </w:tc>
        <w:tc>
          <w:tcPr>
            <w:tcW w:w="180" w:type="dxa"/>
          </w:tcPr>
          <w:p w14:paraId="01F1E888" w14:textId="77777777" w:rsidR="00CB2087" w:rsidRPr="008B6982" w:rsidRDefault="00CB2087" w:rsidP="00CB2087">
            <w:pPr>
              <w:pStyle w:val="acctfourfigures"/>
              <w:tabs>
                <w:tab w:val="decimal" w:pos="551"/>
                <w:tab w:val="decimal" w:pos="72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38724F78" w14:textId="3DB38280" w:rsidR="00CB2087" w:rsidRPr="008B6982" w:rsidRDefault="00CB2087" w:rsidP="00CB208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B69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145F92EE" w14:textId="77777777" w:rsidR="00CB2087" w:rsidRPr="008B6982" w:rsidRDefault="00CB2087" w:rsidP="00CB208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19460E5" w14:textId="6A2C04E6" w:rsidR="00CB2087" w:rsidRPr="008B6982" w:rsidRDefault="00673D96" w:rsidP="00CB2087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10,225</w:t>
            </w:r>
          </w:p>
        </w:tc>
        <w:tc>
          <w:tcPr>
            <w:tcW w:w="180" w:type="dxa"/>
          </w:tcPr>
          <w:p w14:paraId="24560005" w14:textId="77777777" w:rsidR="00CB2087" w:rsidRPr="008B6982" w:rsidRDefault="00CB2087" w:rsidP="00CB208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24B7698" w14:textId="0952D2B3" w:rsidR="00CB2087" w:rsidRPr="008B6982" w:rsidRDefault="00CB2087" w:rsidP="00CB2087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B69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7411503A" w14:textId="77777777" w:rsidR="00CB2087" w:rsidRPr="008B6982" w:rsidRDefault="00CB2087" w:rsidP="00CB208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73FA4F3" w14:textId="7686EF18" w:rsidR="00CB2087" w:rsidRPr="008B6982" w:rsidRDefault="00F61377" w:rsidP="00CB2087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4" w:type="dxa"/>
          </w:tcPr>
          <w:p w14:paraId="3FA7DD10" w14:textId="77777777" w:rsidR="00CB2087" w:rsidRPr="008B6982" w:rsidRDefault="00CB2087" w:rsidP="00CB208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14:paraId="25D88009" w14:textId="3D2ACFEA" w:rsidR="00CB2087" w:rsidRPr="008B6982" w:rsidRDefault="00CB2087" w:rsidP="00CB2087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B69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7DB4AF35" w14:textId="77777777" w:rsidR="00CB2087" w:rsidRPr="008B6982" w:rsidRDefault="00CB2087" w:rsidP="00CB2087">
            <w:pPr>
              <w:pStyle w:val="acctfourfigures"/>
              <w:tabs>
                <w:tab w:val="decimal" w:pos="1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7B29192" w14:textId="23A4F309" w:rsidR="00CB2087" w:rsidRPr="008B6982" w:rsidRDefault="00AB538F" w:rsidP="00CB2087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10,225</w:t>
            </w:r>
          </w:p>
        </w:tc>
        <w:tc>
          <w:tcPr>
            <w:tcW w:w="180" w:type="dxa"/>
          </w:tcPr>
          <w:p w14:paraId="388757B2" w14:textId="77777777" w:rsidR="00CB2087" w:rsidRPr="008B6982" w:rsidRDefault="00CB2087" w:rsidP="00CB2087">
            <w:pPr>
              <w:pStyle w:val="acctfourfigures"/>
              <w:tabs>
                <w:tab w:val="clear" w:pos="765"/>
                <w:tab w:val="decimal" w:pos="551"/>
                <w:tab w:val="decimal" w:pos="728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B3C1058" w14:textId="753A1F3E" w:rsidR="00CB2087" w:rsidRPr="008B6982" w:rsidRDefault="00CB2087" w:rsidP="00CB2087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B69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0A4BE128" w14:textId="77777777" w:rsidR="00CB2087" w:rsidRPr="008B6982" w:rsidRDefault="00CB2087" w:rsidP="00CB2087">
            <w:pPr>
              <w:pStyle w:val="acctfourfigures"/>
              <w:tabs>
                <w:tab w:val="clear" w:pos="765"/>
                <w:tab w:val="decimal" w:pos="728"/>
                <w:tab w:val="left" w:pos="1425"/>
                <w:tab w:val="left" w:pos="1785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C095F33" w14:textId="493110DB" w:rsidR="00CB2087" w:rsidRPr="008B6982" w:rsidRDefault="00CB2087" w:rsidP="00CB2087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5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2E95ECB0" w14:textId="77777777" w:rsidR="00CB2087" w:rsidRPr="008B6982" w:rsidRDefault="00CB2087" w:rsidP="00CB2087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8A5E884" w14:textId="3E7968E6" w:rsidR="00CB2087" w:rsidRPr="008B6982" w:rsidRDefault="00CB2087" w:rsidP="008A5758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69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7A5E69" w:rsidRPr="00055FF8" w14:paraId="6F4B21FB" w14:textId="77777777" w:rsidTr="00C66B3E">
        <w:trPr>
          <w:cantSplit/>
          <w:trHeight w:val="270"/>
        </w:trPr>
        <w:tc>
          <w:tcPr>
            <w:tcW w:w="2339" w:type="dxa"/>
          </w:tcPr>
          <w:p w14:paraId="07D9EC5E" w14:textId="743E46B7" w:rsidR="007A5E69" w:rsidRPr="001F3B8B" w:rsidRDefault="007A5E69" w:rsidP="00CB2087">
            <w:pPr>
              <w:tabs>
                <w:tab w:val="clear" w:pos="227"/>
                <w:tab w:val="clear" w:pos="454"/>
                <w:tab w:val="left" w:pos="107"/>
                <w:tab w:val="left" w:pos="377"/>
              </w:tabs>
              <w:spacing w:line="240" w:lineRule="auto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</w:tcPr>
          <w:p w14:paraId="4E4D85D9" w14:textId="77777777" w:rsidR="007A5E69" w:rsidRPr="00D24E97" w:rsidRDefault="007A5E69" w:rsidP="00CB2087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0F14BC6A" w14:textId="77777777" w:rsidR="007A5E69" w:rsidRDefault="007A5E69" w:rsidP="00CB2087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84" w:type="dxa"/>
          </w:tcPr>
          <w:p w14:paraId="298CD52C" w14:textId="77777777" w:rsidR="007A5E69" w:rsidRPr="00B559AA" w:rsidRDefault="007A5E69" w:rsidP="00CB208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719" w:type="dxa"/>
          </w:tcPr>
          <w:p w14:paraId="1ADAC856" w14:textId="77777777" w:rsidR="007A5E69" w:rsidRPr="008B6982" w:rsidRDefault="007A5E69" w:rsidP="00CB2087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56444C6E" w14:textId="77777777" w:rsidR="007A5E69" w:rsidRPr="008B6982" w:rsidRDefault="007A5E69" w:rsidP="00CB2087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1534F2DA" w14:textId="6B33A05F" w:rsidR="007A5E69" w:rsidRPr="00C431E2" w:rsidRDefault="00C431E2" w:rsidP="00CB2087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62</w:t>
            </w:r>
            <w:r w:rsidR="00212BB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0,</w:t>
            </w:r>
            <w:r w:rsidR="00DF560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596</w:t>
            </w:r>
          </w:p>
        </w:tc>
        <w:tc>
          <w:tcPr>
            <w:tcW w:w="180" w:type="dxa"/>
          </w:tcPr>
          <w:p w14:paraId="2B555556" w14:textId="77777777" w:rsidR="007A5E69" w:rsidRPr="00C66B3E" w:rsidRDefault="007A5E69" w:rsidP="00CB2087">
            <w:pPr>
              <w:pStyle w:val="acctfourfigures"/>
              <w:tabs>
                <w:tab w:val="decimal" w:pos="551"/>
                <w:tab w:val="decimal" w:pos="72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14:paraId="03B78A4E" w14:textId="2390DA24" w:rsidR="007A5E69" w:rsidRPr="00C66B3E" w:rsidRDefault="00644909" w:rsidP="00CB208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608,236</w:t>
            </w:r>
          </w:p>
        </w:tc>
        <w:tc>
          <w:tcPr>
            <w:tcW w:w="180" w:type="dxa"/>
          </w:tcPr>
          <w:p w14:paraId="33417F72" w14:textId="77777777" w:rsidR="007A5E69" w:rsidRPr="00C66B3E" w:rsidRDefault="007A5E69" w:rsidP="00CB208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72C2F939" w14:textId="4B1B63D6" w:rsidR="007A5E69" w:rsidRPr="00C66B3E" w:rsidRDefault="00C25C2D" w:rsidP="00CB2087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46</w:t>
            </w:r>
            <w:r w:rsidR="00FB3A2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4,</w:t>
            </w:r>
            <w:r w:rsidR="0066747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21</w:t>
            </w:r>
            <w:r w:rsidR="00FB3A2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80" w:type="dxa"/>
          </w:tcPr>
          <w:p w14:paraId="3CE0047B" w14:textId="77777777" w:rsidR="007A5E69" w:rsidRPr="00C66B3E" w:rsidRDefault="007A5E69" w:rsidP="00CB208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7918B76D" w14:textId="22DDAADF" w:rsidR="007A5E69" w:rsidRPr="00C66B3E" w:rsidRDefault="001F1D28" w:rsidP="00CB2087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451,000</w:t>
            </w:r>
          </w:p>
        </w:tc>
        <w:tc>
          <w:tcPr>
            <w:tcW w:w="180" w:type="dxa"/>
          </w:tcPr>
          <w:p w14:paraId="4441BB25" w14:textId="77777777" w:rsidR="007A5E69" w:rsidRPr="00C66B3E" w:rsidRDefault="007A5E69" w:rsidP="00CB208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28B55FAC" w14:textId="280E694D" w:rsidR="007A5E69" w:rsidRPr="00EB78B0" w:rsidRDefault="00EB78B0" w:rsidP="00CB2087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51240C2B" w14:textId="77777777" w:rsidR="007A5E69" w:rsidRPr="00C66B3E" w:rsidRDefault="007A5E69" w:rsidP="00CB208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</w:tcPr>
          <w:p w14:paraId="6EF3C0C9" w14:textId="60607776" w:rsidR="007A5E69" w:rsidRPr="00C66B3E" w:rsidRDefault="001F1D28" w:rsidP="00CB2087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1837BFD4" w14:textId="77777777" w:rsidR="007A5E69" w:rsidRPr="00C66B3E" w:rsidRDefault="007A5E69" w:rsidP="00CB2087">
            <w:pPr>
              <w:pStyle w:val="acctfourfigures"/>
              <w:tabs>
                <w:tab w:val="decimal" w:pos="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2DC6F591" w14:textId="6BB3B8C4" w:rsidR="007A5E69" w:rsidRPr="00C66B3E" w:rsidRDefault="00654C0E" w:rsidP="00CB2087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</w:t>
            </w:r>
            <w:r w:rsidR="00AB538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4,2</w:t>
            </w:r>
            <w:r w:rsidR="001F335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15</w:t>
            </w:r>
          </w:p>
        </w:tc>
        <w:tc>
          <w:tcPr>
            <w:tcW w:w="180" w:type="dxa"/>
          </w:tcPr>
          <w:p w14:paraId="44C79571" w14:textId="77777777" w:rsidR="007A5E69" w:rsidRPr="00C66B3E" w:rsidRDefault="007A5E69" w:rsidP="00CB2087">
            <w:pPr>
              <w:pStyle w:val="acctfourfigures"/>
              <w:tabs>
                <w:tab w:val="clear" w:pos="765"/>
                <w:tab w:val="decimal" w:pos="551"/>
                <w:tab w:val="decimal" w:pos="72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37BCDAC1" w14:textId="308F1FAF" w:rsidR="007A5E69" w:rsidRPr="00C66B3E" w:rsidRDefault="00654C0E" w:rsidP="00CB2087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451,000</w:t>
            </w:r>
          </w:p>
        </w:tc>
        <w:tc>
          <w:tcPr>
            <w:tcW w:w="180" w:type="dxa"/>
          </w:tcPr>
          <w:p w14:paraId="6320FB9F" w14:textId="77777777" w:rsidR="007A5E69" w:rsidRPr="00C66B3E" w:rsidRDefault="007A5E69" w:rsidP="00CB2087">
            <w:pPr>
              <w:pStyle w:val="acctfourfigures"/>
              <w:tabs>
                <w:tab w:val="clear" w:pos="765"/>
                <w:tab w:val="decimal" w:pos="728"/>
                <w:tab w:val="left" w:pos="1425"/>
                <w:tab w:val="left" w:pos="1785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0361F6FB" w14:textId="7DBF4806" w:rsidR="007A5E69" w:rsidRPr="00C66B3E" w:rsidRDefault="00654C0E" w:rsidP="00CB2087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604CA418" w14:textId="77777777" w:rsidR="007A5E69" w:rsidRPr="00C66B3E" w:rsidRDefault="007A5E69" w:rsidP="00CB2087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7400D4C" w14:textId="5878EADC" w:rsidR="007A5E69" w:rsidRPr="00C66B3E" w:rsidRDefault="00654C0E" w:rsidP="008A5758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110,000</w:t>
            </w:r>
          </w:p>
        </w:tc>
      </w:tr>
    </w:tbl>
    <w:p w14:paraId="4FBC7404" w14:textId="4C412379" w:rsidR="005A7DEA" w:rsidRPr="00055FF8" w:rsidRDefault="005A7DEA" w:rsidP="00674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pacing w:val="-2"/>
          <w:sz w:val="24"/>
          <w:szCs w:val="24"/>
        </w:rPr>
      </w:pPr>
    </w:p>
    <w:p w14:paraId="2AA5BDD4" w14:textId="7B8972CF" w:rsidR="0017627F" w:rsidRPr="00055FF8" w:rsidRDefault="005A7DEA" w:rsidP="00674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hanging="90"/>
        <w:jc w:val="both"/>
        <w:rPr>
          <w:rFonts w:asciiTheme="majorBidi" w:eastAsia="MS Mincho" w:hAnsiTheme="majorBidi" w:cstheme="majorBidi"/>
          <w:sz w:val="30"/>
          <w:szCs w:val="30"/>
        </w:rPr>
      </w:pPr>
      <w:r w:rsidRPr="00055FF8">
        <w:rPr>
          <w:rFonts w:asciiTheme="majorBidi" w:eastAsia="MS Mincho" w:hAnsiTheme="majorBidi" w:cstheme="majorBidi"/>
          <w:sz w:val="30"/>
          <w:szCs w:val="30"/>
          <w:cs/>
        </w:rPr>
        <w:t xml:space="preserve">บริษัทร่วมจดทะเบียนจัดตั้งและดำเนินธุรกิจในประเทศไทย </w:t>
      </w:r>
    </w:p>
    <w:p w14:paraId="7464DB08" w14:textId="5C33B3A5" w:rsidR="0017627F" w:rsidRPr="00055FF8" w:rsidRDefault="0017627F" w:rsidP="0067492E">
      <w:pPr>
        <w:pStyle w:val="BodyText2"/>
        <w:tabs>
          <w:tab w:val="left" w:pos="540"/>
        </w:tabs>
        <w:spacing w:line="240" w:lineRule="atLeast"/>
        <w:ind w:right="20"/>
        <w:rPr>
          <w:rFonts w:asciiTheme="majorBidi" w:hAnsiTheme="majorBidi" w:cstheme="majorBidi"/>
          <w:b/>
          <w:bCs/>
          <w:sz w:val="24"/>
          <w:szCs w:val="24"/>
        </w:rPr>
      </w:pPr>
    </w:p>
    <w:p w14:paraId="27EA89A4" w14:textId="77777777" w:rsidR="0010619B" w:rsidRPr="00055FF8" w:rsidRDefault="0010619B" w:rsidP="006749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right="14"/>
        <w:rPr>
          <w:rFonts w:asciiTheme="majorBidi" w:hAnsiTheme="majorBidi" w:cstheme="majorBidi"/>
          <w:bCs/>
          <w:sz w:val="30"/>
          <w:szCs w:val="30"/>
        </w:rPr>
        <w:sectPr w:rsidR="0010619B" w:rsidRPr="00055FF8" w:rsidSect="005C453B">
          <w:headerReference w:type="default" r:id="rId14"/>
          <w:foot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15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70"/>
        <w:gridCol w:w="891"/>
        <w:gridCol w:w="270"/>
        <w:gridCol w:w="990"/>
        <w:gridCol w:w="270"/>
        <w:gridCol w:w="1062"/>
      </w:tblGrid>
      <w:tr w:rsidR="008A1B25" w:rsidRPr="00055FF8" w14:paraId="257DC9D9" w14:textId="77777777" w:rsidTr="00BD3506">
        <w:trPr>
          <w:tblHeader/>
        </w:trPr>
        <w:tc>
          <w:tcPr>
            <w:tcW w:w="4410" w:type="dxa"/>
            <w:vAlign w:val="bottom"/>
          </w:tcPr>
          <w:p w14:paraId="6CF58630" w14:textId="77777777" w:rsidR="008A1B25" w:rsidRPr="00055FF8" w:rsidRDefault="008A1B25" w:rsidP="00B30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55FF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2151" w:type="dxa"/>
            <w:gridSpan w:val="3"/>
          </w:tcPr>
          <w:p w14:paraId="3A6CF439" w14:textId="77777777" w:rsidR="008A1B25" w:rsidRPr="00055FF8" w:rsidRDefault="008A1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0E20A93" w14:textId="77777777" w:rsidR="008A1B25" w:rsidRPr="00055FF8" w:rsidRDefault="008A1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2" w:type="dxa"/>
            <w:gridSpan w:val="3"/>
            <w:vAlign w:val="bottom"/>
          </w:tcPr>
          <w:p w14:paraId="7ABC5109" w14:textId="77777777" w:rsidR="008A1B25" w:rsidRPr="00055FF8" w:rsidRDefault="008A1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032C" w:rsidRPr="00055FF8" w14:paraId="33DA75F3" w14:textId="77777777" w:rsidTr="00BD3506">
        <w:trPr>
          <w:tblHeader/>
        </w:trPr>
        <w:tc>
          <w:tcPr>
            <w:tcW w:w="4410" w:type="dxa"/>
            <w:vAlign w:val="bottom"/>
          </w:tcPr>
          <w:p w14:paraId="65B54759" w14:textId="77777777" w:rsidR="0003032C" w:rsidRPr="00055FF8" w:rsidRDefault="0003032C" w:rsidP="0003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055FF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055FF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767F000A" w14:textId="5ADE0822" w:rsidR="0003032C" w:rsidRPr="00055FF8" w:rsidRDefault="00E43333" w:rsidP="0003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01317041" w14:textId="77777777" w:rsidR="0003032C" w:rsidRPr="00055FF8" w:rsidRDefault="0003032C" w:rsidP="0003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1" w:type="dxa"/>
          </w:tcPr>
          <w:p w14:paraId="60AC2163" w14:textId="305F8712" w:rsidR="0003032C" w:rsidRPr="00055FF8" w:rsidRDefault="00E43333" w:rsidP="0003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689C083" w14:textId="77777777" w:rsidR="0003032C" w:rsidRPr="00055FF8" w:rsidRDefault="0003032C" w:rsidP="0003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AB35F6" w14:textId="57EC4E06" w:rsidR="0003032C" w:rsidRPr="00055FF8" w:rsidRDefault="00E43333" w:rsidP="0003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C41E613" w14:textId="77777777" w:rsidR="0003032C" w:rsidRPr="00055FF8" w:rsidRDefault="0003032C" w:rsidP="0003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</w:tcPr>
          <w:p w14:paraId="27243A39" w14:textId="7846A0A4" w:rsidR="0003032C" w:rsidRPr="00055FF8" w:rsidRDefault="00E43333" w:rsidP="0003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8A1B25" w:rsidRPr="00055FF8" w14:paraId="31106AB7" w14:textId="77777777" w:rsidTr="00BD3506">
        <w:trPr>
          <w:trHeight w:val="146"/>
          <w:tblHeader/>
        </w:trPr>
        <w:tc>
          <w:tcPr>
            <w:tcW w:w="4410" w:type="dxa"/>
            <w:vAlign w:val="bottom"/>
          </w:tcPr>
          <w:p w14:paraId="5EEBAB90" w14:textId="77777777" w:rsidR="008A1B25" w:rsidRPr="00055FF8" w:rsidRDefault="008A1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43" w:type="dxa"/>
            <w:gridSpan w:val="7"/>
          </w:tcPr>
          <w:p w14:paraId="1221ADAC" w14:textId="77777777" w:rsidR="008A1B25" w:rsidRPr="00055FF8" w:rsidRDefault="008A1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055FF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8A1B25" w:rsidRPr="00055FF8" w14:paraId="4A97197F" w14:textId="77777777" w:rsidTr="00BD3506">
        <w:tc>
          <w:tcPr>
            <w:tcW w:w="4410" w:type="dxa"/>
            <w:vAlign w:val="bottom"/>
          </w:tcPr>
          <w:p w14:paraId="5DDAB00B" w14:textId="77777777" w:rsidR="008A1B25" w:rsidRPr="00055FF8" w:rsidRDefault="008A1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29A06D5D" w14:textId="77777777" w:rsidR="008A1B25" w:rsidRPr="00055FF8" w:rsidRDefault="008A1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A905AAF" w14:textId="77777777" w:rsidR="008A1B25" w:rsidRPr="00055FF8" w:rsidRDefault="008A1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891" w:type="dxa"/>
          </w:tcPr>
          <w:p w14:paraId="5EF3B381" w14:textId="77777777" w:rsidR="008A1B25" w:rsidRPr="00055FF8" w:rsidRDefault="008A1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463A4417" w14:textId="77777777" w:rsidR="008A1B25" w:rsidRPr="00055FF8" w:rsidRDefault="008A1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452F33B" w14:textId="77777777" w:rsidR="008A1B25" w:rsidRPr="00055FF8" w:rsidRDefault="008A1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4A0636" w14:textId="77777777" w:rsidR="008A1B25" w:rsidRPr="00055FF8" w:rsidRDefault="008A1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5BDD0F0C" w14:textId="77777777" w:rsidR="008A1B25" w:rsidRPr="00055FF8" w:rsidRDefault="008A1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</w:tr>
      <w:tr w:rsidR="00DC0927" w:rsidRPr="00055FF8" w14:paraId="35B63A5F" w14:textId="77777777" w:rsidTr="00BD3506">
        <w:tc>
          <w:tcPr>
            <w:tcW w:w="4410" w:type="dxa"/>
            <w:vAlign w:val="bottom"/>
          </w:tcPr>
          <w:p w14:paraId="6EA1C645" w14:textId="77777777" w:rsidR="007C5F90" w:rsidRDefault="0011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เปลี่ยนแปลงสัดส่วน</w:t>
            </w:r>
            <w:r w:rsidR="00DC0927"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</w:t>
            </w:r>
            <w:r w:rsidR="00DC0927"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</w:t>
            </w:r>
            <w:r w:rsidR="00DC0927"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DC0927"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ไพร์ม</w:t>
            </w:r>
            <w:r w:rsidR="00DC0927"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DC0927"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สตีล</w:t>
            </w:r>
            <w:r w:rsidR="00DC0927"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7C5F90">
              <w:rPr>
                <w:rFonts w:asciiTheme="majorBidi" w:hAnsiTheme="majorBidi" w:cs="Angsana New"/>
                <w:sz w:val="30"/>
                <w:szCs w:val="30"/>
              </w:rPr>
              <w:t xml:space="preserve">    </w:t>
            </w:r>
          </w:p>
          <w:p w14:paraId="17E4FE76" w14:textId="626D925C" w:rsidR="00DC0927" w:rsidRPr="00055FF8" w:rsidRDefault="007C5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 xml:space="preserve">   </w:t>
            </w:r>
            <w:r w:rsidR="00DC0927"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มิลล์</w:t>
            </w:r>
            <w:r w:rsidR="00DC0927"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DC0927"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990" w:type="dxa"/>
          </w:tcPr>
          <w:p w14:paraId="4702B767" w14:textId="3DA3E592" w:rsidR="00DC0927" w:rsidRPr="008B30B9" w:rsidRDefault="00C963F2" w:rsidP="008B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4"/>
              </w:tabs>
              <w:spacing w:line="240" w:lineRule="auto"/>
              <w:ind w:right="-4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B30B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115944" w:rsidRPr="008B30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310BA" w:rsidRPr="008B30B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B3945" w:rsidRPr="008B30B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,0</w:t>
            </w:r>
            <w:r w:rsidR="002310BA" w:rsidRPr="008B30B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</w:t>
            </w:r>
            <w:r w:rsidR="00115944" w:rsidRPr="008B30B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4E42CFA5" w14:textId="77777777" w:rsidR="00DC0927" w:rsidRPr="008B30B9" w:rsidRDefault="00DC0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91" w:type="dxa"/>
          </w:tcPr>
          <w:p w14:paraId="7424D5FD" w14:textId="447289ED" w:rsidR="00DC0927" w:rsidRPr="008B30B9" w:rsidRDefault="00DC0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30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323E13" w14:textId="77777777" w:rsidR="00DC0927" w:rsidRPr="008B30B9" w:rsidRDefault="00DC0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56843FC9" w14:textId="48D9766B" w:rsidR="00DC0927" w:rsidRPr="008B30B9" w:rsidRDefault="00115944" w:rsidP="008B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30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310BA" w:rsidRPr="008B30B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B3945" w:rsidRPr="008B30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310BA" w:rsidRPr="008B30B9">
              <w:rPr>
                <w:rFonts w:asciiTheme="majorBidi" w:hAnsiTheme="majorBidi" w:cstheme="majorBidi"/>
                <w:sz w:val="30"/>
                <w:szCs w:val="30"/>
              </w:rPr>
              <w:t>510</w:t>
            </w:r>
            <w:r w:rsidRPr="008B30B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A8FD68A" w14:textId="77777777" w:rsidR="00DC0927" w:rsidRPr="00055FF8" w:rsidRDefault="00DC0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6B2641C6" w14:textId="79223272" w:rsidR="00DC0927" w:rsidRDefault="00DC0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443F1D" w:rsidRPr="00055FF8" w14:paraId="394B5E6B" w14:textId="77777777" w:rsidTr="00BD3506">
        <w:tc>
          <w:tcPr>
            <w:tcW w:w="4410" w:type="dxa"/>
            <w:vAlign w:val="bottom"/>
          </w:tcPr>
          <w:p w14:paraId="1A2F43E1" w14:textId="77777777" w:rsidR="001A402A" w:rsidRDefault="00CD5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="Angsana New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ซื้อเงินลงทุนใน</w:t>
            </w: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เอเซีย โมเดิร์น </w:t>
            </w:r>
            <w:r w:rsidR="007D037C">
              <w:rPr>
                <w:rFonts w:asciiTheme="majorBidi" w:hAnsiTheme="majorBidi" w:cs="Angsana New" w:hint="cs"/>
                <w:sz w:val="30"/>
                <w:szCs w:val="30"/>
                <w:cs/>
              </w:rPr>
              <w:t>คอนส</w:t>
            </w:r>
            <w:r w:rsidR="0063336E">
              <w:rPr>
                <w:rFonts w:asciiTheme="majorBidi" w:hAnsiTheme="majorBidi" w:cs="Angsana New" w:hint="cs"/>
                <w:sz w:val="30"/>
                <w:szCs w:val="30"/>
                <w:cs/>
              </w:rPr>
              <w:t>ตรัคชั</w:t>
            </w:r>
            <w:r w:rsidR="004B354C">
              <w:rPr>
                <w:rFonts w:asciiTheme="majorBidi" w:hAnsiTheme="majorBidi" w:cs="Angsana New" w:hint="cs"/>
                <w:sz w:val="30"/>
                <w:szCs w:val="30"/>
                <w:cs/>
              </w:rPr>
              <w:t>่น</w:t>
            </w:r>
          </w:p>
          <w:p w14:paraId="457F9539" w14:textId="4B22CEEF" w:rsidR="00443F1D" w:rsidRDefault="001A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</w:t>
            </w:r>
            <w:r w:rsidR="004B354C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แอนด์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เอ็นจิเนียริ่ง จำกัด</w:t>
            </w:r>
          </w:p>
        </w:tc>
        <w:tc>
          <w:tcPr>
            <w:tcW w:w="990" w:type="dxa"/>
          </w:tcPr>
          <w:p w14:paraId="4A8C92E2" w14:textId="32561171" w:rsidR="00443F1D" w:rsidRDefault="00AB3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7,500</w:t>
            </w:r>
          </w:p>
        </w:tc>
        <w:tc>
          <w:tcPr>
            <w:tcW w:w="270" w:type="dxa"/>
          </w:tcPr>
          <w:p w14:paraId="0DEBC684" w14:textId="77777777" w:rsidR="00443F1D" w:rsidRPr="00055FF8" w:rsidRDefault="0044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91" w:type="dxa"/>
          </w:tcPr>
          <w:p w14:paraId="292B6456" w14:textId="6266D1CC" w:rsidR="00443F1D" w:rsidRDefault="00AB3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B4FB6E" w14:textId="77777777" w:rsidR="00443F1D" w:rsidRPr="00055FF8" w:rsidRDefault="0044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3A1E69AD" w14:textId="7B358910" w:rsidR="00443F1D" w:rsidRDefault="00AB3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7,500</w:t>
            </w:r>
          </w:p>
        </w:tc>
        <w:tc>
          <w:tcPr>
            <w:tcW w:w="270" w:type="dxa"/>
          </w:tcPr>
          <w:p w14:paraId="3BC8ECF6" w14:textId="77777777" w:rsidR="00443F1D" w:rsidRPr="00055FF8" w:rsidRDefault="0044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263779E0" w14:textId="585118A4" w:rsidR="00443F1D" w:rsidRDefault="00AB3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443F1D" w:rsidRPr="00055FF8" w14:paraId="68994B4F" w14:textId="77777777" w:rsidTr="00BD3506">
        <w:tc>
          <w:tcPr>
            <w:tcW w:w="4410" w:type="dxa"/>
            <w:vAlign w:val="bottom"/>
          </w:tcPr>
          <w:p w14:paraId="170ECC20" w14:textId="38D26B52" w:rsidR="00443F1D" w:rsidRPr="00B02B7B" w:rsidRDefault="001A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="Angsana New"/>
                <w:spacing w:val="-10"/>
                <w:sz w:val="30"/>
                <w:szCs w:val="30"/>
                <w:cs/>
              </w:rPr>
            </w:pPr>
            <w:r w:rsidRPr="00B02B7B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ซื้อเงินลงทุนใน</w:t>
            </w:r>
            <w:r w:rsidRPr="00B02B7B">
              <w:rPr>
                <w:rFonts w:asciiTheme="majorBidi" w:hAnsiTheme="majorBidi" w:cs="Angsana New" w:hint="cs"/>
                <w:spacing w:val="-10"/>
                <w:sz w:val="30"/>
                <w:szCs w:val="30"/>
                <w:cs/>
              </w:rPr>
              <w:t>บริษัท</w:t>
            </w:r>
            <w:r w:rsidRPr="00B02B7B">
              <w:rPr>
                <w:rFonts w:asciiTheme="majorBidi" w:hAnsiTheme="majorBidi" w:cs="Angsana New"/>
                <w:spacing w:val="-10"/>
                <w:sz w:val="30"/>
                <w:szCs w:val="30"/>
                <w:cs/>
              </w:rPr>
              <w:t xml:space="preserve"> </w:t>
            </w:r>
            <w:r w:rsidRPr="00B02B7B">
              <w:rPr>
                <w:rFonts w:asciiTheme="majorBidi" w:hAnsiTheme="majorBidi" w:cs="Angsana New" w:hint="cs"/>
                <w:spacing w:val="-10"/>
                <w:sz w:val="30"/>
                <w:szCs w:val="30"/>
                <w:cs/>
              </w:rPr>
              <w:t xml:space="preserve">เอเซีย โมเดิร์น </w:t>
            </w:r>
            <w:r w:rsidR="004B0404" w:rsidRPr="00B02B7B">
              <w:rPr>
                <w:rFonts w:asciiTheme="majorBidi" w:hAnsiTheme="majorBidi" w:cs="Angsana New" w:hint="cs"/>
                <w:spacing w:val="-10"/>
                <w:sz w:val="30"/>
                <w:szCs w:val="30"/>
                <w:cs/>
              </w:rPr>
              <w:t>สตีล บิลล์ดิ้ง จำกัด</w:t>
            </w:r>
          </w:p>
        </w:tc>
        <w:tc>
          <w:tcPr>
            <w:tcW w:w="990" w:type="dxa"/>
          </w:tcPr>
          <w:p w14:paraId="2DB99E40" w14:textId="20E21137" w:rsidR="00443F1D" w:rsidRPr="009638B5" w:rsidRDefault="00792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10,225</w:t>
            </w:r>
          </w:p>
        </w:tc>
        <w:tc>
          <w:tcPr>
            <w:tcW w:w="270" w:type="dxa"/>
          </w:tcPr>
          <w:p w14:paraId="44F8C0AF" w14:textId="77777777" w:rsidR="00443F1D" w:rsidRPr="00055FF8" w:rsidRDefault="0044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91" w:type="dxa"/>
          </w:tcPr>
          <w:p w14:paraId="1604E5B3" w14:textId="391D932D" w:rsidR="00443F1D" w:rsidRDefault="00963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ECBBA0" w14:textId="77777777" w:rsidR="00443F1D" w:rsidRPr="00055FF8" w:rsidRDefault="0044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18E6BA6D" w14:textId="790CEC50" w:rsidR="00443F1D" w:rsidRDefault="00792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10,225</w:t>
            </w:r>
          </w:p>
        </w:tc>
        <w:tc>
          <w:tcPr>
            <w:tcW w:w="270" w:type="dxa"/>
          </w:tcPr>
          <w:p w14:paraId="668A9E25" w14:textId="77777777" w:rsidR="00443F1D" w:rsidRPr="00055FF8" w:rsidRDefault="0044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6EE1D445" w14:textId="1C5B2D04" w:rsidR="00443F1D" w:rsidRDefault="00963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</w:tbl>
    <w:p w14:paraId="4414102E" w14:textId="77777777" w:rsidR="006455E8" w:rsidRPr="00CF48B7" w:rsidRDefault="006455E8" w:rsidP="008A1B2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Theme="majorBidi" w:hAnsiTheme="majorBidi" w:cstheme="majorBidi"/>
          <w:spacing w:val="-6"/>
          <w:sz w:val="30"/>
          <w:szCs w:val="30"/>
          <w:highlight w:val="yellow"/>
        </w:rPr>
      </w:pPr>
    </w:p>
    <w:p w14:paraId="5A8AF196" w14:textId="0FF33CB4" w:rsidR="001C7D0E" w:rsidRDefault="00FE36B0" w:rsidP="0015743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A232A3">
        <w:rPr>
          <w:rFonts w:asciiTheme="majorBidi" w:hAnsiTheme="majorBidi" w:cstheme="majorBidi" w:hint="cs"/>
          <w:spacing w:val="-6"/>
          <w:sz w:val="30"/>
          <w:szCs w:val="30"/>
          <w:cs/>
        </w:rPr>
        <w:t>ตารางต่อไปนี้สรุปข้อมูลทางการเงินของบริษัทร่วมซึ่งนำเสนออยู่ในงบการเงินของบริษัทร่วม</w:t>
      </w:r>
      <w:r w:rsidRPr="00A232A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A232A3">
        <w:rPr>
          <w:rFonts w:asciiTheme="majorBidi" w:hAnsiTheme="majorBidi" w:cstheme="majorBidi" w:hint="cs"/>
          <w:spacing w:val="-6"/>
          <w:sz w:val="30"/>
          <w:szCs w:val="30"/>
          <w:cs/>
        </w:rPr>
        <w:t>ปรับปรุงด้วยการปรับมูลค่ายุติธรรม</w:t>
      </w:r>
      <w:r w:rsidRPr="00A232A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A232A3">
        <w:rPr>
          <w:rFonts w:asciiTheme="majorBidi" w:hAnsiTheme="majorBidi" w:cstheme="majorBidi" w:hint="cs"/>
          <w:spacing w:val="-6"/>
          <w:sz w:val="30"/>
          <w:szCs w:val="30"/>
          <w:cs/>
        </w:rPr>
        <w:t>ณ</w:t>
      </w:r>
      <w:r w:rsidRPr="00A232A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A232A3">
        <w:rPr>
          <w:rFonts w:asciiTheme="majorBidi" w:hAnsiTheme="majorBidi" w:cstheme="majorBidi" w:hint="cs"/>
          <w:spacing w:val="-6"/>
          <w:sz w:val="30"/>
          <w:szCs w:val="30"/>
          <w:cs/>
        </w:rPr>
        <w:t>วันที่ซื้อ</w:t>
      </w:r>
      <w:r w:rsidRPr="00A232A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A232A3">
        <w:rPr>
          <w:rFonts w:asciiTheme="majorBidi" w:hAnsiTheme="majorBidi" w:cstheme="majorBidi" w:hint="cs"/>
          <w:spacing w:val="-6"/>
          <w:sz w:val="30"/>
          <w:szCs w:val="30"/>
          <w:cs/>
        </w:rPr>
        <w:t>และความแตกต่างของนโยบายการบัญชี</w:t>
      </w:r>
      <w:r w:rsidRPr="00A232A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A232A3">
        <w:rPr>
          <w:rFonts w:asciiTheme="majorBidi" w:hAnsiTheme="majorBidi" w:cstheme="majorBidi" w:hint="cs"/>
          <w:spacing w:val="-6"/>
          <w:sz w:val="30"/>
          <w:szCs w:val="30"/>
          <w:cs/>
        </w:rPr>
        <w:t>การกระทบยอดรายการระหว่างข้อมูลทางการเงิน</w:t>
      </w:r>
      <w:r w:rsidR="007B75A9" w:rsidRPr="00A232A3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A232A3">
        <w:rPr>
          <w:rFonts w:asciiTheme="majorBidi" w:hAnsiTheme="majorBidi" w:cstheme="majorBidi" w:hint="cs"/>
          <w:spacing w:val="-6"/>
          <w:sz w:val="30"/>
          <w:szCs w:val="30"/>
          <w:cs/>
        </w:rPr>
        <w:t>โดยสรุปดังกล่าวกับมูลค่าตามบัญชีของส่วนได้เสียของกลุ่มบริษัทใน</w:t>
      </w:r>
      <w:r w:rsidR="00D25C3B" w:rsidRPr="00A232A3">
        <w:rPr>
          <w:rFonts w:asciiTheme="majorBidi" w:hAnsiTheme="majorBidi" w:cstheme="majorBidi" w:hint="cs"/>
          <w:spacing w:val="-6"/>
          <w:sz w:val="30"/>
          <w:szCs w:val="30"/>
          <w:cs/>
        </w:rPr>
        <w:t>บริษัทร่วม</w:t>
      </w:r>
      <w:r w:rsidR="00FF5A8D" w:rsidRPr="00A232A3">
        <w:rPr>
          <w:rFonts w:asciiTheme="majorBidi" w:hAnsiTheme="majorBidi" w:cstheme="majorBidi" w:hint="cs"/>
          <w:spacing w:val="-6"/>
          <w:sz w:val="30"/>
          <w:szCs w:val="30"/>
          <w:cs/>
        </w:rPr>
        <w:t>นี้</w:t>
      </w:r>
    </w:p>
    <w:p w14:paraId="14713084" w14:textId="77777777" w:rsidR="00D72ED9" w:rsidRDefault="00D72ED9" w:rsidP="0015743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tbl>
      <w:tblPr>
        <w:tblW w:w="922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63"/>
        <w:gridCol w:w="1323"/>
        <w:gridCol w:w="228"/>
        <w:gridCol w:w="1302"/>
        <w:gridCol w:w="6"/>
      </w:tblGrid>
      <w:tr w:rsidR="001C7D0E" w:rsidRPr="00055FF8" w14:paraId="5C433AFA" w14:textId="77777777" w:rsidTr="00A233FF">
        <w:trPr>
          <w:gridAfter w:val="1"/>
          <w:wAfter w:w="6" w:type="dxa"/>
          <w:cantSplit/>
          <w:tblHeader/>
        </w:trPr>
        <w:tc>
          <w:tcPr>
            <w:tcW w:w="6363" w:type="dxa"/>
          </w:tcPr>
          <w:p w14:paraId="36FD1256" w14:textId="77777777" w:rsidR="001C7D0E" w:rsidRPr="00055FF8" w:rsidRDefault="001C7D0E" w:rsidP="00ED5E6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53" w:type="dxa"/>
            <w:gridSpan w:val="3"/>
            <w:vAlign w:val="bottom"/>
          </w:tcPr>
          <w:p w14:paraId="25B5476C" w14:textId="6C64B4E0" w:rsidR="001C7D0E" w:rsidRPr="00055FF8" w:rsidRDefault="001C7D0E" w:rsidP="00ED5E6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บริษัทร่วม </w:t>
            </w:r>
          </w:p>
        </w:tc>
      </w:tr>
      <w:tr w:rsidR="001C7D0E" w:rsidRPr="00055FF8" w14:paraId="6BAD269E" w14:textId="77777777" w:rsidTr="00A233FF">
        <w:trPr>
          <w:cantSplit/>
          <w:tblHeader/>
        </w:trPr>
        <w:tc>
          <w:tcPr>
            <w:tcW w:w="6363" w:type="dxa"/>
          </w:tcPr>
          <w:p w14:paraId="1A3A6AE7" w14:textId="77777777" w:rsidR="001C7D0E" w:rsidRPr="00055FF8" w:rsidRDefault="001C7D0E" w:rsidP="00ED5E6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323" w:type="dxa"/>
            <w:vAlign w:val="bottom"/>
          </w:tcPr>
          <w:p w14:paraId="4E23F0D7" w14:textId="00DD1EA4" w:rsidR="001C7D0E" w:rsidRPr="00055FF8" w:rsidRDefault="00E43333" w:rsidP="00ED5E6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228" w:type="dxa"/>
            <w:vAlign w:val="bottom"/>
          </w:tcPr>
          <w:p w14:paraId="53DB488A" w14:textId="77777777" w:rsidR="001C7D0E" w:rsidRPr="00055FF8" w:rsidRDefault="001C7D0E" w:rsidP="00ED5E6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08" w:type="dxa"/>
            <w:gridSpan w:val="2"/>
            <w:vAlign w:val="bottom"/>
          </w:tcPr>
          <w:p w14:paraId="1E7AA735" w14:textId="20BDF944" w:rsidR="001C7D0E" w:rsidRPr="00055FF8" w:rsidRDefault="00E43333" w:rsidP="00ED5E64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</w:rPr>
              <w:t>2567</w:t>
            </w:r>
          </w:p>
        </w:tc>
      </w:tr>
      <w:tr w:rsidR="002F2799" w:rsidRPr="00055FF8" w14:paraId="3F823EA5" w14:textId="77777777" w:rsidTr="00A233FF">
        <w:trPr>
          <w:gridAfter w:val="1"/>
          <w:wAfter w:w="6" w:type="dxa"/>
          <w:cantSplit/>
          <w:tblHeader/>
        </w:trPr>
        <w:tc>
          <w:tcPr>
            <w:tcW w:w="6363" w:type="dxa"/>
          </w:tcPr>
          <w:p w14:paraId="27215434" w14:textId="77777777" w:rsidR="002F2799" w:rsidRPr="00055FF8" w:rsidRDefault="002F2799" w:rsidP="00ED5E6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853" w:type="dxa"/>
            <w:gridSpan w:val="3"/>
            <w:vAlign w:val="bottom"/>
          </w:tcPr>
          <w:p w14:paraId="37FB81D7" w14:textId="4AC98A11" w:rsidR="002F2799" w:rsidRPr="00055FF8" w:rsidRDefault="002F2799" w:rsidP="00ED5E64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</w:rPr>
              <w:t>(</w:t>
            </w:r>
            <w:r w:rsidR="00E974F6" w:rsidRPr="00055FF8">
              <w:rPr>
                <w:rFonts w:asciiTheme="majorBidi" w:hAnsiTheme="majorBidi" w:cstheme="majorBidi" w:hint="cs"/>
                <w:b w:val="0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55FF8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E0899" w:rsidRPr="00055FF8" w14:paraId="33B3745E" w14:textId="77777777" w:rsidTr="00A233FF">
        <w:trPr>
          <w:cantSplit/>
        </w:trPr>
        <w:tc>
          <w:tcPr>
            <w:tcW w:w="6363" w:type="dxa"/>
          </w:tcPr>
          <w:p w14:paraId="6A520806" w14:textId="77777777" w:rsidR="001E0899" w:rsidRPr="00055FF8" w:rsidRDefault="001E0899" w:rsidP="001E089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401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323" w:type="dxa"/>
          </w:tcPr>
          <w:p w14:paraId="680AB55B" w14:textId="501A6A0D" w:rsidR="001E0899" w:rsidRPr="00B247AE" w:rsidRDefault="003E1068" w:rsidP="001E089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1068">
              <w:rPr>
                <w:rFonts w:asciiTheme="majorBidi" w:hAnsiTheme="majorBidi" w:cstheme="majorBidi"/>
                <w:sz w:val="30"/>
                <w:szCs w:val="30"/>
              </w:rPr>
              <w:t>4,921,017</w:t>
            </w:r>
          </w:p>
        </w:tc>
        <w:tc>
          <w:tcPr>
            <w:tcW w:w="228" w:type="dxa"/>
          </w:tcPr>
          <w:p w14:paraId="7DDC4277" w14:textId="77777777" w:rsidR="001E0899" w:rsidRPr="00055FF8" w:rsidRDefault="001E0899" w:rsidP="001E089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8" w:type="dxa"/>
            <w:gridSpan w:val="2"/>
          </w:tcPr>
          <w:p w14:paraId="05EECA57" w14:textId="2DF401E0" w:rsidR="001E0899" w:rsidRPr="00055FF8" w:rsidRDefault="001E0899" w:rsidP="001E0899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5,188,996</w:t>
            </w:r>
          </w:p>
        </w:tc>
      </w:tr>
      <w:tr w:rsidR="001E0899" w:rsidRPr="00055FF8" w14:paraId="39DEA82C" w14:textId="77777777" w:rsidTr="00A233FF">
        <w:trPr>
          <w:cantSplit/>
        </w:trPr>
        <w:tc>
          <w:tcPr>
            <w:tcW w:w="6363" w:type="dxa"/>
          </w:tcPr>
          <w:p w14:paraId="06841C62" w14:textId="2C85C6CE" w:rsidR="001E0899" w:rsidRPr="00055FF8" w:rsidRDefault="001E0899" w:rsidP="001E089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กำไร 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จากการดำเนินงานอย่างต่อเนื่อง</w:t>
            </w:r>
          </w:p>
        </w:tc>
        <w:tc>
          <w:tcPr>
            <w:tcW w:w="1323" w:type="dxa"/>
          </w:tcPr>
          <w:p w14:paraId="1541941A" w14:textId="2C7EC657" w:rsidR="001E0899" w:rsidRPr="00CA4640" w:rsidRDefault="003E1068" w:rsidP="001E089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10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22,052</w:t>
            </w:r>
          </w:p>
        </w:tc>
        <w:tc>
          <w:tcPr>
            <w:tcW w:w="228" w:type="dxa"/>
          </w:tcPr>
          <w:p w14:paraId="0FDB5B47" w14:textId="77777777" w:rsidR="001E0899" w:rsidRPr="00055FF8" w:rsidRDefault="001E0899" w:rsidP="001E089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8" w:type="dxa"/>
            <w:gridSpan w:val="2"/>
          </w:tcPr>
          <w:p w14:paraId="6D495E40" w14:textId="54BBB375" w:rsidR="001E0899" w:rsidRPr="00055FF8" w:rsidRDefault="001E0899" w:rsidP="001E0899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2,895</w:t>
            </w:r>
          </w:p>
        </w:tc>
      </w:tr>
      <w:tr w:rsidR="001E0899" w:rsidRPr="00055FF8" w14:paraId="3B78B575" w14:textId="77777777" w:rsidTr="00A233FF">
        <w:trPr>
          <w:cantSplit/>
        </w:trPr>
        <w:tc>
          <w:tcPr>
            <w:tcW w:w="6363" w:type="dxa"/>
          </w:tcPr>
          <w:p w14:paraId="244498BE" w14:textId="14AF9E88" w:rsidR="001E0899" w:rsidRPr="00055FF8" w:rsidRDefault="001E0899" w:rsidP="001E089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76A48936" w14:textId="76755375" w:rsidR="001E0899" w:rsidRPr="00CA4640" w:rsidRDefault="0065797D" w:rsidP="00A87BA2">
            <w:pPr>
              <w:pStyle w:val="acctfourfigures"/>
              <w:tabs>
                <w:tab w:val="clear" w:pos="765"/>
                <w:tab w:val="left" w:pos="919"/>
                <w:tab w:val="left" w:pos="1096"/>
              </w:tabs>
              <w:spacing w:line="240" w:lineRule="auto"/>
              <w:ind w:left="-83" w:right="-47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A87BA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5,972)</w:t>
            </w:r>
          </w:p>
        </w:tc>
        <w:tc>
          <w:tcPr>
            <w:tcW w:w="228" w:type="dxa"/>
          </w:tcPr>
          <w:p w14:paraId="2130D4CE" w14:textId="77777777" w:rsidR="001E0899" w:rsidRPr="00055FF8" w:rsidRDefault="001E0899" w:rsidP="001E089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8" w:type="dxa"/>
            <w:gridSpan w:val="2"/>
            <w:tcBorders>
              <w:bottom w:val="single" w:sz="4" w:space="0" w:color="auto"/>
            </w:tcBorders>
          </w:tcPr>
          <w:p w14:paraId="6960A3CC" w14:textId="1FB1C115" w:rsidR="001E0899" w:rsidRPr="00055FF8" w:rsidRDefault="001E0899" w:rsidP="001E0899">
            <w:pPr>
              <w:pStyle w:val="acctfourfigures"/>
              <w:tabs>
                <w:tab w:val="clear" w:pos="765"/>
                <w:tab w:val="decimal" w:pos="465"/>
                <w:tab w:val="decimal" w:pos="760"/>
              </w:tabs>
              <w:spacing w:line="240" w:lineRule="auto"/>
              <w:ind w:left="-83" w:right="137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1E0899" w:rsidRPr="00055FF8" w14:paraId="3DC3E990" w14:textId="77777777" w:rsidTr="00A233FF">
        <w:trPr>
          <w:cantSplit/>
        </w:trPr>
        <w:tc>
          <w:tcPr>
            <w:tcW w:w="6363" w:type="dxa"/>
          </w:tcPr>
          <w:p w14:paraId="33267736" w14:textId="3BA108D1" w:rsidR="001E0899" w:rsidRPr="00055FF8" w:rsidRDefault="001E0899" w:rsidP="001E089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กำไรขาดทุน</w:t>
            </w: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เบ็ดเสร็จรวม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 xml:space="preserve">100) 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65B8220A" w14:textId="5C470510" w:rsidR="001E0899" w:rsidRPr="00CA4640" w:rsidRDefault="0090069D" w:rsidP="001E089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16,08</w:t>
            </w:r>
            <w:r w:rsidR="00281AC5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28" w:type="dxa"/>
          </w:tcPr>
          <w:p w14:paraId="63FEC826" w14:textId="77777777" w:rsidR="001E0899" w:rsidRPr="00055FF8" w:rsidRDefault="001E0899" w:rsidP="001E089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5156EF" w14:textId="69358309" w:rsidR="001E0899" w:rsidRPr="00055FF8" w:rsidRDefault="001E0899" w:rsidP="001E0899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2,895</w:t>
            </w:r>
          </w:p>
        </w:tc>
      </w:tr>
      <w:tr w:rsidR="001E0899" w:rsidRPr="00055FF8" w14:paraId="6BFCD444" w14:textId="77777777" w:rsidTr="00A233FF">
        <w:trPr>
          <w:cantSplit/>
        </w:trPr>
        <w:tc>
          <w:tcPr>
            <w:tcW w:w="6363" w:type="dxa"/>
            <w:vAlign w:val="bottom"/>
          </w:tcPr>
          <w:p w14:paraId="1FE41600" w14:textId="79454268" w:rsidR="001E0899" w:rsidRPr="00055FF8" w:rsidRDefault="001E0899" w:rsidP="001E089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กำไรขาดทุน</w:t>
            </w: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เบ็ดเสร็จรวมตามส่วนได้เสียของกลุ่มบริษัท</w:t>
            </w:r>
          </w:p>
        </w:tc>
        <w:tc>
          <w:tcPr>
            <w:tcW w:w="1323" w:type="dxa"/>
            <w:tcBorders>
              <w:top w:val="single" w:sz="4" w:space="0" w:color="auto"/>
            </w:tcBorders>
            <w:vAlign w:val="bottom"/>
          </w:tcPr>
          <w:p w14:paraId="0C2CCBEE" w14:textId="64EA04B9" w:rsidR="001E0899" w:rsidRPr="00055FF8" w:rsidRDefault="00D142C1" w:rsidP="001E089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142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10,277</w:t>
            </w:r>
          </w:p>
        </w:tc>
        <w:tc>
          <w:tcPr>
            <w:tcW w:w="228" w:type="dxa"/>
          </w:tcPr>
          <w:p w14:paraId="2D981957" w14:textId="77777777" w:rsidR="001E0899" w:rsidRPr="00055FF8" w:rsidRDefault="001E0899" w:rsidP="001E089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</w:tcBorders>
            <w:vAlign w:val="bottom"/>
          </w:tcPr>
          <w:p w14:paraId="3F10FB11" w14:textId="687763EA" w:rsidR="001E0899" w:rsidRPr="00055FF8" w:rsidRDefault="001E0899" w:rsidP="001E0899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1,317</w:t>
            </w:r>
          </w:p>
        </w:tc>
      </w:tr>
      <w:tr w:rsidR="001E0899" w:rsidRPr="00055FF8" w14:paraId="5D4CD1A5" w14:textId="77777777" w:rsidTr="00A233FF">
        <w:trPr>
          <w:cantSplit/>
        </w:trPr>
        <w:tc>
          <w:tcPr>
            <w:tcW w:w="6363" w:type="dxa"/>
            <w:vAlign w:val="bottom"/>
          </w:tcPr>
          <w:p w14:paraId="3362A6FD" w14:textId="695812B8" w:rsidR="001E0899" w:rsidRPr="00055FF8" w:rsidRDefault="001E0899" w:rsidP="001E0899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การตัด</w:t>
            </w:r>
            <w:r w:rsidRPr="00055FF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(ขาดทุน)</w:t>
            </w:r>
            <w:r w:rsidRPr="00055FF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ระหว่างกันที่ยังไม่ได้รับรู้จากการขายแบบ </w:t>
            </w:r>
          </w:p>
          <w:p w14:paraId="5D6830C8" w14:textId="3BE3F60A" w:rsidR="001E0899" w:rsidRPr="00055FF8" w:rsidRDefault="001E0899" w:rsidP="001E0899">
            <w:pPr>
              <w:spacing w:line="240" w:lineRule="auto"/>
              <w:ind w:left="10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downstream </w:t>
            </w:r>
            <w:r w:rsidRPr="00055FF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และ </w:t>
            </w:r>
            <w:r w:rsidRPr="00055FF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upstream</w:t>
            </w:r>
          </w:p>
        </w:tc>
        <w:tc>
          <w:tcPr>
            <w:tcW w:w="1323" w:type="dxa"/>
            <w:vAlign w:val="bottom"/>
          </w:tcPr>
          <w:p w14:paraId="01246112" w14:textId="3E50B405" w:rsidR="001E0899" w:rsidRPr="00CA4640" w:rsidRDefault="00A8140F" w:rsidP="001A1140">
            <w:pPr>
              <w:pStyle w:val="acctfourfigures"/>
              <w:tabs>
                <w:tab w:val="clear" w:pos="765"/>
                <w:tab w:val="left" w:pos="1084"/>
              </w:tabs>
              <w:spacing w:line="240" w:lineRule="auto"/>
              <w:ind w:left="-83" w:right="-43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D142C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7,477)</w:t>
            </w:r>
          </w:p>
        </w:tc>
        <w:tc>
          <w:tcPr>
            <w:tcW w:w="228" w:type="dxa"/>
          </w:tcPr>
          <w:p w14:paraId="6BAC9F0B" w14:textId="77777777" w:rsidR="001E0899" w:rsidRPr="00055FF8" w:rsidRDefault="001E0899" w:rsidP="00CA46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-48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08" w:type="dxa"/>
            <w:gridSpan w:val="2"/>
            <w:vAlign w:val="bottom"/>
          </w:tcPr>
          <w:p w14:paraId="585E48FB" w14:textId="1F924E97" w:rsidR="001E0899" w:rsidRPr="00055FF8" w:rsidRDefault="001E0899" w:rsidP="001E0899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(7,330)</w:t>
            </w:r>
          </w:p>
        </w:tc>
      </w:tr>
      <w:tr w:rsidR="001E0899" w:rsidRPr="00055FF8" w14:paraId="1999329F" w14:textId="77777777" w:rsidTr="00A233FF">
        <w:trPr>
          <w:cantSplit/>
        </w:trPr>
        <w:tc>
          <w:tcPr>
            <w:tcW w:w="6363" w:type="dxa"/>
          </w:tcPr>
          <w:p w14:paraId="67137E4E" w14:textId="77777777" w:rsidR="001E0899" w:rsidRPr="00055FF8" w:rsidRDefault="001E0899" w:rsidP="001E089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71E16E98" w14:textId="51334EFE" w:rsidR="001E0899" w:rsidRPr="00F72330" w:rsidRDefault="00162FD9" w:rsidP="00654DD6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2,800</w:t>
            </w:r>
          </w:p>
        </w:tc>
        <w:tc>
          <w:tcPr>
            <w:tcW w:w="228" w:type="dxa"/>
          </w:tcPr>
          <w:p w14:paraId="705CAB83" w14:textId="77777777" w:rsidR="001E0899" w:rsidRPr="00CA4640" w:rsidRDefault="001E0899" w:rsidP="00CA46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-48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E2CA8D1" w14:textId="3A12148B" w:rsidR="001E0899" w:rsidRPr="00055FF8" w:rsidRDefault="001E0899" w:rsidP="001E0899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(6,013)</w:t>
            </w:r>
          </w:p>
        </w:tc>
      </w:tr>
    </w:tbl>
    <w:p w14:paraId="5F18594B" w14:textId="77777777" w:rsidR="00317A85" w:rsidRDefault="00317A85">
      <w:r>
        <w:br w:type="page"/>
      </w:r>
    </w:p>
    <w:tbl>
      <w:tblPr>
        <w:tblW w:w="922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63"/>
        <w:gridCol w:w="1323"/>
        <w:gridCol w:w="228"/>
        <w:gridCol w:w="1308"/>
      </w:tblGrid>
      <w:tr w:rsidR="00BA57DB" w:rsidRPr="00055FF8" w14:paraId="5ED66DC0" w14:textId="77777777">
        <w:trPr>
          <w:cantSplit/>
        </w:trPr>
        <w:tc>
          <w:tcPr>
            <w:tcW w:w="6363" w:type="dxa"/>
          </w:tcPr>
          <w:p w14:paraId="49C08BAB" w14:textId="77777777" w:rsidR="00BA57DB" w:rsidRPr="00055FF8" w:rsidRDefault="00BA57DB" w:rsidP="00BA57D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59" w:type="dxa"/>
            <w:gridSpan w:val="3"/>
            <w:vAlign w:val="bottom"/>
          </w:tcPr>
          <w:p w14:paraId="7D20652D" w14:textId="6E18BE84" w:rsidR="00BA57DB" w:rsidRPr="00055FF8" w:rsidRDefault="00BA57DB" w:rsidP="00BA57D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5FF8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บริษัทร่วม</w:t>
            </w:r>
          </w:p>
        </w:tc>
      </w:tr>
      <w:tr w:rsidR="00BA57DB" w:rsidRPr="00055FF8" w14:paraId="3FB97BF3" w14:textId="77777777">
        <w:trPr>
          <w:cantSplit/>
        </w:trPr>
        <w:tc>
          <w:tcPr>
            <w:tcW w:w="6363" w:type="dxa"/>
          </w:tcPr>
          <w:p w14:paraId="2C3F37FE" w14:textId="77777777" w:rsidR="00BA57DB" w:rsidRPr="00055FF8" w:rsidRDefault="00BA57DB" w:rsidP="00BA57D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23" w:type="dxa"/>
            <w:vAlign w:val="bottom"/>
          </w:tcPr>
          <w:p w14:paraId="1053CCFD" w14:textId="6BC4B9DB" w:rsidR="00BA57DB" w:rsidRPr="00055FF8" w:rsidRDefault="00BA57DB" w:rsidP="00BA57D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228" w:type="dxa"/>
            <w:vAlign w:val="bottom"/>
          </w:tcPr>
          <w:p w14:paraId="79EBC4D9" w14:textId="77777777" w:rsidR="00BA57DB" w:rsidRPr="00055FF8" w:rsidRDefault="00BA57DB" w:rsidP="00BA57D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8" w:type="dxa"/>
            <w:vAlign w:val="bottom"/>
          </w:tcPr>
          <w:p w14:paraId="64EBA8D9" w14:textId="751B04CF" w:rsidR="00BA57DB" w:rsidRPr="00055FF8" w:rsidRDefault="00BA57DB" w:rsidP="00BA57D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BA57DB" w:rsidRPr="00055FF8" w14:paraId="3938BA1C" w14:textId="77777777">
        <w:trPr>
          <w:cantSplit/>
        </w:trPr>
        <w:tc>
          <w:tcPr>
            <w:tcW w:w="6363" w:type="dxa"/>
          </w:tcPr>
          <w:p w14:paraId="34E9A0DF" w14:textId="77777777" w:rsidR="00BA57DB" w:rsidRPr="00055FF8" w:rsidRDefault="00BA57DB" w:rsidP="00BA57D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59" w:type="dxa"/>
            <w:gridSpan w:val="3"/>
            <w:vAlign w:val="bottom"/>
          </w:tcPr>
          <w:p w14:paraId="68209346" w14:textId="6F4ED7C3" w:rsidR="00BA57DB" w:rsidRPr="00055FF8" w:rsidRDefault="00BA57DB" w:rsidP="00BA57D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55FF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A57DB" w:rsidRPr="00055FF8" w14:paraId="58A3BECE" w14:textId="77777777" w:rsidTr="00A233FF">
        <w:trPr>
          <w:cantSplit/>
        </w:trPr>
        <w:tc>
          <w:tcPr>
            <w:tcW w:w="6363" w:type="dxa"/>
          </w:tcPr>
          <w:p w14:paraId="50488642" w14:textId="77777777" w:rsidR="00BA57DB" w:rsidRPr="00BE00A7" w:rsidRDefault="00BA57DB" w:rsidP="00BA57D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00A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323" w:type="dxa"/>
          </w:tcPr>
          <w:p w14:paraId="095373C3" w14:textId="04D78F3D" w:rsidR="00BA57DB" w:rsidRPr="00055FF8" w:rsidRDefault="00BA57DB" w:rsidP="00BA57DB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83" w:right="-62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E00A7">
              <w:rPr>
                <w:rFonts w:asciiTheme="majorBidi" w:hAnsiTheme="majorBidi" w:cstheme="majorBidi"/>
                <w:sz w:val="30"/>
                <w:szCs w:val="30"/>
              </w:rPr>
              <w:t>1,812,228</w:t>
            </w:r>
          </w:p>
        </w:tc>
        <w:tc>
          <w:tcPr>
            <w:tcW w:w="228" w:type="dxa"/>
          </w:tcPr>
          <w:p w14:paraId="618CB4E3" w14:textId="77777777" w:rsidR="00BA57DB" w:rsidRPr="00055FF8" w:rsidRDefault="00BA57DB" w:rsidP="00BA57DB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83" w:right="-6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8" w:type="dxa"/>
          </w:tcPr>
          <w:p w14:paraId="6E045961" w14:textId="5F5DF532" w:rsidR="00BA57DB" w:rsidRPr="00055FF8" w:rsidRDefault="00BA57DB" w:rsidP="00BA57DB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83" w:right="-62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2,003,053</w:t>
            </w:r>
          </w:p>
        </w:tc>
      </w:tr>
      <w:tr w:rsidR="00BA57DB" w:rsidRPr="00055FF8" w14:paraId="24F9137B" w14:textId="77777777" w:rsidTr="00A233FF">
        <w:trPr>
          <w:cantSplit/>
        </w:trPr>
        <w:tc>
          <w:tcPr>
            <w:tcW w:w="6363" w:type="dxa"/>
          </w:tcPr>
          <w:p w14:paraId="1CDBC02D" w14:textId="77777777" w:rsidR="00BA57DB" w:rsidRPr="00BE00A7" w:rsidRDefault="00BA57DB" w:rsidP="00BA57D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0A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323" w:type="dxa"/>
          </w:tcPr>
          <w:p w14:paraId="356841EF" w14:textId="5DE3EB3E" w:rsidR="00BA57DB" w:rsidRPr="00055FF8" w:rsidRDefault="00BA57DB" w:rsidP="00BA57DB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83" w:right="-62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E00A7">
              <w:rPr>
                <w:rFonts w:asciiTheme="majorBidi" w:hAnsiTheme="majorBidi" w:cstheme="majorBidi"/>
                <w:sz w:val="30"/>
                <w:szCs w:val="30"/>
              </w:rPr>
              <w:t>1,476,732</w:t>
            </w:r>
          </w:p>
        </w:tc>
        <w:tc>
          <w:tcPr>
            <w:tcW w:w="228" w:type="dxa"/>
          </w:tcPr>
          <w:p w14:paraId="7BB64184" w14:textId="77777777" w:rsidR="00BA57DB" w:rsidRPr="00055FF8" w:rsidRDefault="00BA57DB" w:rsidP="00BA57DB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83" w:right="-6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8" w:type="dxa"/>
          </w:tcPr>
          <w:p w14:paraId="19FC6109" w14:textId="01B11B52" w:rsidR="00BA57DB" w:rsidRPr="00055FF8" w:rsidRDefault="00BA57DB" w:rsidP="00BA57DB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83" w:right="-62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1,591,945</w:t>
            </w:r>
          </w:p>
        </w:tc>
      </w:tr>
      <w:tr w:rsidR="00BA57DB" w:rsidRPr="00055FF8" w14:paraId="635AF799" w14:textId="77777777" w:rsidTr="00A233FF">
        <w:trPr>
          <w:cantSplit/>
        </w:trPr>
        <w:tc>
          <w:tcPr>
            <w:tcW w:w="6363" w:type="dxa"/>
          </w:tcPr>
          <w:p w14:paraId="026D1D3F" w14:textId="77777777" w:rsidR="00BA57DB" w:rsidRPr="00BE00A7" w:rsidRDefault="00BA57DB" w:rsidP="00BA57D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0A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323" w:type="dxa"/>
          </w:tcPr>
          <w:p w14:paraId="2F0798E9" w14:textId="06482610" w:rsidR="00BA57DB" w:rsidRPr="00055FF8" w:rsidRDefault="00BA57DB" w:rsidP="00BA57DB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83" w:right="-62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E00A7">
              <w:rPr>
                <w:rFonts w:asciiTheme="majorBidi" w:hAnsiTheme="majorBidi" w:cstheme="majorBidi"/>
                <w:sz w:val="30"/>
                <w:szCs w:val="30"/>
              </w:rPr>
              <w:t>(1,592,522)</w:t>
            </w:r>
          </w:p>
        </w:tc>
        <w:tc>
          <w:tcPr>
            <w:tcW w:w="228" w:type="dxa"/>
          </w:tcPr>
          <w:p w14:paraId="5181DDC4" w14:textId="77777777" w:rsidR="00BA57DB" w:rsidRPr="00055FF8" w:rsidRDefault="00BA57DB" w:rsidP="00BA57DB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83" w:right="-6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8" w:type="dxa"/>
          </w:tcPr>
          <w:p w14:paraId="7E257EBE" w14:textId="6445AC66" w:rsidR="00BA57DB" w:rsidRPr="00055FF8" w:rsidRDefault="00BA57DB" w:rsidP="00BA57DB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83" w:right="-62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(2,004,698)</w:t>
            </w:r>
          </w:p>
        </w:tc>
      </w:tr>
      <w:tr w:rsidR="00BA57DB" w:rsidRPr="00055FF8" w14:paraId="178FC766" w14:textId="77777777" w:rsidTr="00A233FF">
        <w:trPr>
          <w:cantSplit/>
        </w:trPr>
        <w:tc>
          <w:tcPr>
            <w:tcW w:w="6363" w:type="dxa"/>
          </w:tcPr>
          <w:p w14:paraId="33D9A377" w14:textId="77777777" w:rsidR="00BA57DB" w:rsidRPr="00BE00A7" w:rsidRDefault="00BA57DB" w:rsidP="00BA57D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0A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3F60E1E0" w14:textId="22E6996B" w:rsidR="00BA57DB" w:rsidRPr="00055FF8" w:rsidRDefault="00BA57DB" w:rsidP="00BA57DB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83" w:right="-62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E00A7">
              <w:rPr>
                <w:rFonts w:asciiTheme="majorBidi" w:hAnsiTheme="majorBidi" w:cstheme="majorBidi"/>
                <w:sz w:val="30"/>
                <w:szCs w:val="30"/>
              </w:rPr>
              <w:t>(150,326)</w:t>
            </w:r>
          </w:p>
        </w:tc>
        <w:tc>
          <w:tcPr>
            <w:tcW w:w="228" w:type="dxa"/>
          </w:tcPr>
          <w:p w14:paraId="02C61975" w14:textId="77777777" w:rsidR="00BA57DB" w:rsidRPr="00055FF8" w:rsidRDefault="00BA57DB" w:rsidP="00BA57DB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83" w:right="-6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04CB5122" w14:textId="23E92F68" w:rsidR="00BA57DB" w:rsidRPr="00055FF8" w:rsidRDefault="00BA57DB" w:rsidP="00BA57DB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83" w:right="-62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(147,963)</w:t>
            </w:r>
          </w:p>
        </w:tc>
      </w:tr>
      <w:tr w:rsidR="00BA57DB" w:rsidRPr="00055FF8" w14:paraId="61CEF84E" w14:textId="77777777" w:rsidTr="00A233FF">
        <w:trPr>
          <w:cantSplit/>
        </w:trPr>
        <w:tc>
          <w:tcPr>
            <w:tcW w:w="6363" w:type="dxa"/>
          </w:tcPr>
          <w:p w14:paraId="01E159AB" w14:textId="1E88355F" w:rsidR="00BA57DB" w:rsidRPr="00055FF8" w:rsidRDefault="00BA57DB" w:rsidP="00BA57D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สินทรัพย์สุทธิ (ร้อยละ 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 xml:space="preserve">100) 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3D399EC8" w14:textId="332515F9" w:rsidR="00BA57DB" w:rsidRPr="00055FF8" w:rsidRDefault="00BA57DB" w:rsidP="00BA57DB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83" w:right="-62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E00A7">
              <w:rPr>
                <w:rFonts w:asciiTheme="majorBidi" w:hAnsiTheme="majorBidi" w:cstheme="majorBidi"/>
                <w:sz w:val="30"/>
                <w:szCs w:val="30"/>
              </w:rPr>
              <w:t>1,546,112</w:t>
            </w:r>
          </w:p>
        </w:tc>
        <w:tc>
          <w:tcPr>
            <w:tcW w:w="228" w:type="dxa"/>
          </w:tcPr>
          <w:p w14:paraId="668D3832" w14:textId="77777777" w:rsidR="00BA57DB" w:rsidRPr="00055FF8" w:rsidRDefault="00BA57DB" w:rsidP="00BA57DB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83" w:right="-6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14:paraId="52B1C954" w14:textId="14188957" w:rsidR="00BA57DB" w:rsidRPr="00055FF8" w:rsidRDefault="00BA57DB" w:rsidP="00BA57DB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83" w:right="-62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1,442,337</w:t>
            </w:r>
          </w:p>
        </w:tc>
      </w:tr>
      <w:tr w:rsidR="00BA57DB" w:rsidRPr="00055FF8" w14:paraId="534F6736" w14:textId="77777777" w:rsidTr="00A233FF">
        <w:trPr>
          <w:cantSplit/>
        </w:trPr>
        <w:tc>
          <w:tcPr>
            <w:tcW w:w="6363" w:type="dxa"/>
          </w:tcPr>
          <w:p w14:paraId="5C18BC8C" w14:textId="77777777" w:rsidR="00BA57DB" w:rsidRPr="00055FF8" w:rsidRDefault="00BA57DB" w:rsidP="00BA57D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0A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สินทรัพย์สุทธิส่วนที่เป็นของกลุ่มบริษัท</w:t>
            </w: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3C063C7F" w14:textId="7AE31BFA" w:rsidR="00BA57DB" w:rsidRPr="00055FF8" w:rsidRDefault="00BA57DB" w:rsidP="00BA57DB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83" w:right="-62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609,007</w:t>
            </w:r>
          </w:p>
        </w:tc>
        <w:tc>
          <w:tcPr>
            <w:tcW w:w="228" w:type="dxa"/>
          </w:tcPr>
          <w:p w14:paraId="564BB4B8" w14:textId="77777777" w:rsidR="00BA57DB" w:rsidRPr="00055FF8" w:rsidRDefault="00BA57DB" w:rsidP="00BA57DB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83" w:right="-6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</w:tcPr>
          <w:p w14:paraId="3160D5DB" w14:textId="5FAF7F02" w:rsidR="00BA57DB" w:rsidRPr="00055FF8" w:rsidRDefault="00BA57DB" w:rsidP="00BA57DB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83" w:right="-62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695,604</w:t>
            </w:r>
          </w:p>
        </w:tc>
      </w:tr>
      <w:tr w:rsidR="00BA57DB" w:rsidRPr="00055FF8" w14:paraId="79822B18" w14:textId="77777777" w:rsidTr="00A233FF">
        <w:trPr>
          <w:cantSplit/>
        </w:trPr>
        <w:tc>
          <w:tcPr>
            <w:tcW w:w="6363" w:type="dxa"/>
            <w:vAlign w:val="bottom"/>
          </w:tcPr>
          <w:p w14:paraId="4EB0C0CB" w14:textId="3DC1ABA5" w:rsidR="00BA57DB" w:rsidRPr="00055FF8" w:rsidRDefault="00BA57DB" w:rsidP="00BA57DB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การตัดกำไร</w:t>
            </w:r>
            <w:r w:rsidRPr="00055FF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(ขาดทุน) </w:t>
            </w:r>
            <w:r w:rsidRPr="00055FF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ระหว่างกันที่ยังไม่ได้รับรู้จากการขายแบบ </w:t>
            </w:r>
          </w:p>
          <w:p w14:paraId="28376E4B" w14:textId="08054EE8" w:rsidR="00BA57DB" w:rsidRPr="00055FF8" w:rsidRDefault="00BA57DB" w:rsidP="00BA57DB">
            <w:pPr>
              <w:spacing w:line="240" w:lineRule="auto"/>
              <w:ind w:left="10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downstream </w:t>
            </w:r>
            <w:r w:rsidRPr="00055FF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และ </w:t>
            </w:r>
            <w:r w:rsidRPr="00055FF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upstream</w:t>
            </w:r>
          </w:p>
        </w:tc>
        <w:tc>
          <w:tcPr>
            <w:tcW w:w="1323" w:type="dxa"/>
            <w:vAlign w:val="bottom"/>
          </w:tcPr>
          <w:p w14:paraId="718EFE65" w14:textId="6137EF84" w:rsidR="00BA57DB" w:rsidRPr="00055FF8" w:rsidRDefault="00BA57DB" w:rsidP="00BA57DB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83" w:right="-62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B38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9,130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28" w:type="dxa"/>
          </w:tcPr>
          <w:p w14:paraId="15C27004" w14:textId="77777777" w:rsidR="00BA57DB" w:rsidRPr="00055FF8" w:rsidRDefault="00BA57DB" w:rsidP="00BA57DB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83" w:right="-6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5F4FFEBA" w14:textId="5742F884" w:rsidR="00BA57DB" w:rsidRPr="00055FF8" w:rsidRDefault="00BA57DB" w:rsidP="00BA57DB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83" w:right="-62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(69,090)</w:t>
            </w:r>
          </w:p>
        </w:tc>
      </w:tr>
      <w:tr w:rsidR="00BA57DB" w:rsidRPr="00055FF8" w14:paraId="6EDAE1F9" w14:textId="77777777" w:rsidTr="00A233FF">
        <w:trPr>
          <w:cantSplit/>
        </w:trPr>
        <w:tc>
          <w:tcPr>
            <w:tcW w:w="6363" w:type="dxa"/>
            <w:vAlign w:val="bottom"/>
          </w:tcPr>
          <w:p w14:paraId="29AD490E" w14:textId="77777777" w:rsidR="00BA57DB" w:rsidRPr="00055FF8" w:rsidRDefault="00BA57DB" w:rsidP="00BA57DB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55FF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กำไรจากการซื้อในราคาที่ต่ำกว่ามูลค่ายุติธรรม </w:t>
            </w:r>
          </w:p>
          <w:p w14:paraId="1B92C5BC" w14:textId="598C049F" w:rsidR="00BA57DB" w:rsidRPr="00055FF8" w:rsidRDefault="00BA57DB" w:rsidP="00BA57DB">
            <w:pPr>
              <w:spacing w:line="240" w:lineRule="auto"/>
              <w:ind w:left="107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055FF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รับรู้ในส่วนแบ่งกำไรจากเงินลงทุนในบริษัทร่วม</w:t>
            </w:r>
            <w:r w:rsidRPr="00055FF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323" w:type="dxa"/>
            <w:vAlign w:val="bottom"/>
          </w:tcPr>
          <w:p w14:paraId="68B88959" w14:textId="5C05E9FD" w:rsidR="00BA57DB" w:rsidRPr="00055FF8" w:rsidRDefault="00BA57DB" w:rsidP="00BA57DB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right="-6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28" w:type="dxa"/>
          </w:tcPr>
          <w:p w14:paraId="0A7A0330" w14:textId="77777777" w:rsidR="00BA57DB" w:rsidRPr="00055FF8" w:rsidRDefault="00BA57DB" w:rsidP="00BA57DB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83" w:right="-6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05D8F27A" w14:textId="4CAF1A5D" w:rsidR="00BA57DB" w:rsidRPr="00055FF8" w:rsidRDefault="00BA57DB" w:rsidP="00BA57DB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83" w:right="-62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055F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38,997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BA57DB" w:rsidRPr="00055FF8" w14:paraId="4CF4837C" w14:textId="77777777" w:rsidTr="00A233FF">
        <w:trPr>
          <w:cantSplit/>
        </w:trPr>
        <w:tc>
          <w:tcPr>
            <w:tcW w:w="6363" w:type="dxa"/>
            <w:vAlign w:val="bottom"/>
          </w:tcPr>
          <w:p w14:paraId="11BC1F33" w14:textId="77777777" w:rsidR="00BA57DB" w:rsidRPr="00055FF8" w:rsidRDefault="00BA57DB" w:rsidP="00BA57D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79059528" w14:textId="02A92C02" w:rsidR="00BA57DB" w:rsidRPr="00055FF8" w:rsidRDefault="00BA57DB" w:rsidP="00BA57DB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83" w:right="-62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20,719</w:t>
            </w:r>
          </w:p>
        </w:tc>
        <w:tc>
          <w:tcPr>
            <w:tcW w:w="228" w:type="dxa"/>
          </w:tcPr>
          <w:p w14:paraId="6638111F" w14:textId="77777777" w:rsidR="00BA57DB" w:rsidRPr="00055FF8" w:rsidRDefault="00BA57DB" w:rsidP="00BA57DB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83" w:right="-6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0FF5BA31" w14:textId="4F6EBA47" w:rsidR="00BA57DB" w:rsidRPr="00055FF8" w:rsidRDefault="00BA57DB" w:rsidP="00BA57DB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83" w:right="-62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20,719</w:t>
            </w:r>
          </w:p>
        </w:tc>
      </w:tr>
      <w:tr w:rsidR="00BA57DB" w:rsidRPr="00055FF8" w14:paraId="654146C8" w14:textId="77777777" w:rsidTr="00A233FF">
        <w:trPr>
          <w:cantSplit/>
        </w:trPr>
        <w:tc>
          <w:tcPr>
            <w:tcW w:w="6363" w:type="dxa"/>
          </w:tcPr>
          <w:p w14:paraId="5B6513D2" w14:textId="624237A3" w:rsidR="00BA57DB" w:rsidRPr="00055FF8" w:rsidRDefault="00BA57DB" w:rsidP="00BA57D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4FB64F15" w14:textId="71A2C1CC" w:rsidR="00BA57DB" w:rsidRPr="00055FF8" w:rsidRDefault="00A03B2D" w:rsidP="00BA57DB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83" w:right="-62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3B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620,596</w:t>
            </w:r>
          </w:p>
        </w:tc>
        <w:tc>
          <w:tcPr>
            <w:tcW w:w="228" w:type="dxa"/>
          </w:tcPr>
          <w:p w14:paraId="2004B2C5" w14:textId="77777777" w:rsidR="00BA57DB" w:rsidRPr="00055FF8" w:rsidRDefault="00BA57DB" w:rsidP="00BA57DB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83" w:right="-6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</w:tcPr>
          <w:p w14:paraId="6F4AF6BF" w14:textId="55B96647" w:rsidR="00BA57DB" w:rsidRPr="00055FF8" w:rsidRDefault="00BA57DB" w:rsidP="00BA57DB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83" w:right="-62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608,236</w:t>
            </w:r>
          </w:p>
        </w:tc>
      </w:tr>
    </w:tbl>
    <w:p w14:paraId="146C47A6" w14:textId="77777777" w:rsidR="00A232A3" w:rsidRPr="00055FF8" w:rsidRDefault="00A232A3" w:rsidP="008A1B2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4"/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</w:pPr>
    </w:p>
    <w:p w14:paraId="2A84023C" w14:textId="1B975223" w:rsidR="000F0B23" w:rsidRPr="00055FF8" w:rsidRDefault="000F0B23" w:rsidP="000F0B2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4"/>
        <w:rPr>
          <w:rFonts w:asciiTheme="majorBidi" w:hAnsiTheme="majorBidi" w:cstheme="majorBidi"/>
          <w:i/>
          <w:iCs/>
          <w:spacing w:val="-6"/>
          <w:sz w:val="30"/>
          <w:szCs w:val="30"/>
        </w:rPr>
      </w:pPr>
      <w:r w:rsidRPr="00055FF8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</w:rPr>
        <w:t>ภาระค้ำประกันวงเงินสินเชื่อของบริษัทร่วม</w:t>
      </w:r>
    </w:p>
    <w:p w14:paraId="25568A72" w14:textId="77777777" w:rsidR="000F0B23" w:rsidRPr="00055FF8" w:rsidRDefault="000F0B23" w:rsidP="000F0B2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rPr>
          <w:rFonts w:asciiTheme="majorBidi" w:hAnsiTheme="majorBidi" w:cstheme="majorBidi"/>
          <w:bCs/>
          <w:sz w:val="30"/>
          <w:szCs w:val="30"/>
        </w:rPr>
      </w:pPr>
    </w:p>
    <w:p w14:paraId="644B9391" w14:textId="066CA438" w:rsidR="000F0B23" w:rsidRPr="00055FF8" w:rsidRDefault="000F0B23" w:rsidP="000F0B2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022F26">
        <w:rPr>
          <w:rFonts w:asciiTheme="majorBidi" w:hAnsiTheme="majorBidi" w:cstheme="majorBidi" w:hint="cs"/>
          <w:spacing w:val="2"/>
          <w:sz w:val="30"/>
          <w:szCs w:val="30"/>
          <w:cs/>
        </w:rPr>
        <w:t>ณ</w:t>
      </w:r>
      <w:r w:rsidRPr="00022F26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022F26">
        <w:rPr>
          <w:rFonts w:asciiTheme="majorBidi" w:hAnsiTheme="majorBidi" w:cstheme="majorBidi" w:hint="cs"/>
          <w:spacing w:val="2"/>
          <w:sz w:val="30"/>
          <w:szCs w:val="30"/>
          <w:cs/>
        </w:rPr>
        <w:t>วันที่</w:t>
      </w:r>
      <w:r w:rsidRPr="00022F26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F7414C" w:rsidRPr="00022F26">
        <w:rPr>
          <w:rFonts w:asciiTheme="majorBidi" w:hAnsiTheme="majorBidi" w:cstheme="majorBidi"/>
          <w:spacing w:val="2"/>
          <w:sz w:val="30"/>
          <w:szCs w:val="30"/>
        </w:rPr>
        <w:t>31</w:t>
      </w:r>
      <w:r w:rsidRPr="00022F26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022F26">
        <w:rPr>
          <w:rFonts w:asciiTheme="majorBidi" w:hAnsiTheme="majorBidi" w:cstheme="majorBidi" w:hint="cs"/>
          <w:spacing w:val="2"/>
          <w:sz w:val="30"/>
          <w:szCs w:val="30"/>
          <w:cs/>
        </w:rPr>
        <w:t>ธันวาคม</w:t>
      </w:r>
      <w:r w:rsidRPr="00022F26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E43333" w:rsidRPr="00022F26">
        <w:rPr>
          <w:rFonts w:asciiTheme="majorBidi" w:hAnsiTheme="majorBidi" w:cstheme="majorBidi"/>
          <w:spacing w:val="2"/>
          <w:sz w:val="30"/>
          <w:szCs w:val="30"/>
        </w:rPr>
        <w:t>2568</w:t>
      </w:r>
      <w:r w:rsidRPr="00022F26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022F26">
        <w:rPr>
          <w:rFonts w:asciiTheme="majorBidi" w:hAnsiTheme="majorBidi" w:cstheme="majorBidi" w:hint="cs"/>
          <w:spacing w:val="2"/>
          <w:sz w:val="30"/>
          <w:szCs w:val="30"/>
          <w:cs/>
        </w:rPr>
        <w:t>บริษัทมี</w:t>
      </w:r>
      <w:r w:rsidR="000115DB" w:rsidRPr="00022F26">
        <w:rPr>
          <w:rFonts w:asciiTheme="majorBidi" w:hAnsiTheme="majorBidi" w:cstheme="majorBidi" w:hint="cs"/>
          <w:spacing w:val="2"/>
          <w:sz w:val="30"/>
          <w:szCs w:val="30"/>
          <w:cs/>
        </w:rPr>
        <w:t>ภาระ</w:t>
      </w:r>
      <w:r w:rsidRPr="00022F26">
        <w:rPr>
          <w:rFonts w:asciiTheme="majorBidi" w:hAnsiTheme="majorBidi" w:cstheme="majorBidi" w:hint="cs"/>
          <w:spacing w:val="2"/>
          <w:sz w:val="30"/>
          <w:szCs w:val="30"/>
          <w:cs/>
        </w:rPr>
        <w:t>ค้ำประกันวงเงินสินเชื่อของบริษัทร่วมที่ได้รับวงเงินจากสถาบันการเงิน</w:t>
      </w:r>
      <w:r w:rsidRPr="00022F26">
        <w:rPr>
          <w:rFonts w:asciiTheme="majorBidi" w:hAnsiTheme="majorBidi" w:cstheme="majorBidi" w:hint="cs"/>
          <w:spacing w:val="-4"/>
          <w:sz w:val="30"/>
          <w:szCs w:val="30"/>
          <w:cs/>
        </w:rPr>
        <w:t>ใน</w:t>
      </w:r>
      <w:r w:rsidRPr="00055FF8">
        <w:rPr>
          <w:rFonts w:asciiTheme="majorBidi" w:hAnsiTheme="majorBidi" w:cstheme="majorBidi" w:hint="cs"/>
          <w:spacing w:val="-6"/>
          <w:sz w:val="30"/>
          <w:szCs w:val="30"/>
          <w:cs/>
        </w:rPr>
        <w:t>ประเทศแห่งหนึ่งเป็นจำนวนเงิน</w:t>
      </w:r>
      <w:r w:rsidR="009670D5" w:rsidRPr="00055FF8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3004EF">
        <w:rPr>
          <w:rFonts w:asciiTheme="majorBidi" w:hAnsiTheme="majorBidi" w:cstheme="majorBidi"/>
          <w:spacing w:val="-6"/>
          <w:sz w:val="30"/>
          <w:szCs w:val="30"/>
        </w:rPr>
        <w:t>368.0</w:t>
      </w:r>
      <w:r w:rsidRPr="00055FF8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055FF8">
        <w:rPr>
          <w:rFonts w:asciiTheme="majorBidi" w:hAnsiTheme="majorBidi" w:cstheme="majorBidi" w:hint="cs"/>
          <w:spacing w:val="-6"/>
          <w:sz w:val="30"/>
          <w:szCs w:val="30"/>
          <w:cs/>
        </w:rPr>
        <w:t>ล้านบาท</w:t>
      </w:r>
      <w:r w:rsidRPr="00055FF8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055FF8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(</w:t>
      </w:r>
      <w:r w:rsidR="00E43333">
        <w:rPr>
          <w:rFonts w:asciiTheme="majorBidi" w:hAnsiTheme="majorBidi" w:cstheme="majorBidi"/>
          <w:i/>
          <w:iCs/>
          <w:spacing w:val="-6"/>
          <w:sz w:val="30"/>
          <w:szCs w:val="30"/>
        </w:rPr>
        <w:t>2567</w:t>
      </w:r>
      <w:r w:rsidRPr="00055FF8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: </w:t>
      </w:r>
      <w:r w:rsidR="007079E1" w:rsidRPr="00055FF8">
        <w:rPr>
          <w:rFonts w:asciiTheme="majorBidi" w:hAnsiTheme="majorBidi" w:cstheme="majorBidi"/>
          <w:i/>
          <w:iCs/>
          <w:spacing w:val="-6"/>
          <w:sz w:val="30"/>
          <w:szCs w:val="30"/>
        </w:rPr>
        <w:t>368.0</w:t>
      </w:r>
      <w:r w:rsidRPr="00055FF8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 </w:t>
      </w:r>
      <w:r w:rsidRPr="00055FF8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</w:rPr>
        <w:t>ล้านบาท</w:t>
      </w:r>
      <w:r w:rsidRPr="00055FF8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)</w:t>
      </w:r>
      <w:r w:rsidRPr="00055FF8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055FF8">
        <w:rPr>
          <w:rFonts w:asciiTheme="majorBidi" w:hAnsiTheme="majorBidi" w:cstheme="majorBidi" w:hint="cs"/>
          <w:spacing w:val="-6"/>
          <w:sz w:val="30"/>
          <w:szCs w:val="30"/>
          <w:cs/>
        </w:rPr>
        <w:t>ผู้บริหารเชื่อว่าจะไม่เกิดผลเสียหายที่มีสาระสำคัญต่อบริษัทสำหรับการค้ำประกันดังกล่าว</w:t>
      </w:r>
    </w:p>
    <w:p w14:paraId="410599D6" w14:textId="1AD6245D" w:rsidR="000F0B23" w:rsidRPr="00055FF8" w:rsidRDefault="000F0B23" w:rsidP="005A7DE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rPr>
          <w:rFonts w:asciiTheme="majorBidi" w:hAnsiTheme="majorBidi" w:cstheme="majorBidi"/>
          <w:bCs/>
          <w:sz w:val="30"/>
          <w:szCs w:val="30"/>
          <w:cs/>
        </w:rPr>
        <w:sectPr w:rsidR="000F0B23" w:rsidRPr="00055FF8" w:rsidSect="00911854">
          <w:footerReference w:type="default" r:id="rId16"/>
          <w:pgSz w:w="11909" w:h="16834" w:code="9"/>
          <w:pgMar w:top="691" w:right="1152" w:bottom="576" w:left="1152" w:header="720" w:footer="720" w:gutter="0"/>
          <w:pgNumType w:start="39"/>
          <w:cols w:space="720"/>
          <w:docGrid w:linePitch="245"/>
        </w:sectPr>
      </w:pPr>
    </w:p>
    <w:p w14:paraId="05607A68" w14:textId="298498A0" w:rsidR="00B66D67" w:rsidRDefault="00E70433" w:rsidP="00F33DD0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055FF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ที่ดิน</w:t>
      </w:r>
      <w:r w:rsidRPr="00055FF8">
        <w:rPr>
          <w:rFonts w:ascii="Angsana New" w:eastAsia="MS Mincho" w:hAnsi="Angsana New" w:cs="Angsana New"/>
          <w:b/>
          <w:bCs/>
          <w:sz w:val="30"/>
          <w:szCs w:val="30"/>
          <w:cs/>
        </w:rPr>
        <w:t xml:space="preserve"> </w:t>
      </w:r>
      <w:r w:rsidRPr="00055FF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อาคารและอุปกรณ์</w:t>
      </w:r>
      <w:r w:rsidR="00C46A5D" w:rsidRPr="00055FF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 xml:space="preserve"> </w:t>
      </w:r>
      <w:r w:rsidR="00B66D67" w:rsidRPr="00055FF8">
        <w:rPr>
          <w:rFonts w:ascii="Angsana New" w:eastAsia="MS Mincho" w:hAnsi="Angsana New" w:cs="Angsana New"/>
          <w:b/>
          <w:bCs/>
          <w:sz w:val="30"/>
          <w:szCs w:val="30"/>
          <w:cs/>
        </w:rPr>
        <w:tab/>
      </w:r>
    </w:p>
    <w:p w14:paraId="508D631B" w14:textId="77777777" w:rsidR="0072378A" w:rsidRDefault="0072378A" w:rsidP="007237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</w:p>
    <w:tbl>
      <w:tblPr>
        <w:tblW w:w="15016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2862"/>
        <w:gridCol w:w="94"/>
        <w:gridCol w:w="990"/>
        <w:gridCol w:w="90"/>
        <w:gridCol w:w="187"/>
        <w:gridCol w:w="83"/>
        <w:gridCol w:w="997"/>
        <w:gridCol w:w="83"/>
        <w:gridCol w:w="191"/>
        <w:gridCol w:w="52"/>
        <w:gridCol w:w="1064"/>
        <w:gridCol w:w="43"/>
        <w:gridCol w:w="231"/>
        <w:gridCol w:w="39"/>
        <w:gridCol w:w="1043"/>
        <w:gridCol w:w="37"/>
        <w:gridCol w:w="234"/>
        <w:gridCol w:w="36"/>
        <w:gridCol w:w="1043"/>
        <w:gridCol w:w="37"/>
        <w:gridCol w:w="234"/>
        <w:gridCol w:w="36"/>
        <w:gridCol w:w="1133"/>
        <w:gridCol w:w="37"/>
        <w:gridCol w:w="234"/>
        <w:gridCol w:w="36"/>
        <w:gridCol w:w="1043"/>
        <w:gridCol w:w="37"/>
        <w:gridCol w:w="234"/>
        <w:gridCol w:w="36"/>
        <w:gridCol w:w="1043"/>
        <w:gridCol w:w="37"/>
        <w:gridCol w:w="234"/>
        <w:gridCol w:w="36"/>
        <w:gridCol w:w="1080"/>
        <w:gridCol w:w="90"/>
      </w:tblGrid>
      <w:tr w:rsidR="00F81A9B" w:rsidRPr="00055FF8" w14:paraId="08694B35" w14:textId="77777777" w:rsidTr="00F20F3F">
        <w:trPr>
          <w:gridAfter w:val="1"/>
          <w:wAfter w:w="90" w:type="dxa"/>
        </w:trPr>
        <w:tc>
          <w:tcPr>
            <w:tcW w:w="2956" w:type="dxa"/>
            <w:gridSpan w:val="2"/>
          </w:tcPr>
          <w:p w14:paraId="10E77870" w14:textId="77777777" w:rsidR="00F81A9B" w:rsidRPr="00055FF8" w:rsidRDefault="00F8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970" w:type="dxa"/>
            <w:gridSpan w:val="33"/>
          </w:tcPr>
          <w:p w14:paraId="1B0420C1" w14:textId="77777777" w:rsidR="00F81A9B" w:rsidRPr="00055FF8" w:rsidRDefault="00F8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81A9B" w:rsidRPr="00055FF8" w14:paraId="05EAC621" w14:textId="77777777" w:rsidTr="00F20F3F">
        <w:trPr>
          <w:gridAfter w:val="1"/>
          <w:wAfter w:w="90" w:type="dxa"/>
        </w:trPr>
        <w:tc>
          <w:tcPr>
            <w:tcW w:w="2956" w:type="dxa"/>
            <w:gridSpan w:val="2"/>
          </w:tcPr>
          <w:p w14:paraId="4A76E17B" w14:textId="77777777" w:rsidR="00F81A9B" w:rsidRPr="00055FF8" w:rsidRDefault="00F8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DB5127C" w14:textId="77777777" w:rsidR="00F81A9B" w:rsidRPr="00055FF8" w:rsidRDefault="00F8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9300FB" w14:textId="77777777" w:rsidR="00F81A9B" w:rsidRPr="00055FF8" w:rsidRDefault="00F8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99602B" w14:textId="77777777" w:rsidR="00F81A9B" w:rsidRPr="00055FF8" w:rsidRDefault="00F8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0B3A4B" w14:textId="77777777" w:rsidR="00F81A9B" w:rsidRPr="00055FF8" w:rsidRDefault="00F8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gridSpan w:val="2"/>
          </w:tcPr>
          <w:p w14:paraId="64C845EE" w14:textId="77777777" w:rsidR="00F81A9B" w:rsidRPr="00055FF8" w:rsidRDefault="00F8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722FB0DF" w14:textId="77777777" w:rsidR="00F81A9B" w:rsidRPr="00055FF8" w:rsidRDefault="00F8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A14D0E" w14:textId="77777777" w:rsidR="00F81A9B" w:rsidRPr="00055FF8" w:rsidRDefault="00F8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15D740" w14:textId="77777777" w:rsidR="00F81A9B" w:rsidRPr="00055FF8" w:rsidRDefault="00F8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43" w:type="dxa"/>
            <w:gridSpan w:val="2"/>
          </w:tcPr>
          <w:p w14:paraId="25EF5877" w14:textId="77777777" w:rsidR="00F81A9B" w:rsidRPr="00055FF8" w:rsidRDefault="00F8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6A219921" w14:textId="77777777" w:rsidR="00F81A9B" w:rsidRPr="00055FF8" w:rsidRDefault="00F8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70" w:type="dxa"/>
            <w:gridSpan w:val="2"/>
            <w:vAlign w:val="bottom"/>
          </w:tcPr>
          <w:p w14:paraId="25FC8744" w14:textId="77777777" w:rsidR="00F81A9B" w:rsidRPr="00055FF8" w:rsidRDefault="00F8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3DE1457" w14:textId="77777777" w:rsidR="00F81A9B" w:rsidRPr="00055FF8" w:rsidRDefault="00F8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70" w:type="dxa"/>
            <w:gridSpan w:val="2"/>
            <w:vAlign w:val="bottom"/>
          </w:tcPr>
          <w:p w14:paraId="59BF493C" w14:textId="77777777" w:rsidR="00F81A9B" w:rsidRPr="00055FF8" w:rsidRDefault="00F8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A6977C3" w14:textId="77777777" w:rsidR="00F81A9B" w:rsidRPr="00055FF8" w:rsidRDefault="00F8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70" w:type="dxa"/>
            <w:gridSpan w:val="2"/>
            <w:vAlign w:val="bottom"/>
          </w:tcPr>
          <w:p w14:paraId="5B243C12" w14:textId="77777777" w:rsidR="00F81A9B" w:rsidRPr="00055FF8" w:rsidRDefault="00F8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8215C47" w14:textId="77777777" w:rsidR="00F81A9B" w:rsidRPr="00055FF8" w:rsidRDefault="00F8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270" w:type="dxa"/>
            <w:gridSpan w:val="2"/>
            <w:vAlign w:val="bottom"/>
          </w:tcPr>
          <w:p w14:paraId="52DDCC2F" w14:textId="77777777" w:rsidR="00F81A9B" w:rsidRPr="00055FF8" w:rsidRDefault="00F8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1EF105A" w14:textId="77777777" w:rsidR="00F81A9B" w:rsidRPr="00055FF8" w:rsidRDefault="00F8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gridSpan w:val="2"/>
          </w:tcPr>
          <w:p w14:paraId="6B530809" w14:textId="77777777" w:rsidR="00F81A9B" w:rsidRPr="00055FF8" w:rsidRDefault="00F8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B683C13" w14:textId="77777777" w:rsidR="00F81A9B" w:rsidRPr="00055FF8" w:rsidRDefault="00F8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270" w:type="dxa"/>
            <w:gridSpan w:val="2"/>
            <w:vAlign w:val="bottom"/>
          </w:tcPr>
          <w:p w14:paraId="18D59A05" w14:textId="77777777" w:rsidR="00F81A9B" w:rsidRPr="00055FF8" w:rsidRDefault="00F8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58261B2" w14:textId="77777777" w:rsidR="00F81A9B" w:rsidRPr="00055FF8" w:rsidRDefault="00F8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81A9B" w:rsidRPr="00055FF8" w14:paraId="7F41CC37" w14:textId="77777777" w:rsidTr="00F20F3F">
        <w:trPr>
          <w:gridAfter w:val="1"/>
          <w:wAfter w:w="90" w:type="dxa"/>
          <w:trHeight w:val="162"/>
        </w:trPr>
        <w:tc>
          <w:tcPr>
            <w:tcW w:w="2956" w:type="dxa"/>
            <w:gridSpan w:val="2"/>
          </w:tcPr>
          <w:p w14:paraId="1ABF9903" w14:textId="77777777" w:rsidR="00F81A9B" w:rsidRPr="00055FF8" w:rsidRDefault="00F8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0" w:type="dxa"/>
            <w:gridSpan w:val="33"/>
          </w:tcPr>
          <w:p w14:paraId="435DC455" w14:textId="77777777" w:rsidR="00F81A9B" w:rsidRPr="00055FF8" w:rsidRDefault="00F81A9B">
            <w:pPr>
              <w:pStyle w:val="acctfourfigures"/>
              <w:tabs>
                <w:tab w:val="clear" w:pos="765"/>
              </w:tabs>
              <w:spacing w:line="240" w:lineRule="atLeast"/>
              <w:ind w:right="-42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55FF8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55FF8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F81A9B" w:rsidRPr="00055FF8" w14:paraId="26708743" w14:textId="77777777" w:rsidTr="00F20F3F">
        <w:trPr>
          <w:gridAfter w:val="1"/>
          <w:wAfter w:w="90" w:type="dxa"/>
        </w:trPr>
        <w:tc>
          <w:tcPr>
            <w:tcW w:w="2956" w:type="dxa"/>
            <w:gridSpan w:val="2"/>
          </w:tcPr>
          <w:p w14:paraId="1A4443EF" w14:textId="77777777" w:rsidR="00F81A9B" w:rsidRPr="00055FF8" w:rsidRDefault="00F8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  <w:r w:rsidRPr="00055FF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/</w:t>
            </w:r>
            <w:r w:rsidRPr="00055FF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ราคาประเมินใหม่</w:t>
            </w:r>
          </w:p>
        </w:tc>
        <w:tc>
          <w:tcPr>
            <w:tcW w:w="1080" w:type="dxa"/>
            <w:gridSpan w:val="2"/>
          </w:tcPr>
          <w:p w14:paraId="47EED54E" w14:textId="77777777" w:rsidR="00F81A9B" w:rsidRPr="00055FF8" w:rsidRDefault="00F81A9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3079F4FE" w14:textId="77777777" w:rsidR="00F81A9B" w:rsidRPr="00055FF8" w:rsidRDefault="00F81A9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</w:tcPr>
          <w:p w14:paraId="51B87E14" w14:textId="77777777" w:rsidR="00F81A9B" w:rsidRPr="00055FF8" w:rsidRDefault="00F81A9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gridSpan w:val="2"/>
          </w:tcPr>
          <w:p w14:paraId="2DC99BE2" w14:textId="77777777" w:rsidR="00F81A9B" w:rsidRPr="00055FF8" w:rsidRDefault="00F81A9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2A6E060B" w14:textId="77777777" w:rsidR="00F81A9B" w:rsidRPr="00055FF8" w:rsidRDefault="00F81A9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9EA9EC6" w14:textId="77777777" w:rsidR="00F81A9B" w:rsidRPr="00055FF8" w:rsidRDefault="00F81A9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8D9F669" w14:textId="77777777" w:rsidR="00F81A9B" w:rsidRPr="00055FF8" w:rsidRDefault="00F81A9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CCEE3DF" w14:textId="77777777" w:rsidR="00F81A9B" w:rsidRPr="00055FF8" w:rsidRDefault="00F81A9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808D807" w14:textId="77777777" w:rsidR="00F81A9B" w:rsidRPr="00055FF8" w:rsidRDefault="00F81A9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6543B50" w14:textId="77777777" w:rsidR="00F81A9B" w:rsidRPr="00055FF8" w:rsidRDefault="00F81A9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87463CD" w14:textId="77777777" w:rsidR="00F81A9B" w:rsidRPr="00055FF8" w:rsidRDefault="00F81A9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4256D24" w14:textId="77777777" w:rsidR="00F81A9B" w:rsidRPr="00055FF8" w:rsidRDefault="00F81A9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AD8C45C" w14:textId="77777777" w:rsidR="00F81A9B" w:rsidRPr="00055FF8" w:rsidRDefault="00F81A9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8F1E5CD" w14:textId="77777777" w:rsidR="00F81A9B" w:rsidRPr="00055FF8" w:rsidRDefault="00F81A9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3099E00" w14:textId="77777777" w:rsidR="00F81A9B" w:rsidRPr="00055FF8" w:rsidRDefault="00F81A9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2FF2623" w14:textId="77777777" w:rsidR="00F81A9B" w:rsidRPr="00055FF8" w:rsidRDefault="00F81A9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166F923" w14:textId="77777777" w:rsidR="00F81A9B" w:rsidRPr="00055FF8" w:rsidRDefault="00F81A9B">
            <w:pPr>
              <w:pStyle w:val="acctfourfigures"/>
              <w:tabs>
                <w:tab w:val="clear" w:pos="765"/>
              </w:tabs>
              <w:spacing w:line="240" w:lineRule="atLeast"/>
              <w:ind w:right="-4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1A9B" w:rsidRPr="00055FF8" w14:paraId="4764E3FB" w14:textId="77777777" w:rsidTr="00F20F3F">
        <w:trPr>
          <w:gridAfter w:val="1"/>
          <w:wAfter w:w="90" w:type="dxa"/>
        </w:trPr>
        <w:tc>
          <w:tcPr>
            <w:tcW w:w="2956" w:type="dxa"/>
            <w:gridSpan w:val="2"/>
          </w:tcPr>
          <w:p w14:paraId="4601DD1F" w14:textId="77777777" w:rsidR="00F81A9B" w:rsidRPr="00055FF8" w:rsidRDefault="00F8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6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080" w:type="dxa"/>
            <w:gridSpan w:val="2"/>
          </w:tcPr>
          <w:p w14:paraId="508CC88D" w14:textId="77777777" w:rsidR="00F81A9B" w:rsidRPr="00886012" w:rsidRDefault="00F81A9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6012">
              <w:rPr>
                <w:rFonts w:asciiTheme="majorBidi" w:hAnsiTheme="majorBidi" w:cstheme="majorBidi"/>
                <w:sz w:val="30"/>
                <w:szCs w:val="30"/>
              </w:rPr>
              <w:t>520,878</w:t>
            </w:r>
          </w:p>
        </w:tc>
        <w:tc>
          <w:tcPr>
            <w:tcW w:w="270" w:type="dxa"/>
            <w:gridSpan w:val="2"/>
          </w:tcPr>
          <w:p w14:paraId="43F69E57" w14:textId="77777777" w:rsidR="00F81A9B" w:rsidRPr="00886012" w:rsidRDefault="00F81A9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</w:tcPr>
          <w:p w14:paraId="672556A1" w14:textId="77777777" w:rsidR="00F81A9B" w:rsidRPr="00886012" w:rsidRDefault="00F81A9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6012">
              <w:rPr>
                <w:rFonts w:asciiTheme="majorBidi" w:hAnsiTheme="majorBidi" w:cstheme="majorBidi"/>
                <w:sz w:val="30"/>
                <w:szCs w:val="30"/>
              </w:rPr>
              <w:t>116,892</w:t>
            </w:r>
          </w:p>
        </w:tc>
        <w:tc>
          <w:tcPr>
            <w:tcW w:w="243" w:type="dxa"/>
            <w:gridSpan w:val="2"/>
          </w:tcPr>
          <w:p w14:paraId="1E795554" w14:textId="77777777" w:rsidR="00F81A9B" w:rsidRPr="00886012" w:rsidRDefault="00F81A9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2FCB2E24" w14:textId="77777777" w:rsidR="00F81A9B" w:rsidRPr="00886012" w:rsidRDefault="00F81A9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6012">
              <w:rPr>
                <w:rFonts w:asciiTheme="majorBidi" w:hAnsiTheme="majorBidi" w:cstheme="majorBidi"/>
                <w:sz w:val="30"/>
                <w:szCs w:val="30"/>
              </w:rPr>
              <w:t>461,652</w:t>
            </w:r>
          </w:p>
        </w:tc>
        <w:tc>
          <w:tcPr>
            <w:tcW w:w="270" w:type="dxa"/>
            <w:gridSpan w:val="2"/>
            <w:vAlign w:val="bottom"/>
          </w:tcPr>
          <w:p w14:paraId="20B5DE84" w14:textId="77777777" w:rsidR="00F81A9B" w:rsidRPr="00886012" w:rsidRDefault="00F81A9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C2633B5" w14:textId="77777777" w:rsidR="00F81A9B" w:rsidRPr="00886012" w:rsidRDefault="00F81A9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86012">
              <w:rPr>
                <w:rFonts w:asciiTheme="majorBidi" w:hAnsiTheme="majorBidi" w:cstheme="majorBidi"/>
                <w:sz w:val="30"/>
                <w:szCs w:val="30"/>
              </w:rPr>
              <w:t>913,773</w:t>
            </w:r>
          </w:p>
        </w:tc>
        <w:tc>
          <w:tcPr>
            <w:tcW w:w="270" w:type="dxa"/>
            <w:gridSpan w:val="2"/>
          </w:tcPr>
          <w:p w14:paraId="609AAB13" w14:textId="77777777" w:rsidR="00F81A9B" w:rsidRPr="00886012" w:rsidRDefault="00F81A9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8A1EFB7" w14:textId="77777777" w:rsidR="00F81A9B" w:rsidRPr="00886012" w:rsidRDefault="00F81A9B" w:rsidP="008B30B9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86012">
              <w:rPr>
                <w:rFonts w:asciiTheme="majorBidi" w:hAnsiTheme="majorBidi" w:cstheme="majorBidi"/>
                <w:sz w:val="30"/>
                <w:szCs w:val="30"/>
              </w:rPr>
              <w:t>28,907</w:t>
            </w:r>
          </w:p>
        </w:tc>
        <w:tc>
          <w:tcPr>
            <w:tcW w:w="270" w:type="dxa"/>
            <w:gridSpan w:val="2"/>
            <w:vAlign w:val="bottom"/>
          </w:tcPr>
          <w:p w14:paraId="677603F6" w14:textId="77777777" w:rsidR="00F81A9B" w:rsidRPr="00886012" w:rsidRDefault="00F81A9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582F552" w14:textId="77777777" w:rsidR="00F81A9B" w:rsidRPr="00886012" w:rsidRDefault="00F81A9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86012">
              <w:rPr>
                <w:rFonts w:asciiTheme="majorBidi" w:hAnsiTheme="majorBidi" w:cstheme="majorBidi"/>
                <w:sz w:val="30"/>
                <w:szCs w:val="30"/>
              </w:rPr>
              <w:t>80,433</w:t>
            </w:r>
          </w:p>
        </w:tc>
        <w:tc>
          <w:tcPr>
            <w:tcW w:w="270" w:type="dxa"/>
            <w:gridSpan w:val="2"/>
            <w:vAlign w:val="bottom"/>
          </w:tcPr>
          <w:p w14:paraId="7C0A156A" w14:textId="77777777" w:rsidR="00F81A9B" w:rsidRPr="00886012" w:rsidRDefault="00F81A9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9E4806A" w14:textId="77777777" w:rsidR="00F81A9B" w:rsidRPr="00886012" w:rsidRDefault="00F81A9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86012">
              <w:rPr>
                <w:rFonts w:asciiTheme="majorBidi" w:hAnsiTheme="majorBidi" w:cstheme="majorBidi"/>
                <w:sz w:val="30"/>
                <w:szCs w:val="30"/>
              </w:rPr>
              <w:t>47,517</w:t>
            </w:r>
          </w:p>
        </w:tc>
        <w:tc>
          <w:tcPr>
            <w:tcW w:w="270" w:type="dxa"/>
            <w:gridSpan w:val="2"/>
          </w:tcPr>
          <w:p w14:paraId="3E1F348E" w14:textId="77777777" w:rsidR="00F81A9B" w:rsidRPr="00886012" w:rsidRDefault="00F81A9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E300174" w14:textId="77777777" w:rsidR="00F81A9B" w:rsidRPr="00886012" w:rsidRDefault="00F81A9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860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595,665</w:t>
            </w:r>
          </w:p>
        </w:tc>
        <w:tc>
          <w:tcPr>
            <w:tcW w:w="270" w:type="dxa"/>
            <w:gridSpan w:val="2"/>
            <w:vAlign w:val="bottom"/>
          </w:tcPr>
          <w:p w14:paraId="22B49F20" w14:textId="77777777" w:rsidR="00F81A9B" w:rsidRPr="00886012" w:rsidRDefault="00F81A9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6495C41" w14:textId="77777777" w:rsidR="00F81A9B" w:rsidRPr="00886012" w:rsidRDefault="00F81A9B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86012">
              <w:rPr>
                <w:rFonts w:asciiTheme="majorBidi" w:hAnsiTheme="majorBidi" w:cstheme="majorBidi"/>
                <w:sz w:val="30"/>
                <w:szCs w:val="30"/>
              </w:rPr>
              <w:t>2,765,717</w:t>
            </w:r>
          </w:p>
        </w:tc>
      </w:tr>
      <w:tr w:rsidR="00F81A9B" w:rsidRPr="00055FF8" w14:paraId="05471E07" w14:textId="77777777" w:rsidTr="00F20F3F">
        <w:trPr>
          <w:gridAfter w:val="1"/>
          <w:wAfter w:w="90" w:type="dxa"/>
        </w:trPr>
        <w:tc>
          <w:tcPr>
            <w:tcW w:w="2956" w:type="dxa"/>
            <w:gridSpan w:val="2"/>
          </w:tcPr>
          <w:p w14:paraId="048B0122" w14:textId="77777777" w:rsidR="00F81A9B" w:rsidRPr="00055FF8" w:rsidRDefault="00F8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gridSpan w:val="2"/>
          </w:tcPr>
          <w:p w14:paraId="63B72CDF" w14:textId="77777777" w:rsidR="00F81A9B" w:rsidRPr="00055FF8" w:rsidRDefault="00F81A9B">
            <w:pPr>
              <w:pStyle w:val="acctfourfigures"/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54157B5" w14:textId="77777777" w:rsidR="00F81A9B" w:rsidRPr="00055FF8" w:rsidRDefault="00F81A9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6CE756C" w14:textId="77777777" w:rsidR="00F81A9B" w:rsidRPr="00055FF8" w:rsidRDefault="00F81A9B">
            <w:pPr>
              <w:pStyle w:val="acctfourfigures"/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gridSpan w:val="2"/>
          </w:tcPr>
          <w:p w14:paraId="297B92B1" w14:textId="77777777" w:rsidR="00F81A9B" w:rsidRPr="00055FF8" w:rsidRDefault="00F81A9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04B75DB5" w14:textId="77777777" w:rsidR="00F81A9B" w:rsidRPr="00055FF8" w:rsidRDefault="00F81A9B">
            <w:pPr>
              <w:pStyle w:val="acctfourfigures"/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9928E39" w14:textId="77777777" w:rsidR="00F81A9B" w:rsidRPr="00055FF8" w:rsidRDefault="00F81A9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666CD4A" w14:textId="77777777" w:rsidR="00F81A9B" w:rsidRPr="00055FF8" w:rsidRDefault="00F81A9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2,365</w:t>
            </w:r>
          </w:p>
        </w:tc>
        <w:tc>
          <w:tcPr>
            <w:tcW w:w="270" w:type="dxa"/>
            <w:gridSpan w:val="2"/>
          </w:tcPr>
          <w:p w14:paraId="40DE6CA5" w14:textId="77777777" w:rsidR="00F81A9B" w:rsidRPr="00055FF8" w:rsidRDefault="00F81A9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FFACAD6" w14:textId="77777777" w:rsidR="00F81A9B" w:rsidRPr="008B30B9" w:rsidRDefault="00F81A9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B30B9">
              <w:rPr>
                <w:rFonts w:asciiTheme="majorBidi" w:hAnsiTheme="majorBidi" w:cstheme="majorBidi"/>
                <w:sz w:val="30"/>
                <w:szCs w:val="30"/>
              </w:rPr>
              <w:t>427</w:t>
            </w:r>
          </w:p>
        </w:tc>
        <w:tc>
          <w:tcPr>
            <w:tcW w:w="270" w:type="dxa"/>
            <w:gridSpan w:val="2"/>
            <w:vAlign w:val="bottom"/>
          </w:tcPr>
          <w:p w14:paraId="434445DD" w14:textId="77777777" w:rsidR="00F81A9B" w:rsidRPr="008B30B9" w:rsidRDefault="00F81A9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D390C1F" w14:textId="77777777" w:rsidR="00F81A9B" w:rsidRPr="008B30B9" w:rsidRDefault="00F81A9B" w:rsidP="008B30B9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B30B9">
              <w:rPr>
                <w:rFonts w:asciiTheme="majorBidi" w:hAnsiTheme="majorBidi" w:cstheme="majorBidi"/>
                <w:sz w:val="30"/>
                <w:szCs w:val="30"/>
              </w:rPr>
              <w:t>230</w:t>
            </w:r>
          </w:p>
        </w:tc>
        <w:tc>
          <w:tcPr>
            <w:tcW w:w="270" w:type="dxa"/>
            <w:gridSpan w:val="2"/>
            <w:vAlign w:val="bottom"/>
          </w:tcPr>
          <w:p w14:paraId="0092DD21" w14:textId="77777777" w:rsidR="00F81A9B" w:rsidRPr="008B30B9" w:rsidRDefault="00F81A9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D39E2A1" w14:textId="77777777" w:rsidR="00F81A9B" w:rsidRPr="008B30B9" w:rsidRDefault="00F81A9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B30B9">
              <w:rPr>
                <w:rFonts w:asciiTheme="majorBidi" w:hAnsiTheme="majorBidi" w:cstheme="majorBidi"/>
                <w:sz w:val="30"/>
                <w:szCs w:val="30"/>
              </w:rPr>
              <w:t>7,938</w:t>
            </w:r>
          </w:p>
        </w:tc>
        <w:tc>
          <w:tcPr>
            <w:tcW w:w="270" w:type="dxa"/>
            <w:gridSpan w:val="2"/>
          </w:tcPr>
          <w:p w14:paraId="50B7F156" w14:textId="77777777" w:rsidR="00F81A9B" w:rsidRPr="00055FF8" w:rsidRDefault="00F81A9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BB25416" w14:textId="77777777" w:rsidR="00F81A9B" w:rsidRPr="00055FF8" w:rsidRDefault="00F81A9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278,597</w:t>
            </w:r>
          </w:p>
        </w:tc>
        <w:tc>
          <w:tcPr>
            <w:tcW w:w="270" w:type="dxa"/>
            <w:gridSpan w:val="2"/>
            <w:vAlign w:val="bottom"/>
          </w:tcPr>
          <w:p w14:paraId="43509813" w14:textId="77777777" w:rsidR="00F81A9B" w:rsidRPr="00055FF8" w:rsidRDefault="00F81A9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E6E0B4" w14:textId="77777777" w:rsidR="00F81A9B" w:rsidRPr="00055FF8" w:rsidRDefault="00F81A9B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289,557</w:t>
            </w:r>
          </w:p>
        </w:tc>
      </w:tr>
      <w:tr w:rsidR="00F81A9B" w:rsidRPr="00055FF8" w14:paraId="2EB58609" w14:textId="77777777" w:rsidTr="00C96461">
        <w:trPr>
          <w:gridAfter w:val="1"/>
          <w:wAfter w:w="90" w:type="dxa"/>
          <w:trHeight w:val="479"/>
        </w:trPr>
        <w:tc>
          <w:tcPr>
            <w:tcW w:w="2956" w:type="dxa"/>
            <w:gridSpan w:val="2"/>
          </w:tcPr>
          <w:p w14:paraId="1457B4B5" w14:textId="77777777" w:rsidR="00F81A9B" w:rsidRPr="00055FF8" w:rsidRDefault="00F8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6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1080" w:type="dxa"/>
            <w:gridSpan w:val="2"/>
          </w:tcPr>
          <w:p w14:paraId="03BC4625" w14:textId="77777777" w:rsidR="00F81A9B" w:rsidRPr="00055FF8" w:rsidRDefault="00F81A9B">
            <w:pPr>
              <w:pStyle w:val="acctfourfigures"/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8DBAA5E" w14:textId="77777777" w:rsidR="00F81A9B" w:rsidRPr="00055FF8" w:rsidRDefault="00F81A9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</w:tcPr>
          <w:p w14:paraId="4E23C971" w14:textId="77777777" w:rsidR="00F81A9B" w:rsidRPr="00055FF8" w:rsidRDefault="00F81A9B">
            <w:pPr>
              <w:pStyle w:val="acctfourfigures"/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gridSpan w:val="2"/>
          </w:tcPr>
          <w:p w14:paraId="4DF3C01A" w14:textId="77777777" w:rsidR="00F81A9B" w:rsidRPr="00055FF8" w:rsidRDefault="00F81A9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  <w:gridSpan w:val="2"/>
          </w:tcPr>
          <w:p w14:paraId="1B1D8D4C" w14:textId="77777777" w:rsidR="00F81A9B" w:rsidRPr="00055FF8" w:rsidRDefault="00F81A9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7C26D02" w14:textId="77777777" w:rsidR="00F81A9B" w:rsidRPr="00055FF8" w:rsidRDefault="00F81A9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8DCBBBE" w14:textId="77777777" w:rsidR="00F81A9B" w:rsidRPr="00055FF8" w:rsidRDefault="00F81A9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15,417</w:t>
            </w:r>
          </w:p>
        </w:tc>
        <w:tc>
          <w:tcPr>
            <w:tcW w:w="270" w:type="dxa"/>
            <w:gridSpan w:val="2"/>
            <w:vAlign w:val="bottom"/>
          </w:tcPr>
          <w:p w14:paraId="271B55F2" w14:textId="77777777" w:rsidR="00F81A9B" w:rsidRPr="00055FF8" w:rsidRDefault="00F81A9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EBCEA4C" w14:textId="77777777" w:rsidR="00F81A9B" w:rsidRPr="008B30B9" w:rsidRDefault="00F81A9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B30B9">
              <w:rPr>
                <w:rFonts w:asciiTheme="majorBidi" w:hAnsiTheme="majorBidi" w:cstheme="majorBidi"/>
                <w:sz w:val="30"/>
                <w:szCs w:val="30"/>
              </w:rPr>
              <w:t>1,537</w:t>
            </w:r>
          </w:p>
        </w:tc>
        <w:tc>
          <w:tcPr>
            <w:tcW w:w="270" w:type="dxa"/>
            <w:gridSpan w:val="2"/>
            <w:vAlign w:val="bottom"/>
          </w:tcPr>
          <w:p w14:paraId="10754718" w14:textId="77777777" w:rsidR="00F81A9B" w:rsidRPr="008B30B9" w:rsidRDefault="00F81A9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7E352341" w14:textId="77777777" w:rsidR="00F81A9B" w:rsidRPr="008B30B9" w:rsidRDefault="00F81A9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B30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7967603" w14:textId="77777777" w:rsidR="00F81A9B" w:rsidRPr="008B30B9" w:rsidRDefault="00F81A9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23A459B" w14:textId="77777777" w:rsidR="00F81A9B" w:rsidRPr="008B30B9" w:rsidRDefault="00F81A9B" w:rsidP="008B30B9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B30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</w:t>
            </w:r>
            <w:r w:rsidRPr="008B30B9">
              <w:rPr>
                <w:rFonts w:asciiTheme="majorBidi" w:hAnsiTheme="majorBidi" w:cstheme="majorBidi"/>
                <w:sz w:val="30"/>
                <w:szCs w:val="30"/>
              </w:rPr>
              <w:t>880</w:t>
            </w:r>
          </w:p>
        </w:tc>
        <w:tc>
          <w:tcPr>
            <w:tcW w:w="270" w:type="dxa"/>
            <w:gridSpan w:val="2"/>
          </w:tcPr>
          <w:p w14:paraId="508D1018" w14:textId="77777777" w:rsidR="00F81A9B" w:rsidRPr="00055FF8" w:rsidRDefault="00F81A9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EAF38D1" w14:textId="77777777" w:rsidR="00F81A9B" w:rsidRPr="00055FF8" w:rsidRDefault="00F81A9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(19,834)</w:t>
            </w:r>
          </w:p>
        </w:tc>
        <w:tc>
          <w:tcPr>
            <w:tcW w:w="270" w:type="dxa"/>
            <w:gridSpan w:val="2"/>
            <w:vAlign w:val="bottom"/>
          </w:tcPr>
          <w:p w14:paraId="33238A6F" w14:textId="77777777" w:rsidR="00F81A9B" w:rsidRPr="00055FF8" w:rsidRDefault="00F81A9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829C5D" w14:textId="77777777" w:rsidR="00F81A9B" w:rsidRPr="00055FF8" w:rsidRDefault="00F81A9B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81A9B" w:rsidRPr="00055FF8" w14:paraId="02878F90" w14:textId="77777777" w:rsidTr="00F20F3F">
        <w:trPr>
          <w:gridAfter w:val="1"/>
          <w:wAfter w:w="90" w:type="dxa"/>
        </w:trPr>
        <w:tc>
          <w:tcPr>
            <w:tcW w:w="2956" w:type="dxa"/>
            <w:gridSpan w:val="2"/>
          </w:tcPr>
          <w:p w14:paraId="04E3D0A1" w14:textId="77777777" w:rsidR="00F81A9B" w:rsidRPr="00055FF8" w:rsidRDefault="00F8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6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32C75D4C" w14:textId="77777777" w:rsidR="00F81A9B" w:rsidRPr="00055FF8" w:rsidRDefault="00F81A9B">
            <w:pPr>
              <w:pStyle w:val="acctfourfigures"/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552F7EA" w14:textId="77777777" w:rsidR="00F81A9B" w:rsidRPr="00055FF8" w:rsidRDefault="00F81A9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7AFD9489" w14:textId="77777777" w:rsidR="00F81A9B" w:rsidRPr="00055FF8" w:rsidRDefault="00F81A9B">
            <w:pPr>
              <w:pStyle w:val="acctfourfigures"/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gridSpan w:val="2"/>
          </w:tcPr>
          <w:p w14:paraId="6D384560" w14:textId="77777777" w:rsidR="00F81A9B" w:rsidRPr="00055FF8" w:rsidRDefault="00F81A9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  <w:gridSpan w:val="2"/>
            <w:tcBorders>
              <w:bottom w:val="single" w:sz="4" w:space="0" w:color="auto"/>
            </w:tcBorders>
          </w:tcPr>
          <w:p w14:paraId="22CA6C96" w14:textId="77777777" w:rsidR="00F81A9B" w:rsidRPr="00055FF8" w:rsidRDefault="00F81A9B">
            <w:pPr>
              <w:pStyle w:val="acctfourfigures"/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AB481F2" w14:textId="77777777" w:rsidR="00F81A9B" w:rsidRPr="00055FF8" w:rsidRDefault="00F81A9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09E9F763" w14:textId="77777777" w:rsidR="00F81A9B" w:rsidRPr="00055FF8" w:rsidRDefault="00F81A9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(8,928)</w:t>
            </w:r>
          </w:p>
        </w:tc>
        <w:tc>
          <w:tcPr>
            <w:tcW w:w="270" w:type="dxa"/>
            <w:gridSpan w:val="2"/>
            <w:vAlign w:val="bottom"/>
          </w:tcPr>
          <w:p w14:paraId="6FC4359A" w14:textId="77777777" w:rsidR="00F81A9B" w:rsidRPr="00055FF8" w:rsidRDefault="00F81A9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55494E54" w14:textId="77777777" w:rsidR="00F81A9B" w:rsidRPr="008B30B9" w:rsidRDefault="00F81A9B" w:rsidP="00C96461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B30B9">
              <w:rPr>
                <w:rFonts w:asciiTheme="majorBidi" w:hAnsiTheme="majorBidi" w:cstheme="majorBidi"/>
                <w:sz w:val="30"/>
                <w:szCs w:val="30"/>
              </w:rPr>
              <w:t>(457)</w:t>
            </w:r>
          </w:p>
        </w:tc>
        <w:tc>
          <w:tcPr>
            <w:tcW w:w="270" w:type="dxa"/>
            <w:gridSpan w:val="2"/>
            <w:vAlign w:val="bottom"/>
          </w:tcPr>
          <w:p w14:paraId="784ED03E" w14:textId="77777777" w:rsidR="00F81A9B" w:rsidRPr="008B30B9" w:rsidRDefault="00F81A9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0297D1AA" w14:textId="77777777" w:rsidR="00F81A9B" w:rsidRPr="008B30B9" w:rsidRDefault="00F81A9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B30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553130B" w14:textId="77777777" w:rsidR="00F81A9B" w:rsidRPr="008B30B9" w:rsidRDefault="00F81A9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2F0E4DE3" w14:textId="77777777" w:rsidR="00F81A9B" w:rsidRPr="008B30B9" w:rsidRDefault="00F81A9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B30B9">
              <w:rPr>
                <w:rFonts w:asciiTheme="majorBidi" w:hAnsiTheme="majorBidi" w:cstheme="majorBidi"/>
                <w:sz w:val="30"/>
                <w:szCs w:val="30"/>
              </w:rPr>
              <w:t>(2,592)</w:t>
            </w:r>
          </w:p>
        </w:tc>
        <w:tc>
          <w:tcPr>
            <w:tcW w:w="270" w:type="dxa"/>
            <w:gridSpan w:val="2"/>
          </w:tcPr>
          <w:p w14:paraId="52CED37B" w14:textId="77777777" w:rsidR="00F81A9B" w:rsidRPr="00055FF8" w:rsidRDefault="00F81A9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6394039A" w14:textId="77777777" w:rsidR="00F81A9B" w:rsidRPr="00055FF8" w:rsidRDefault="00F81A9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(5,784)</w:t>
            </w:r>
          </w:p>
        </w:tc>
        <w:tc>
          <w:tcPr>
            <w:tcW w:w="270" w:type="dxa"/>
            <w:gridSpan w:val="2"/>
            <w:vAlign w:val="bottom"/>
          </w:tcPr>
          <w:p w14:paraId="405B16B1" w14:textId="77777777" w:rsidR="00F81A9B" w:rsidRPr="00055FF8" w:rsidRDefault="00F81A9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18265C9" w14:textId="77777777" w:rsidR="00F81A9B" w:rsidRPr="00055FF8" w:rsidRDefault="00F81A9B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(17,761)</w:t>
            </w:r>
          </w:p>
        </w:tc>
      </w:tr>
      <w:tr w:rsidR="00F81A9B" w:rsidRPr="00055FF8" w14:paraId="69A652F5" w14:textId="77777777" w:rsidTr="00F20F3F">
        <w:trPr>
          <w:gridAfter w:val="1"/>
          <w:wAfter w:w="90" w:type="dxa"/>
        </w:trPr>
        <w:tc>
          <w:tcPr>
            <w:tcW w:w="2956" w:type="dxa"/>
            <w:gridSpan w:val="2"/>
          </w:tcPr>
          <w:p w14:paraId="259B3BFD" w14:textId="77777777" w:rsidR="00F81A9B" w:rsidRPr="00055FF8" w:rsidRDefault="00F8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326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</w:t>
            </w:r>
          </w:p>
          <w:p w14:paraId="4F59327C" w14:textId="77777777" w:rsidR="00F81A9B" w:rsidRPr="00055FF8" w:rsidRDefault="00F8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326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 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2BF29ADF" w14:textId="77777777" w:rsidR="00F81A9B" w:rsidRDefault="00F81A9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52C3AAD" w14:textId="77777777" w:rsidR="00F81A9B" w:rsidRPr="00055FF8" w:rsidRDefault="00F81A9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520,878</w:t>
            </w:r>
          </w:p>
        </w:tc>
        <w:tc>
          <w:tcPr>
            <w:tcW w:w="270" w:type="dxa"/>
            <w:gridSpan w:val="2"/>
          </w:tcPr>
          <w:p w14:paraId="5CD3B445" w14:textId="77777777" w:rsidR="00F81A9B" w:rsidRPr="00055FF8" w:rsidRDefault="00F81A9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40B7A876" w14:textId="77777777" w:rsidR="00F81A9B" w:rsidRDefault="00F81A9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0C69833" w14:textId="77777777" w:rsidR="00F81A9B" w:rsidRPr="00055FF8" w:rsidRDefault="00F81A9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116,892</w:t>
            </w:r>
          </w:p>
        </w:tc>
        <w:tc>
          <w:tcPr>
            <w:tcW w:w="243" w:type="dxa"/>
            <w:gridSpan w:val="2"/>
          </w:tcPr>
          <w:p w14:paraId="3DC9B47E" w14:textId="77777777" w:rsidR="00F81A9B" w:rsidRPr="00055FF8" w:rsidRDefault="00F81A9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</w:tcBorders>
            <w:vAlign w:val="bottom"/>
          </w:tcPr>
          <w:p w14:paraId="7E1E290D" w14:textId="77777777" w:rsidR="00F81A9B" w:rsidRPr="00055FF8" w:rsidRDefault="00F81A9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461,652</w:t>
            </w:r>
          </w:p>
        </w:tc>
        <w:tc>
          <w:tcPr>
            <w:tcW w:w="270" w:type="dxa"/>
            <w:gridSpan w:val="2"/>
            <w:vAlign w:val="bottom"/>
          </w:tcPr>
          <w:p w14:paraId="6619CB69" w14:textId="77777777" w:rsidR="00F81A9B" w:rsidRPr="00055FF8" w:rsidRDefault="00F81A9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069D665F" w14:textId="77777777" w:rsidR="00F81A9B" w:rsidRPr="00055FF8" w:rsidRDefault="00F81A9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922,627</w:t>
            </w:r>
          </w:p>
        </w:tc>
        <w:tc>
          <w:tcPr>
            <w:tcW w:w="270" w:type="dxa"/>
            <w:gridSpan w:val="2"/>
          </w:tcPr>
          <w:p w14:paraId="5F6CFB37" w14:textId="77777777" w:rsidR="00F81A9B" w:rsidRPr="00055FF8" w:rsidRDefault="00F81A9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72EE495D" w14:textId="77777777" w:rsidR="00F81A9B" w:rsidRPr="00055FF8" w:rsidRDefault="00F81A9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30,414</w:t>
            </w:r>
          </w:p>
        </w:tc>
        <w:tc>
          <w:tcPr>
            <w:tcW w:w="270" w:type="dxa"/>
            <w:gridSpan w:val="2"/>
            <w:vAlign w:val="bottom"/>
          </w:tcPr>
          <w:p w14:paraId="3A817391" w14:textId="77777777" w:rsidR="00F81A9B" w:rsidRPr="00055FF8" w:rsidRDefault="00F81A9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133B420B" w14:textId="77777777" w:rsidR="00F81A9B" w:rsidRPr="00055FF8" w:rsidRDefault="00F81A9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80,663</w:t>
            </w:r>
          </w:p>
        </w:tc>
        <w:tc>
          <w:tcPr>
            <w:tcW w:w="270" w:type="dxa"/>
            <w:gridSpan w:val="2"/>
            <w:vAlign w:val="bottom"/>
          </w:tcPr>
          <w:p w14:paraId="63615498" w14:textId="77777777" w:rsidR="00F81A9B" w:rsidRPr="00055FF8" w:rsidRDefault="00F81A9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27F738B1" w14:textId="77777777" w:rsidR="00F81A9B" w:rsidRPr="00055FF8" w:rsidRDefault="00F81A9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55,743</w:t>
            </w:r>
          </w:p>
        </w:tc>
        <w:tc>
          <w:tcPr>
            <w:tcW w:w="270" w:type="dxa"/>
            <w:gridSpan w:val="2"/>
          </w:tcPr>
          <w:p w14:paraId="5246A03D" w14:textId="77777777" w:rsidR="00F81A9B" w:rsidRPr="00055FF8" w:rsidRDefault="00F81A9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7A7E1800" w14:textId="77777777" w:rsidR="00F81A9B" w:rsidRDefault="00F81A9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526BC204" w14:textId="77777777" w:rsidR="00F81A9B" w:rsidRPr="00055FF8" w:rsidRDefault="00F81A9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848,644</w:t>
            </w:r>
          </w:p>
        </w:tc>
        <w:tc>
          <w:tcPr>
            <w:tcW w:w="270" w:type="dxa"/>
            <w:gridSpan w:val="2"/>
            <w:vAlign w:val="bottom"/>
          </w:tcPr>
          <w:p w14:paraId="0AFF03C6" w14:textId="77777777" w:rsidR="00F81A9B" w:rsidRPr="00055FF8" w:rsidRDefault="00F81A9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440811E" w14:textId="77777777" w:rsidR="00F81A9B" w:rsidRPr="00055FF8" w:rsidRDefault="00F81A9B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3,037,513</w:t>
            </w:r>
          </w:p>
        </w:tc>
      </w:tr>
      <w:tr w:rsidR="00F20F3F" w:rsidRPr="00055FF8" w14:paraId="08003472" w14:textId="77777777" w:rsidTr="00F20F3F">
        <w:trPr>
          <w:gridAfter w:val="1"/>
          <w:wAfter w:w="90" w:type="dxa"/>
        </w:trPr>
        <w:tc>
          <w:tcPr>
            <w:tcW w:w="2956" w:type="dxa"/>
            <w:gridSpan w:val="2"/>
          </w:tcPr>
          <w:p w14:paraId="2CC972F9" w14:textId="77777777" w:rsidR="00F20F3F" w:rsidRPr="00055FF8" w:rsidRDefault="00F20F3F" w:rsidP="00F2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gridSpan w:val="2"/>
          </w:tcPr>
          <w:p w14:paraId="474C787F" w14:textId="56036139" w:rsidR="00F20F3F" w:rsidRPr="00055FF8" w:rsidRDefault="00F20F3F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BB78942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B19A31C" w14:textId="5AB5AE6F" w:rsidR="00F20F3F" w:rsidRPr="00055FF8" w:rsidRDefault="00F20F3F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119345DD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59EBD6D9" w14:textId="06F1B34A" w:rsidR="00F20F3F" w:rsidRPr="00055FF8" w:rsidRDefault="00F20F3F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79E1913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734CA5E" w14:textId="5A20E99F" w:rsidR="00F20F3F" w:rsidRPr="005E45B9" w:rsidRDefault="00710293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14,864</w:t>
            </w:r>
          </w:p>
        </w:tc>
        <w:tc>
          <w:tcPr>
            <w:tcW w:w="270" w:type="dxa"/>
            <w:gridSpan w:val="2"/>
          </w:tcPr>
          <w:p w14:paraId="5F44312B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61F213A" w14:textId="6C9687C3" w:rsidR="00F20F3F" w:rsidRPr="00055FF8" w:rsidRDefault="00F20F3F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</w:t>
            </w:r>
            <w:r w:rsidR="00EB15F6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70" w:type="dxa"/>
            <w:gridSpan w:val="2"/>
            <w:vAlign w:val="bottom"/>
          </w:tcPr>
          <w:p w14:paraId="034A8969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D8644BA" w14:textId="7AE7D5B8" w:rsidR="00F20F3F" w:rsidRPr="00055FF8" w:rsidRDefault="00EB15F6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17,326</w:t>
            </w:r>
          </w:p>
        </w:tc>
        <w:tc>
          <w:tcPr>
            <w:tcW w:w="270" w:type="dxa"/>
            <w:gridSpan w:val="2"/>
            <w:vAlign w:val="bottom"/>
          </w:tcPr>
          <w:p w14:paraId="03078DA3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3D14635" w14:textId="690015BB" w:rsidR="00F20F3F" w:rsidRPr="00055FF8" w:rsidRDefault="00EB15F6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6,11</w:t>
            </w:r>
            <w:r w:rsidR="00473FD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gridSpan w:val="2"/>
          </w:tcPr>
          <w:p w14:paraId="1E7F4E9A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4F73148" w14:textId="261B8EAC" w:rsidR="00F20F3F" w:rsidRPr="00055FF8" w:rsidRDefault="00F20F3F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</w:t>
            </w:r>
            <w:r w:rsidR="004E52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130,423</w:t>
            </w:r>
          </w:p>
        </w:tc>
        <w:tc>
          <w:tcPr>
            <w:tcW w:w="270" w:type="dxa"/>
            <w:gridSpan w:val="2"/>
            <w:vAlign w:val="bottom"/>
          </w:tcPr>
          <w:p w14:paraId="6A2A47A2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0AFFB2" w14:textId="7186391C" w:rsidR="00F20F3F" w:rsidRPr="00055FF8" w:rsidRDefault="000A7AA1" w:rsidP="00F20F3F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760A2">
              <w:rPr>
                <w:rFonts w:asciiTheme="majorBidi" w:hAnsiTheme="majorBidi" w:cstheme="majorBidi"/>
                <w:sz w:val="30"/>
                <w:szCs w:val="30"/>
              </w:rPr>
              <w:t>172,487</w:t>
            </w:r>
          </w:p>
        </w:tc>
      </w:tr>
      <w:tr w:rsidR="00F20F3F" w:rsidRPr="00055FF8" w14:paraId="04D4994C" w14:textId="77777777" w:rsidTr="00F20F3F">
        <w:trPr>
          <w:gridAfter w:val="1"/>
          <w:wAfter w:w="90" w:type="dxa"/>
        </w:trPr>
        <w:tc>
          <w:tcPr>
            <w:tcW w:w="2956" w:type="dxa"/>
            <w:gridSpan w:val="2"/>
          </w:tcPr>
          <w:p w14:paraId="0AE8B8BB" w14:textId="77777777" w:rsidR="00F20F3F" w:rsidRPr="00055FF8" w:rsidRDefault="00F20F3F" w:rsidP="00F2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6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1080" w:type="dxa"/>
            <w:gridSpan w:val="2"/>
          </w:tcPr>
          <w:p w14:paraId="1D03A412" w14:textId="3CDAEDB8" w:rsidR="00F20F3F" w:rsidRPr="00055FF8" w:rsidRDefault="00F20F3F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FB9FA9E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CD03C18" w14:textId="35DE7221" w:rsidR="00F20F3F" w:rsidRPr="00055FF8" w:rsidRDefault="00F20F3F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2B9E1D24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6BD0BF4C" w14:textId="31CD1E00" w:rsidR="00F20F3F" w:rsidRPr="00055FF8" w:rsidRDefault="00F20F3F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1,314</w:t>
            </w:r>
          </w:p>
        </w:tc>
        <w:tc>
          <w:tcPr>
            <w:tcW w:w="270" w:type="dxa"/>
            <w:gridSpan w:val="2"/>
            <w:vAlign w:val="bottom"/>
          </w:tcPr>
          <w:p w14:paraId="4247C2EA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60D7208" w14:textId="2504C0D1" w:rsidR="00F20F3F" w:rsidRPr="00055FF8" w:rsidRDefault="00F20F3F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938</w:t>
            </w:r>
          </w:p>
        </w:tc>
        <w:tc>
          <w:tcPr>
            <w:tcW w:w="270" w:type="dxa"/>
            <w:gridSpan w:val="2"/>
            <w:vAlign w:val="bottom"/>
          </w:tcPr>
          <w:p w14:paraId="5CDC93BE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51CBD03" w14:textId="4265CB19" w:rsidR="00F20F3F" w:rsidRPr="00055FF8" w:rsidRDefault="00F20F3F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  <w:tc>
          <w:tcPr>
            <w:tcW w:w="270" w:type="dxa"/>
            <w:gridSpan w:val="2"/>
            <w:vAlign w:val="bottom"/>
          </w:tcPr>
          <w:p w14:paraId="0A8BDF87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30B03CD" w14:textId="562D4843" w:rsidR="00F20F3F" w:rsidRPr="00055FF8" w:rsidRDefault="00F20F3F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399</w:t>
            </w:r>
          </w:p>
        </w:tc>
        <w:tc>
          <w:tcPr>
            <w:tcW w:w="270" w:type="dxa"/>
            <w:gridSpan w:val="2"/>
            <w:vAlign w:val="bottom"/>
          </w:tcPr>
          <w:p w14:paraId="489DAD6F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4134C9F" w14:textId="223A0570" w:rsidR="00F20F3F" w:rsidRPr="00055FF8" w:rsidRDefault="00F20F3F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36F4CAC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FDD4550" w14:textId="26EF5E06" w:rsidR="00F20F3F" w:rsidRPr="00055FF8" w:rsidRDefault="00F20F3F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(3,018)</w:t>
            </w:r>
          </w:p>
        </w:tc>
        <w:tc>
          <w:tcPr>
            <w:tcW w:w="270" w:type="dxa"/>
            <w:gridSpan w:val="2"/>
            <w:vAlign w:val="bottom"/>
          </w:tcPr>
          <w:p w14:paraId="16B8FE4F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200D412" w14:textId="15C9862E" w:rsidR="00F20F3F" w:rsidRPr="00055FF8" w:rsidRDefault="00F20F3F" w:rsidP="00F20F3F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20F3F" w:rsidRPr="00055FF8" w14:paraId="4A0E1FF0" w14:textId="77777777" w:rsidTr="00F20F3F">
        <w:trPr>
          <w:gridAfter w:val="1"/>
          <w:wAfter w:w="90" w:type="dxa"/>
        </w:trPr>
        <w:tc>
          <w:tcPr>
            <w:tcW w:w="2956" w:type="dxa"/>
            <w:gridSpan w:val="2"/>
          </w:tcPr>
          <w:p w14:paraId="6B09BB85" w14:textId="77777777" w:rsidR="00F20F3F" w:rsidRPr="00055FF8" w:rsidRDefault="00F20F3F" w:rsidP="00F2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080" w:type="dxa"/>
            <w:gridSpan w:val="2"/>
          </w:tcPr>
          <w:p w14:paraId="6F6BBF05" w14:textId="47F6D8D5" w:rsidR="00F20F3F" w:rsidRPr="00055FF8" w:rsidRDefault="00F20F3F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38C1DA0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</w:tcPr>
          <w:p w14:paraId="015951E1" w14:textId="63E9363F" w:rsidR="00F20F3F" w:rsidRPr="00055FF8" w:rsidRDefault="00F20F3F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gridSpan w:val="2"/>
          </w:tcPr>
          <w:p w14:paraId="5AA6D48B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  <w:gridSpan w:val="2"/>
          </w:tcPr>
          <w:p w14:paraId="4D34ADFD" w14:textId="04D30B0C" w:rsidR="00F20F3F" w:rsidRPr="00055FF8" w:rsidRDefault="00F20F3F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903B1E0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DCBDEF4" w14:textId="2F5B7E03" w:rsidR="00F20F3F" w:rsidRPr="00055FF8" w:rsidRDefault="00F20F3F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13504CB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A05A487" w14:textId="63FE0AD6" w:rsidR="00F20F3F" w:rsidRPr="00055FF8" w:rsidRDefault="00F20F3F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585C582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7F6C660" w14:textId="23F2941A" w:rsidR="00F20F3F" w:rsidRPr="00055FF8" w:rsidRDefault="00F20F3F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125028D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3DFC579" w14:textId="72F29BE4" w:rsidR="00F20F3F" w:rsidRPr="00055FF8" w:rsidRDefault="00F20F3F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(8,1</w:t>
            </w:r>
            <w:r w:rsidR="00A347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BC11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2AA77C50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658DC3B" w14:textId="26E5B45A" w:rsidR="00F20F3F" w:rsidRPr="00055FF8" w:rsidRDefault="00F20F3F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A05B519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016F0D" w14:textId="7CBCBF3D" w:rsidR="00F20F3F" w:rsidRPr="00055FF8" w:rsidRDefault="00F20F3F" w:rsidP="00F20F3F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(8,17</w:t>
            </w:r>
            <w:r w:rsidR="00BC11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20F3F" w:rsidRPr="00055FF8" w14:paraId="4D42FAE7" w14:textId="77777777" w:rsidTr="00F20F3F">
        <w:trPr>
          <w:gridAfter w:val="1"/>
          <w:wAfter w:w="90" w:type="dxa"/>
        </w:trPr>
        <w:tc>
          <w:tcPr>
            <w:tcW w:w="2956" w:type="dxa"/>
            <w:gridSpan w:val="2"/>
          </w:tcPr>
          <w:p w14:paraId="5CF659DB" w14:textId="33912704" w:rsidR="00F20F3F" w:rsidRPr="00055FF8" w:rsidRDefault="00F20F3F" w:rsidP="00F2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6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921DF">
              <w:rPr>
                <w:rFonts w:asciiTheme="majorBidi" w:hAnsiTheme="majorBidi" w:cs="Angsana New" w:hint="cs"/>
                <w:sz w:val="30"/>
                <w:szCs w:val="30"/>
                <w:cs/>
              </w:rPr>
              <w:t>จัดประเภทรายการใหม่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71E2069D" w14:textId="5544A926" w:rsidR="00F20F3F" w:rsidRPr="00055FF8" w:rsidRDefault="00F20F3F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724AFFF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25807FF6" w14:textId="461A0972" w:rsidR="00F20F3F" w:rsidRPr="00055FF8" w:rsidRDefault="00F20F3F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gridSpan w:val="2"/>
          </w:tcPr>
          <w:p w14:paraId="4DB9CE4B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  <w:gridSpan w:val="2"/>
            <w:tcBorders>
              <w:bottom w:val="single" w:sz="4" w:space="0" w:color="auto"/>
            </w:tcBorders>
          </w:tcPr>
          <w:p w14:paraId="6C2BE97C" w14:textId="6FE930CE" w:rsidR="00F20F3F" w:rsidRPr="00055FF8" w:rsidRDefault="00F20F3F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BA93CDF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5691168B" w14:textId="3F760B33" w:rsidR="00F20F3F" w:rsidRPr="00055FF8" w:rsidRDefault="00BB5322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(20,392)</w:t>
            </w:r>
          </w:p>
        </w:tc>
        <w:tc>
          <w:tcPr>
            <w:tcW w:w="270" w:type="dxa"/>
            <w:gridSpan w:val="2"/>
            <w:vAlign w:val="bottom"/>
          </w:tcPr>
          <w:p w14:paraId="171AC31E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78BC0999" w14:textId="505A89F0" w:rsidR="00F20F3F" w:rsidRPr="00055FF8" w:rsidRDefault="00F20F3F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0C91928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1DD70700" w14:textId="3C6A9F8B" w:rsidR="00F20F3F" w:rsidRPr="00055FF8" w:rsidRDefault="00F20F3F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D343AF4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37C68612" w14:textId="61776BCA" w:rsidR="00F20F3F" w:rsidRPr="00055FF8" w:rsidRDefault="00F20F3F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6123BCD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148D0A75" w14:textId="1C11127C" w:rsidR="00F20F3F" w:rsidRPr="00055FF8" w:rsidRDefault="00F25016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1D6DBF6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AC11B59" w14:textId="7C3B1E69" w:rsidR="00F20F3F" w:rsidRPr="00055FF8" w:rsidRDefault="00F25016" w:rsidP="00F20F3F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(20,392)</w:t>
            </w:r>
          </w:p>
        </w:tc>
      </w:tr>
      <w:tr w:rsidR="00F20F3F" w:rsidRPr="00055FF8" w14:paraId="28CA79AE" w14:textId="77777777" w:rsidTr="00F20F3F">
        <w:trPr>
          <w:gridAfter w:val="1"/>
          <w:wAfter w:w="90" w:type="dxa"/>
        </w:trPr>
        <w:tc>
          <w:tcPr>
            <w:tcW w:w="2956" w:type="dxa"/>
            <w:gridSpan w:val="2"/>
          </w:tcPr>
          <w:p w14:paraId="1AEC0857" w14:textId="77777777" w:rsidR="00F20F3F" w:rsidRPr="00055FF8" w:rsidRDefault="00F20F3F" w:rsidP="00F2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08B663" w14:textId="68186B7C" w:rsidR="00F20F3F" w:rsidRPr="00055FF8" w:rsidRDefault="00F20F3F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520,878</w:t>
            </w:r>
          </w:p>
        </w:tc>
        <w:tc>
          <w:tcPr>
            <w:tcW w:w="270" w:type="dxa"/>
            <w:gridSpan w:val="2"/>
          </w:tcPr>
          <w:p w14:paraId="2549EA6E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B3382F" w14:textId="0BE0734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116,892</w:t>
            </w:r>
          </w:p>
        </w:tc>
        <w:tc>
          <w:tcPr>
            <w:tcW w:w="243" w:type="dxa"/>
            <w:gridSpan w:val="2"/>
          </w:tcPr>
          <w:p w14:paraId="397F1BB9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5747F8" w14:textId="3CB32E9B" w:rsidR="00F20F3F" w:rsidRPr="00055FF8" w:rsidRDefault="00F20F3F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462,966</w:t>
            </w:r>
          </w:p>
        </w:tc>
        <w:tc>
          <w:tcPr>
            <w:tcW w:w="270" w:type="dxa"/>
            <w:gridSpan w:val="2"/>
            <w:vAlign w:val="bottom"/>
          </w:tcPr>
          <w:p w14:paraId="1B70E50A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550F7258" w14:textId="72CE5FEF" w:rsidR="00F20F3F" w:rsidRPr="005B0AF5" w:rsidRDefault="00442149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918,0</w:t>
            </w:r>
            <w:r w:rsidR="00B648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gridSpan w:val="2"/>
          </w:tcPr>
          <w:p w14:paraId="4CA27F45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10F96A16" w14:textId="1E9CC203" w:rsidR="00F20F3F" w:rsidRPr="00055FF8" w:rsidRDefault="00F20F3F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34,53</w:t>
            </w:r>
            <w:r w:rsidR="00612A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gridSpan w:val="2"/>
            <w:vAlign w:val="bottom"/>
          </w:tcPr>
          <w:p w14:paraId="4B6796AC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600C25AA" w14:textId="4181738B" w:rsidR="00F20F3F" w:rsidRPr="00055FF8" w:rsidRDefault="00612A81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98,388</w:t>
            </w:r>
          </w:p>
        </w:tc>
        <w:tc>
          <w:tcPr>
            <w:tcW w:w="270" w:type="dxa"/>
            <w:gridSpan w:val="2"/>
            <w:vAlign w:val="bottom"/>
          </w:tcPr>
          <w:p w14:paraId="4D0DDB26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279D2C54" w14:textId="41E7DD41" w:rsidR="00F20F3F" w:rsidRPr="00055FF8" w:rsidRDefault="00F20F3F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612A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3,68</w:t>
            </w:r>
            <w:r w:rsidR="00FC4D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gridSpan w:val="2"/>
          </w:tcPr>
          <w:p w14:paraId="53BA5F17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2FDEE79F" w14:textId="31219C46" w:rsidR="00F20F3F" w:rsidRPr="00055FF8" w:rsidRDefault="005B2A4E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95F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</w:t>
            </w:r>
            <w:r w:rsidR="00220B04" w:rsidRPr="00A95F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6,049</w:t>
            </w:r>
          </w:p>
        </w:tc>
        <w:tc>
          <w:tcPr>
            <w:tcW w:w="270" w:type="dxa"/>
            <w:gridSpan w:val="2"/>
            <w:vAlign w:val="bottom"/>
          </w:tcPr>
          <w:p w14:paraId="156898AE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8B5FD7C" w14:textId="328B72C0" w:rsidR="00F20F3F" w:rsidRPr="00055FF8" w:rsidRDefault="00F20F3F" w:rsidP="00F20F3F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5F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</w:t>
            </w:r>
            <w:r w:rsidR="00220B04" w:rsidRPr="00A95F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181,43</w:t>
            </w:r>
            <w:r w:rsidR="000404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F20F3F" w:rsidRPr="00055FF8" w14:paraId="79BEF377" w14:textId="77777777" w:rsidTr="00F20F3F">
        <w:trPr>
          <w:tblHeader/>
        </w:trPr>
        <w:tc>
          <w:tcPr>
            <w:tcW w:w="2862" w:type="dxa"/>
          </w:tcPr>
          <w:p w14:paraId="60DCCCD8" w14:textId="77777777" w:rsidR="00F20F3F" w:rsidRPr="00055FF8" w:rsidRDefault="00F20F3F" w:rsidP="00F2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4" w:type="dxa"/>
            <w:gridSpan w:val="35"/>
          </w:tcPr>
          <w:p w14:paraId="11AB7548" w14:textId="77777777" w:rsidR="00F20F3F" w:rsidRPr="00055FF8" w:rsidRDefault="00F20F3F" w:rsidP="00F20F3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20F3F" w:rsidRPr="00055FF8" w14:paraId="473BFC84" w14:textId="77777777" w:rsidTr="00F20F3F">
        <w:trPr>
          <w:tblHeader/>
        </w:trPr>
        <w:tc>
          <w:tcPr>
            <w:tcW w:w="2862" w:type="dxa"/>
          </w:tcPr>
          <w:p w14:paraId="2D8F11CB" w14:textId="77777777" w:rsidR="00F20F3F" w:rsidRPr="00055FF8" w:rsidRDefault="00F20F3F" w:rsidP="00F2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28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64AA726F" w14:textId="77777777" w:rsidR="00F20F3F" w:rsidRPr="00055FF8" w:rsidRDefault="00F20F3F" w:rsidP="00F2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F4F66B" w14:textId="77777777" w:rsidR="00F20F3F" w:rsidRPr="00055FF8" w:rsidRDefault="00F20F3F" w:rsidP="00F2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9E6EDE" w14:textId="77777777" w:rsidR="00F20F3F" w:rsidRPr="00055FF8" w:rsidRDefault="00F20F3F" w:rsidP="00F2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100832" w14:textId="77777777" w:rsidR="00F20F3F" w:rsidRPr="00055FF8" w:rsidRDefault="00F20F3F" w:rsidP="00F2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77" w:type="dxa"/>
            <w:gridSpan w:val="2"/>
          </w:tcPr>
          <w:p w14:paraId="0417664C" w14:textId="77777777" w:rsidR="00F20F3F" w:rsidRPr="00055FF8" w:rsidRDefault="00F20F3F" w:rsidP="00F2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10BC15F4" w14:textId="77777777" w:rsidR="00F20F3F" w:rsidRPr="00055FF8" w:rsidRDefault="00F20F3F" w:rsidP="00F2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A2E8CA" w14:textId="77777777" w:rsidR="00F20F3F" w:rsidRPr="00055FF8" w:rsidRDefault="00F20F3F" w:rsidP="00F2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C95B3B" w14:textId="77777777" w:rsidR="00F20F3F" w:rsidRPr="00055FF8" w:rsidRDefault="00F20F3F" w:rsidP="00F2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0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74" w:type="dxa"/>
            <w:gridSpan w:val="2"/>
          </w:tcPr>
          <w:p w14:paraId="25BDDC13" w14:textId="77777777" w:rsidR="00F20F3F" w:rsidRPr="00055FF8" w:rsidRDefault="00F20F3F" w:rsidP="00F2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7FB07F45" w14:textId="77777777" w:rsidR="00F20F3F" w:rsidRPr="00055FF8" w:rsidRDefault="00F20F3F" w:rsidP="00F2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74" w:type="dxa"/>
            <w:gridSpan w:val="2"/>
            <w:vAlign w:val="bottom"/>
          </w:tcPr>
          <w:p w14:paraId="310F6703" w14:textId="77777777" w:rsidR="00F20F3F" w:rsidRPr="00055FF8" w:rsidRDefault="00F20F3F" w:rsidP="00F2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36EFBC20" w14:textId="77777777" w:rsidR="00F20F3F" w:rsidRPr="00055FF8" w:rsidRDefault="00F20F3F" w:rsidP="00F2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71" w:type="dxa"/>
            <w:gridSpan w:val="2"/>
            <w:vAlign w:val="bottom"/>
          </w:tcPr>
          <w:p w14:paraId="2610EFE4" w14:textId="77777777" w:rsidR="00F20F3F" w:rsidRPr="00055FF8" w:rsidRDefault="00F20F3F" w:rsidP="00F2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72CFD69E" w14:textId="77777777" w:rsidR="00F20F3F" w:rsidRPr="00055FF8" w:rsidRDefault="00F20F3F" w:rsidP="00F2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14" w:right="-10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71" w:type="dxa"/>
            <w:gridSpan w:val="2"/>
            <w:vAlign w:val="bottom"/>
          </w:tcPr>
          <w:p w14:paraId="2A694E9B" w14:textId="77777777" w:rsidR="00F20F3F" w:rsidRPr="00055FF8" w:rsidRDefault="00F20F3F" w:rsidP="00F2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gridSpan w:val="2"/>
            <w:vAlign w:val="bottom"/>
          </w:tcPr>
          <w:p w14:paraId="24F956AB" w14:textId="77777777" w:rsidR="00F20F3F" w:rsidRPr="00055FF8" w:rsidRDefault="00F20F3F" w:rsidP="00F2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271" w:type="dxa"/>
            <w:gridSpan w:val="2"/>
            <w:vAlign w:val="bottom"/>
          </w:tcPr>
          <w:p w14:paraId="0C7EA71B" w14:textId="77777777" w:rsidR="00F20F3F" w:rsidRPr="00055FF8" w:rsidRDefault="00F20F3F" w:rsidP="00F2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71DD6722" w14:textId="77777777" w:rsidR="00F20F3F" w:rsidRPr="00055FF8" w:rsidRDefault="00F20F3F" w:rsidP="00F2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1" w:type="dxa"/>
            <w:gridSpan w:val="2"/>
          </w:tcPr>
          <w:p w14:paraId="55CA899F" w14:textId="77777777" w:rsidR="00F20F3F" w:rsidRPr="00055FF8" w:rsidRDefault="00F20F3F" w:rsidP="00F2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560E85C8" w14:textId="77777777" w:rsidR="00F20F3F" w:rsidRPr="00055FF8" w:rsidRDefault="00F20F3F" w:rsidP="00F2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271" w:type="dxa"/>
            <w:gridSpan w:val="2"/>
            <w:vAlign w:val="bottom"/>
          </w:tcPr>
          <w:p w14:paraId="062F2E83" w14:textId="77777777" w:rsidR="00F20F3F" w:rsidRPr="00055FF8" w:rsidRDefault="00F20F3F" w:rsidP="00F2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vAlign w:val="bottom"/>
          </w:tcPr>
          <w:p w14:paraId="5B181DCC" w14:textId="77777777" w:rsidR="00F20F3F" w:rsidRPr="00055FF8" w:rsidRDefault="00F20F3F" w:rsidP="00F2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5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20F3F" w:rsidRPr="00055FF8" w14:paraId="271B80D4" w14:textId="77777777" w:rsidTr="00F20F3F">
        <w:trPr>
          <w:tblHeader/>
        </w:trPr>
        <w:tc>
          <w:tcPr>
            <w:tcW w:w="2862" w:type="dxa"/>
          </w:tcPr>
          <w:p w14:paraId="635332E3" w14:textId="77777777" w:rsidR="00F20F3F" w:rsidRPr="00055FF8" w:rsidRDefault="00F20F3F" w:rsidP="00F2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54" w:type="dxa"/>
            <w:gridSpan w:val="35"/>
          </w:tcPr>
          <w:p w14:paraId="09D40DA1" w14:textId="77777777" w:rsidR="00F20F3F" w:rsidRPr="00055FF8" w:rsidRDefault="00F20F3F" w:rsidP="00F20F3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55FF8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55FF8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F20F3F" w:rsidRPr="00055FF8" w14:paraId="42F51CC3" w14:textId="77777777" w:rsidTr="00F20F3F">
        <w:trPr>
          <w:tblHeader/>
        </w:trPr>
        <w:tc>
          <w:tcPr>
            <w:tcW w:w="3946" w:type="dxa"/>
            <w:gridSpan w:val="3"/>
          </w:tcPr>
          <w:p w14:paraId="652A065A" w14:textId="5CE32A63" w:rsidR="00F20F3F" w:rsidRPr="00055FF8" w:rsidRDefault="00F20F3F" w:rsidP="00F20F3F">
            <w:pPr>
              <w:pStyle w:val="acctfourfigures"/>
              <w:tabs>
                <w:tab w:val="clear" w:pos="765"/>
                <w:tab w:val="left" w:pos="243"/>
              </w:tabs>
              <w:spacing w:line="360" w:lineRule="exact"/>
              <w:ind w:left="146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277" w:type="dxa"/>
            <w:gridSpan w:val="2"/>
          </w:tcPr>
          <w:p w14:paraId="18429386" w14:textId="77777777" w:rsidR="00F20F3F" w:rsidRPr="00055FF8" w:rsidRDefault="00F20F3F" w:rsidP="00F20F3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D223393" w14:textId="77777777" w:rsidR="00F20F3F" w:rsidRPr="00055FF8" w:rsidRDefault="00F20F3F" w:rsidP="00F20F3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</w:tcPr>
          <w:p w14:paraId="34217B93" w14:textId="77777777" w:rsidR="00F20F3F" w:rsidRPr="00055FF8" w:rsidRDefault="00F20F3F" w:rsidP="00F20F3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038E82D5" w14:textId="77777777" w:rsidR="00F20F3F" w:rsidRPr="00055FF8" w:rsidRDefault="00F20F3F" w:rsidP="00F20F3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vAlign w:val="bottom"/>
          </w:tcPr>
          <w:p w14:paraId="0D3DE359" w14:textId="77777777" w:rsidR="00F20F3F" w:rsidRPr="00055FF8" w:rsidRDefault="00F20F3F" w:rsidP="00F20F3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1A478921" w14:textId="77777777" w:rsidR="00F20F3F" w:rsidRPr="00055FF8" w:rsidRDefault="00F20F3F" w:rsidP="00F20F3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gridSpan w:val="2"/>
          </w:tcPr>
          <w:p w14:paraId="45646884" w14:textId="77777777" w:rsidR="00F20F3F" w:rsidRPr="00055FF8" w:rsidRDefault="00F20F3F" w:rsidP="00F20F3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380A6C44" w14:textId="77777777" w:rsidR="00F20F3F" w:rsidRPr="00055FF8" w:rsidRDefault="00F20F3F" w:rsidP="00F20F3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02E83E27" w14:textId="77777777" w:rsidR="00F20F3F" w:rsidRPr="00055FF8" w:rsidRDefault="00F20F3F" w:rsidP="00F20F3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gridSpan w:val="2"/>
            <w:vAlign w:val="bottom"/>
          </w:tcPr>
          <w:p w14:paraId="22A522A8" w14:textId="77777777" w:rsidR="00F20F3F" w:rsidRPr="00055FF8" w:rsidRDefault="00F20F3F" w:rsidP="00F20F3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342F3B42" w14:textId="77777777" w:rsidR="00F20F3F" w:rsidRPr="00055FF8" w:rsidRDefault="00F20F3F" w:rsidP="00F20F3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1301349C" w14:textId="77777777" w:rsidR="00F20F3F" w:rsidRPr="00055FF8" w:rsidRDefault="00F20F3F" w:rsidP="00F20F3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gridSpan w:val="2"/>
          </w:tcPr>
          <w:p w14:paraId="304C1226" w14:textId="77777777" w:rsidR="00F20F3F" w:rsidRPr="00055FF8" w:rsidRDefault="00F20F3F" w:rsidP="00F20F3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71610E99" w14:textId="77777777" w:rsidR="00F20F3F" w:rsidRPr="00055FF8" w:rsidRDefault="00F20F3F" w:rsidP="00F20F3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3379F8C5" w14:textId="77777777" w:rsidR="00F20F3F" w:rsidRPr="00055FF8" w:rsidRDefault="00F20F3F" w:rsidP="00F20F3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vAlign w:val="bottom"/>
          </w:tcPr>
          <w:p w14:paraId="69497AB3" w14:textId="77777777" w:rsidR="00F20F3F" w:rsidRPr="00055FF8" w:rsidRDefault="00F20F3F" w:rsidP="00F20F3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20F3F" w:rsidRPr="00055FF8" w14:paraId="6B337FA1" w14:textId="77777777" w:rsidTr="00F20F3F">
        <w:trPr>
          <w:tblHeader/>
        </w:trPr>
        <w:tc>
          <w:tcPr>
            <w:tcW w:w="2862" w:type="dxa"/>
          </w:tcPr>
          <w:p w14:paraId="505D48B8" w14:textId="77777777" w:rsidR="00F20F3F" w:rsidRPr="00055FF8" w:rsidRDefault="00F20F3F" w:rsidP="00F2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084" w:type="dxa"/>
            <w:gridSpan w:val="2"/>
          </w:tcPr>
          <w:p w14:paraId="25BB998E" w14:textId="77777777" w:rsidR="00F20F3F" w:rsidRPr="00886012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60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7" w:type="dxa"/>
            <w:gridSpan w:val="2"/>
          </w:tcPr>
          <w:p w14:paraId="28FEA6D7" w14:textId="77777777" w:rsidR="00F20F3F" w:rsidRPr="00886012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C53602B" w14:textId="77777777" w:rsidR="00F20F3F" w:rsidRPr="00886012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860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(55,159)</w:t>
            </w:r>
          </w:p>
        </w:tc>
        <w:tc>
          <w:tcPr>
            <w:tcW w:w="274" w:type="dxa"/>
            <w:gridSpan w:val="2"/>
          </w:tcPr>
          <w:p w14:paraId="359D3833" w14:textId="77777777" w:rsidR="00F20F3F" w:rsidRPr="00886012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6B81C98D" w14:textId="77777777" w:rsidR="00F20F3F" w:rsidRPr="00886012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860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(349,547)</w:t>
            </w:r>
          </w:p>
        </w:tc>
        <w:tc>
          <w:tcPr>
            <w:tcW w:w="274" w:type="dxa"/>
            <w:gridSpan w:val="2"/>
            <w:vAlign w:val="bottom"/>
          </w:tcPr>
          <w:p w14:paraId="6D1E1BEF" w14:textId="77777777" w:rsidR="00F20F3F" w:rsidRPr="00886012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37228773" w14:textId="77777777" w:rsidR="00F20F3F" w:rsidRPr="00886012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860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(807,558)</w:t>
            </w:r>
          </w:p>
        </w:tc>
        <w:tc>
          <w:tcPr>
            <w:tcW w:w="271" w:type="dxa"/>
            <w:gridSpan w:val="2"/>
            <w:vAlign w:val="bottom"/>
          </w:tcPr>
          <w:p w14:paraId="42B328B5" w14:textId="77777777" w:rsidR="00F20F3F" w:rsidRPr="00886012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6E2D911A" w14:textId="77777777" w:rsidR="00F20F3F" w:rsidRPr="00886012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860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(24,319)</w:t>
            </w:r>
          </w:p>
        </w:tc>
        <w:tc>
          <w:tcPr>
            <w:tcW w:w="271" w:type="dxa"/>
            <w:gridSpan w:val="2"/>
            <w:vAlign w:val="bottom"/>
          </w:tcPr>
          <w:p w14:paraId="65247B1E" w14:textId="77777777" w:rsidR="00F20F3F" w:rsidRPr="00886012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gridSpan w:val="2"/>
            <w:vAlign w:val="bottom"/>
          </w:tcPr>
          <w:p w14:paraId="439424A9" w14:textId="77777777" w:rsidR="00F20F3F" w:rsidRPr="00886012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860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(58,212)</w:t>
            </w:r>
          </w:p>
        </w:tc>
        <w:tc>
          <w:tcPr>
            <w:tcW w:w="271" w:type="dxa"/>
            <w:gridSpan w:val="2"/>
            <w:vAlign w:val="bottom"/>
          </w:tcPr>
          <w:p w14:paraId="254F3D6A" w14:textId="77777777" w:rsidR="00F20F3F" w:rsidRPr="00886012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6BF3D310" w14:textId="77777777" w:rsidR="00F20F3F" w:rsidRPr="00886012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860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(34,573)</w:t>
            </w:r>
          </w:p>
        </w:tc>
        <w:tc>
          <w:tcPr>
            <w:tcW w:w="271" w:type="dxa"/>
            <w:gridSpan w:val="2"/>
          </w:tcPr>
          <w:p w14:paraId="03F4F890" w14:textId="77777777" w:rsidR="00F20F3F" w:rsidRPr="00886012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67F06794" w14:textId="77777777" w:rsidR="00F20F3F" w:rsidRPr="00886012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860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0CC28C9C" w14:textId="77777777" w:rsidR="00F20F3F" w:rsidRPr="00886012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vAlign w:val="bottom"/>
          </w:tcPr>
          <w:p w14:paraId="1E98E91B" w14:textId="77777777" w:rsidR="00F20F3F" w:rsidRPr="00886012" w:rsidRDefault="00F20F3F" w:rsidP="00F20F3F">
            <w:pPr>
              <w:pStyle w:val="acctfourfigures"/>
              <w:tabs>
                <w:tab w:val="clear" w:pos="765"/>
                <w:tab w:val="decimal" w:pos="974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860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(1,329,368)</w:t>
            </w:r>
          </w:p>
        </w:tc>
      </w:tr>
      <w:tr w:rsidR="00F20F3F" w:rsidRPr="00055FF8" w14:paraId="535126AC" w14:textId="77777777" w:rsidTr="00F20F3F">
        <w:trPr>
          <w:tblHeader/>
        </w:trPr>
        <w:tc>
          <w:tcPr>
            <w:tcW w:w="2862" w:type="dxa"/>
          </w:tcPr>
          <w:p w14:paraId="31B446FD" w14:textId="77777777" w:rsidR="00F20F3F" w:rsidRPr="00055FF8" w:rsidRDefault="00F20F3F" w:rsidP="00F2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84" w:type="dxa"/>
            <w:gridSpan w:val="2"/>
          </w:tcPr>
          <w:p w14:paraId="6C14295B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7" w:type="dxa"/>
            <w:gridSpan w:val="2"/>
          </w:tcPr>
          <w:p w14:paraId="5C8372E8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</w:tcPr>
          <w:p w14:paraId="39DC0905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(2,469)</w:t>
            </w:r>
          </w:p>
        </w:tc>
        <w:tc>
          <w:tcPr>
            <w:tcW w:w="274" w:type="dxa"/>
            <w:gridSpan w:val="2"/>
          </w:tcPr>
          <w:p w14:paraId="4952DD62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0B03C6E8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(25,717)</w:t>
            </w:r>
          </w:p>
        </w:tc>
        <w:tc>
          <w:tcPr>
            <w:tcW w:w="274" w:type="dxa"/>
            <w:gridSpan w:val="2"/>
            <w:vAlign w:val="bottom"/>
          </w:tcPr>
          <w:p w14:paraId="2AF25EA4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2F258170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(32,575)</w:t>
            </w:r>
          </w:p>
        </w:tc>
        <w:tc>
          <w:tcPr>
            <w:tcW w:w="271" w:type="dxa"/>
            <w:gridSpan w:val="2"/>
          </w:tcPr>
          <w:p w14:paraId="4CE36095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49FD0520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(1,638)</w:t>
            </w:r>
          </w:p>
        </w:tc>
        <w:tc>
          <w:tcPr>
            <w:tcW w:w="271" w:type="dxa"/>
            <w:gridSpan w:val="2"/>
            <w:vAlign w:val="bottom"/>
          </w:tcPr>
          <w:p w14:paraId="0ABA8408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gridSpan w:val="2"/>
            <w:vAlign w:val="bottom"/>
          </w:tcPr>
          <w:p w14:paraId="3067CD7F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(2,668)</w:t>
            </w:r>
          </w:p>
        </w:tc>
        <w:tc>
          <w:tcPr>
            <w:tcW w:w="271" w:type="dxa"/>
            <w:gridSpan w:val="2"/>
            <w:vAlign w:val="bottom"/>
          </w:tcPr>
          <w:p w14:paraId="19434985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456838A0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(10,008)</w:t>
            </w:r>
          </w:p>
        </w:tc>
        <w:tc>
          <w:tcPr>
            <w:tcW w:w="271" w:type="dxa"/>
            <w:gridSpan w:val="2"/>
          </w:tcPr>
          <w:p w14:paraId="4A512CA3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272A533D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1DC825D3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vAlign w:val="bottom"/>
          </w:tcPr>
          <w:p w14:paraId="225FE140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974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(75,075)</w:t>
            </w:r>
          </w:p>
        </w:tc>
      </w:tr>
      <w:tr w:rsidR="00F20F3F" w:rsidRPr="00055FF8" w14:paraId="1D7B9A81" w14:textId="77777777" w:rsidTr="00F20F3F">
        <w:trPr>
          <w:tblHeader/>
        </w:trPr>
        <w:tc>
          <w:tcPr>
            <w:tcW w:w="2862" w:type="dxa"/>
          </w:tcPr>
          <w:p w14:paraId="6B4566D4" w14:textId="77777777" w:rsidR="00F20F3F" w:rsidRPr="00055FF8" w:rsidRDefault="00F20F3F" w:rsidP="00F2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084" w:type="dxa"/>
            <w:gridSpan w:val="2"/>
            <w:tcBorders>
              <w:bottom w:val="single" w:sz="4" w:space="0" w:color="auto"/>
            </w:tcBorders>
          </w:tcPr>
          <w:p w14:paraId="6086C4C1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7" w:type="dxa"/>
            <w:gridSpan w:val="2"/>
          </w:tcPr>
          <w:p w14:paraId="2D371620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3558A6B0" w14:textId="77777777" w:rsidR="00F20F3F" w:rsidRPr="00055FF8" w:rsidRDefault="00F20F3F" w:rsidP="008B30B9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</w:tcPr>
          <w:p w14:paraId="24FF7858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</w:tcPr>
          <w:p w14:paraId="77B8899A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  <w:vAlign w:val="bottom"/>
          </w:tcPr>
          <w:p w14:paraId="7D83DDA4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  <w:vAlign w:val="bottom"/>
          </w:tcPr>
          <w:p w14:paraId="46DAD0CB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8,869</w:t>
            </w:r>
          </w:p>
        </w:tc>
        <w:tc>
          <w:tcPr>
            <w:tcW w:w="271" w:type="dxa"/>
            <w:gridSpan w:val="2"/>
            <w:vAlign w:val="bottom"/>
          </w:tcPr>
          <w:p w14:paraId="5388CB18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  <w:vAlign w:val="bottom"/>
          </w:tcPr>
          <w:p w14:paraId="41E43F45" w14:textId="77777777" w:rsidR="00F20F3F" w:rsidRPr="00055FF8" w:rsidRDefault="00F20F3F" w:rsidP="008B30B9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1" w:type="dxa"/>
            <w:gridSpan w:val="2"/>
            <w:vAlign w:val="bottom"/>
          </w:tcPr>
          <w:p w14:paraId="6C5C14F4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</w:tcPr>
          <w:p w14:paraId="239CBB25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4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4EC44080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</w:tcPr>
          <w:p w14:paraId="59EB41F8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2,592</w:t>
            </w:r>
          </w:p>
        </w:tc>
        <w:tc>
          <w:tcPr>
            <w:tcW w:w="271" w:type="dxa"/>
            <w:gridSpan w:val="2"/>
          </w:tcPr>
          <w:p w14:paraId="314EAE45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</w:tcPr>
          <w:p w14:paraId="32806B7A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03A7FC11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tcBorders>
              <w:bottom w:val="single" w:sz="4" w:space="0" w:color="auto"/>
            </w:tcBorders>
            <w:vAlign w:val="bottom"/>
          </w:tcPr>
          <w:p w14:paraId="5E7DDC5C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974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11,471</w:t>
            </w:r>
          </w:p>
        </w:tc>
      </w:tr>
      <w:tr w:rsidR="00F20F3F" w:rsidRPr="00055FF8" w14:paraId="6E1052C9" w14:textId="77777777" w:rsidTr="00F20F3F">
        <w:trPr>
          <w:tblHeader/>
        </w:trPr>
        <w:tc>
          <w:tcPr>
            <w:tcW w:w="2862" w:type="dxa"/>
          </w:tcPr>
          <w:p w14:paraId="29E2FB9D" w14:textId="77777777" w:rsidR="00F20F3F" w:rsidRPr="00055FF8" w:rsidRDefault="00F20F3F" w:rsidP="00F2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  <w:p w14:paraId="03DB8B15" w14:textId="77777777" w:rsidR="00F20F3F" w:rsidRPr="00055FF8" w:rsidRDefault="00F20F3F" w:rsidP="00F2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   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</w:tcBorders>
          </w:tcPr>
          <w:p w14:paraId="18735E54" w14:textId="77777777" w:rsidR="00F20F3F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1CF66AC0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7" w:type="dxa"/>
            <w:gridSpan w:val="2"/>
          </w:tcPr>
          <w:p w14:paraId="3469FE00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61420CF5" w14:textId="77777777" w:rsidR="00F20F3F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3DF7ED5E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(57,628)</w:t>
            </w:r>
          </w:p>
        </w:tc>
        <w:tc>
          <w:tcPr>
            <w:tcW w:w="274" w:type="dxa"/>
            <w:gridSpan w:val="2"/>
          </w:tcPr>
          <w:p w14:paraId="6B5A0B3C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</w:tcBorders>
            <w:vAlign w:val="bottom"/>
          </w:tcPr>
          <w:p w14:paraId="786DDFB3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(375,264)</w:t>
            </w:r>
          </w:p>
        </w:tc>
        <w:tc>
          <w:tcPr>
            <w:tcW w:w="274" w:type="dxa"/>
            <w:gridSpan w:val="2"/>
            <w:vAlign w:val="bottom"/>
          </w:tcPr>
          <w:p w14:paraId="2A2BCD3D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</w:tcBorders>
            <w:vAlign w:val="bottom"/>
          </w:tcPr>
          <w:p w14:paraId="6D6D76B2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(831,264)</w:t>
            </w:r>
          </w:p>
        </w:tc>
        <w:tc>
          <w:tcPr>
            <w:tcW w:w="271" w:type="dxa"/>
            <w:gridSpan w:val="2"/>
            <w:vAlign w:val="bottom"/>
          </w:tcPr>
          <w:p w14:paraId="1B6F8D31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</w:tcBorders>
            <w:vAlign w:val="bottom"/>
          </w:tcPr>
          <w:p w14:paraId="21885477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(25,947)</w:t>
            </w:r>
          </w:p>
        </w:tc>
        <w:tc>
          <w:tcPr>
            <w:tcW w:w="271" w:type="dxa"/>
            <w:gridSpan w:val="2"/>
            <w:vAlign w:val="bottom"/>
          </w:tcPr>
          <w:p w14:paraId="061D0D89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</w:tcBorders>
            <w:vAlign w:val="bottom"/>
          </w:tcPr>
          <w:p w14:paraId="239CEC01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(60,880)</w:t>
            </w:r>
          </w:p>
        </w:tc>
        <w:tc>
          <w:tcPr>
            <w:tcW w:w="271" w:type="dxa"/>
            <w:gridSpan w:val="2"/>
            <w:vAlign w:val="bottom"/>
          </w:tcPr>
          <w:p w14:paraId="5616B4C9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</w:tcBorders>
            <w:vAlign w:val="bottom"/>
          </w:tcPr>
          <w:p w14:paraId="4022555E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(41,989)</w:t>
            </w:r>
          </w:p>
        </w:tc>
        <w:tc>
          <w:tcPr>
            <w:tcW w:w="271" w:type="dxa"/>
            <w:gridSpan w:val="2"/>
          </w:tcPr>
          <w:p w14:paraId="0031C288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</w:tcBorders>
          </w:tcPr>
          <w:p w14:paraId="1000848C" w14:textId="77777777" w:rsidR="00F20F3F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7EE9979E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1" w:type="dxa"/>
            <w:gridSpan w:val="2"/>
          </w:tcPr>
          <w:p w14:paraId="626A8FC6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tcBorders>
              <w:top w:val="single" w:sz="4" w:space="0" w:color="auto"/>
            </w:tcBorders>
            <w:vAlign w:val="bottom"/>
          </w:tcPr>
          <w:p w14:paraId="2D1A8941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974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(1,392,972)</w:t>
            </w:r>
          </w:p>
        </w:tc>
      </w:tr>
      <w:tr w:rsidR="00F20F3F" w:rsidRPr="00055FF8" w14:paraId="110A89A2" w14:textId="77777777" w:rsidTr="00F20F3F">
        <w:trPr>
          <w:tblHeader/>
        </w:trPr>
        <w:tc>
          <w:tcPr>
            <w:tcW w:w="2862" w:type="dxa"/>
          </w:tcPr>
          <w:p w14:paraId="0344D080" w14:textId="77777777" w:rsidR="00F20F3F" w:rsidRPr="00055FF8" w:rsidRDefault="00F20F3F" w:rsidP="00F2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4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84" w:type="dxa"/>
            <w:gridSpan w:val="2"/>
          </w:tcPr>
          <w:p w14:paraId="01FF6C23" w14:textId="4B0A523A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7" w:type="dxa"/>
            <w:gridSpan w:val="2"/>
          </w:tcPr>
          <w:p w14:paraId="3EE41F95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09C6FB0" w14:textId="732128F4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(2,39</w:t>
            </w:r>
            <w:r w:rsidR="00324C6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4" w:type="dxa"/>
            <w:gridSpan w:val="2"/>
          </w:tcPr>
          <w:p w14:paraId="1C759FF6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67865EDB" w14:textId="63849285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(24,19</w:t>
            </w:r>
            <w:r w:rsidR="00B03B2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4" w:type="dxa"/>
            <w:gridSpan w:val="2"/>
            <w:vAlign w:val="bottom"/>
          </w:tcPr>
          <w:p w14:paraId="28F1E422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62C9A765" w14:textId="38EAE345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384D">
              <w:rPr>
                <w:rFonts w:asciiTheme="majorBidi" w:hAnsiTheme="majorBidi" w:cstheme="majorBidi"/>
                <w:sz w:val="30"/>
                <w:szCs w:val="30"/>
              </w:rPr>
              <w:t>25,87</w:t>
            </w:r>
            <w:r w:rsidR="00FC6D9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1" w:type="dxa"/>
            <w:gridSpan w:val="2"/>
          </w:tcPr>
          <w:p w14:paraId="6D27ACA0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26165549" w14:textId="1BEDE123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(1,94</w:t>
            </w:r>
            <w:r w:rsidR="00006E4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1" w:type="dxa"/>
            <w:gridSpan w:val="2"/>
            <w:vAlign w:val="bottom"/>
          </w:tcPr>
          <w:p w14:paraId="41D29F5F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gridSpan w:val="2"/>
            <w:vAlign w:val="bottom"/>
          </w:tcPr>
          <w:p w14:paraId="4838CEC9" w14:textId="1E92EE69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384D">
              <w:rPr>
                <w:rFonts w:asciiTheme="majorBidi" w:hAnsiTheme="majorBidi" w:cstheme="majorBidi"/>
                <w:sz w:val="30"/>
                <w:szCs w:val="30"/>
              </w:rPr>
              <w:t>5,3</w:t>
            </w:r>
            <w:r w:rsidR="00BB0D6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CD688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1" w:type="dxa"/>
            <w:gridSpan w:val="2"/>
            <w:vAlign w:val="bottom"/>
          </w:tcPr>
          <w:p w14:paraId="4661D59A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324C53F5" w14:textId="16BA78F0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7390A">
              <w:rPr>
                <w:rFonts w:asciiTheme="majorBidi" w:hAnsiTheme="majorBidi" w:cstheme="majorBidi"/>
                <w:sz w:val="30"/>
                <w:szCs w:val="30"/>
              </w:rPr>
              <w:t>3,80</w:t>
            </w:r>
            <w:r w:rsidR="005D35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1" w:type="dxa"/>
            <w:gridSpan w:val="2"/>
          </w:tcPr>
          <w:p w14:paraId="353D9DC5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17DA5826" w14:textId="5EBE9054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2E746B85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vAlign w:val="bottom"/>
          </w:tcPr>
          <w:p w14:paraId="434D8C42" w14:textId="7036DD75" w:rsidR="00F20F3F" w:rsidRPr="00055FF8" w:rsidRDefault="00F20F3F" w:rsidP="00F20F3F">
            <w:pPr>
              <w:pStyle w:val="acctfourfigures"/>
              <w:tabs>
                <w:tab w:val="clear" w:pos="765"/>
                <w:tab w:val="decimal" w:pos="974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6215C">
              <w:rPr>
                <w:rFonts w:asciiTheme="majorBidi" w:hAnsiTheme="majorBidi" w:cstheme="majorBidi"/>
                <w:sz w:val="30"/>
                <w:szCs w:val="30"/>
              </w:rPr>
              <w:t>63,57</w:t>
            </w:r>
            <w:r w:rsidR="005D3579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20F3F" w:rsidRPr="00055FF8" w14:paraId="416CB80F" w14:textId="77777777" w:rsidTr="00F20F3F">
        <w:trPr>
          <w:tblHeader/>
        </w:trPr>
        <w:tc>
          <w:tcPr>
            <w:tcW w:w="2862" w:type="dxa"/>
          </w:tcPr>
          <w:p w14:paraId="5C4ED488" w14:textId="77777777" w:rsidR="00F20F3F" w:rsidRPr="00055FF8" w:rsidRDefault="00F20F3F" w:rsidP="00F2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084" w:type="dxa"/>
            <w:gridSpan w:val="2"/>
            <w:tcBorders>
              <w:bottom w:val="single" w:sz="4" w:space="0" w:color="auto"/>
            </w:tcBorders>
          </w:tcPr>
          <w:p w14:paraId="573C4696" w14:textId="4FB3D5DC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7" w:type="dxa"/>
            <w:gridSpan w:val="2"/>
          </w:tcPr>
          <w:p w14:paraId="3E6CD8E3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70C9419F" w14:textId="41202F9D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</w:tcPr>
          <w:p w14:paraId="73E763B3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</w:tcPr>
          <w:p w14:paraId="0EE8BC72" w14:textId="0ACF79F2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  <w:vAlign w:val="bottom"/>
          </w:tcPr>
          <w:p w14:paraId="119222FB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  <w:vAlign w:val="bottom"/>
          </w:tcPr>
          <w:p w14:paraId="2E54A830" w14:textId="5485FF92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00C50B57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  <w:vAlign w:val="bottom"/>
          </w:tcPr>
          <w:p w14:paraId="2250AA2D" w14:textId="33AA68E5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0B9D4237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</w:tcPr>
          <w:p w14:paraId="2B01E9FF" w14:textId="2B86DF6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037AABB4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</w:tcPr>
          <w:p w14:paraId="1419BBDF" w14:textId="61099A0D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6,9</w:t>
            </w:r>
            <w:r w:rsidR="006805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AC29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1" w:type="dxa"/>
            <w:gridSpan w:val="2"/>
          </w:tcPr>
          <w:p w14:paraId="3A4920EF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</w:tcPr>
          <w:p w14:paraId="22813486" w14:textId="431DE6CD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51C8C39B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tcBorders>
              <w:bottom w:val="single" w:sz="4" w:space="0" w:color="auto"/>
            </w:tcBorders>
            <w:vAlign w:val="bottom"/>
          </w:tcPr>
          <w:p w14:paraId="1E0503BA" w14:textId="5098D9E1" w:rsidR="00F20F3F" w:rsidRPr="00055FF8" w:rsidRDefault="00F20F3F" w:rsidP="00F20F3F">
            <w:pPr>
              <w:pStyle w:val="acctfourfigures"/>
              <w:tabs>
                <w:tab w:val="clear" w:pos="765"/>
                <w:tab w:val="decimal" w:pos="974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6,9</w:t>
            </w:r>
            <w:r w:rsidR="006805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AC29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F20F3F" w:rsidRPr="00055FF8" w14:paraId="0EB76447" w14:textId="77777777" w:rsidTr="00F20F3F">
        <w:trPr>
          <w:tblHeader/>
        </w:trPr>
        <w:tc>
          <w:tcPr>
            <w:tcW w:w="2862" w:type="dxa"/>
          </w:tcPr>
          <w:p w14:paraId="02DDE7DA" w14:textId="77777777" w:rsidR="00F20F3F" w:rsidRPr="00055FF8" w:rsidRDefault="00F20F3F" w:rsidP="00F2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46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ณ</w:t>
            </w:r>
            <w:r w:rsidRPr="00055FF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055FF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55FF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055FF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1445DA" w14:textId="6D2C25B4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7" w:type="dxa"/>
            <w:gridSpan w:val="2"/>
          </w:tcPr>
          <w:p w14:paraId="22C883C2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735F81" w14:textId="045DD78E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(60,01</w:t>
            </w:r>
            <w:r w:rsidR="003324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4" w:type="dxa"/>
            <w:gridSpan w:val="2"/>
          </w:tcPr>
          <w:p w14:paraId="422389EA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6EBCBC" w14:textId="3BA90ABB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(399,45</w:t>
            </w:r>
            <w:r w:rsidR="007C6C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4" w:type="dxa"/>
            <w:gridSpan w:val="2"/>
            <w:vAlign w:val="bottom"/>
          </w:tcPr>
          <w:p w14:paraId="7B4B5EB8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7DC4AA" w14:textId="33598805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6805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857,13</w:t>
            </w:r>
            <w:r w:rsidR="007563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1" w:type="dxa"/>
            <w:gridSpan w:val="2"/>
            <w:vAlign w:val="bottom"/>
          </w:tcPr>
          <w:p w14:paraId="14EE5F23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C49018" w14:textId="0DFFC0A1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(27,8</w:t>
            </w:r>
            <w:r w:rsidR="00006E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1" w:type="dxa"/>
            <w:gridSpan w:val="2"/>
            <w:vAlign w:val="bottom"/>
          </w:tcPr>
          <w:p w14:paraId="6AD89C0B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E73C19" w14:textId="3B615C5A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6805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66,25</w:t>
            </w:r>
            <w:r w:rsidR="00CD68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1" w:type="dxa"/>
            <w:gridSpan w:val="2"/>
            <w:vAlign w:val="bottom"/>
          </w:tcPr>
          <w:p w14:paraId="4BF9465A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0CB82C" w14:textId="4280095E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6805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38,82</w:t>
            </w:r>
            <w:r w:rsidR="005D35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1" w:type="dxa"/>
            <w:gridSpan w:val="2"/>
          </w:tcPr>
          <w:p w14:paraId="440242C8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C8C17C" w14:textId="11BCAC40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  <w:gridSpan w:val="2"/>
          </w:tcPr>
          <w:p w14:paraId="21B368D2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C911A8" w14:textId="7B37B176" w:rsidR="00F20F3F" w:rsidRPr="00055FF8" w:rsidRDefault="00F20F3F" w:rsidP="00F20F3F">
            <w:pPr>
              <w:pStyle w:val="acctfourfigures"/>
              <w:tabs>
                <w:tab w:val="clear" w:pos="765"/>
                <w:tab w:val="decimal" w:pos="974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</w:t>
            </w:r>
            <w:r w:rsidR="006805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449,5</w:t>
            </w:r>
            <w:r w:rsidR="005D35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F20F3F" w:rsidRPr="00055FF8" w14:paraId="2343071C" w14:textId="77777777" w:rsidTr="00F20F3F">
        <w:trPr>
          <w:tblHeader/>
        </w:trPr>
        <w:tc>
          <w:tcPr>
            <w:tcW w:w="2862" w:type="dxa"/>
          </w:tcPr>
          <w:p w14:paraId="2C8EB037" w14:textId="77777777" w:rsidR="00F20F3F" w:rsidRPr="00055FF8" w:rsidRDefault="00F20F3F" w:rsidP="00F2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6"/>
              <w:rPr>
                <w:rFonts w:asciiTheme="majorBidi" w:hAnsiTheme="majorBidi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</w:tcBorders>
          </w:tcPr>
          <w:p w14:paraId="790AFF33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82" w:right="-110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7" w:type="dxa"/>
            <w:gridSpan w:val="2"/>
          </w:tcPr>
          <w:p w14:paraId="35ED43D6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82" w:right="-110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6A502967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82" w:right="-110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4" w:type="dxa"/>
            <w:gridSpan w:val="2"/>
          </w:tcPr>
          <w:p w14:paraId="20514B42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82" w:right="-110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</w:tcBorders>
            <w:vAlign w:val="bottom"/>
          </w:tcPr>
          <w:p w14:paraId="69C0D999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82" w:right="-110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4" w:type="dxa"/>
            <w:gridSpan w:val="2"/>
            <w:vAlign w:val="bottom"/>
          </w:tcPr>
          <w:p w14:paraId="2668AC62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82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</w:tcBorders>
            <w:vAlign w:val="bottom"/>
          </w:tcPr>
          <w:p w14:paraId="18A9F15D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82" w:right="-110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4A9D3462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82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</w:tcBorders>
            <w:vAlign w:val="bottom"/>
          </w:tcPr>
          <w:p w14:paraId="0BEF64E7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82" w:right="-110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79FEA876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82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</w:tcBorders>
            <w:vAlign w:val="bottom"/>
          </w:tcPr>
          <w:p w14:paraId="3991C010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82" w:right="-110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2781EFC5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82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</w:tcBorders>
            <w:vAlign w:val="bottom"/>
          </w:tcPr>
          <w:p w14:paraId="3ED816C2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82" w:right="-110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1" w:type="dxa"/>
            <w:gridSpan w:val="2"/>
          </w:tcPr>
          <w:p w14:paraId="02EDE12E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82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</w:tcBorders>
          </w:tcPr>
          <w:p w14:paraId="7AE446DF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82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227FDCD1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82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06" w:type="dxa"/>
            <w:gridSpan w:val="3"/>
            <w:tcBorders>
              <w:top w:val="single" w:sz="4" w:space="0" w:color="auto"/>
            </w:tcBorders>
            <w:vAlign w:val="bottom"/>
          </w:tcPr>
          <w:p w14:paraId="1E46F573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974"/>
              </w:tabs>
              <w:spacing w:line="300" w:lineRule="exact"/>
              <w:ind w:left="-82" w:right="-110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</w:tr>
      <w:tr w:rsidR="00F20F3F" w:rsidRPr="00055FF8" w14:paraId="37A96CF4" w14:textId="77777777" w:rsidTr="00F20F3F">
        <w:trPr>
          <w:tblHeader/>
        </w:trPr>
        <w:tc>
          <w:tcPr>
            <w:tcW w:w="2862" w:type="dxa"/>
          </w:tcPr>
          <w:p w14:paraId="5D7477D7" w14:textId="77777777" w:rsidR="00F20F3F" w:rsidRPr="00055FF8" w:rsidRDefault="00F20F3F" w:rsidP="00F2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6"/>
              <w:rPr>
                <w:rFonts w:asciiTheme="majorBidi" w:hAnsiTheme="majorBidi" w:cs="Angsana New"/>
                <w:b/>
                <w:bCs/>
                <w:sz w:val="16"/>
                <w:szCs w:val="16"/>
                <w:cs/>
              </w:rPr>
            </w:pPr>
            <w:r w:rsidRPr="00055FF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84" w:type="dxa"/>
            <w:gridSpan w:val="2"/>
          </w:tcPr>
          <w:p w14:paraId="5826558F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82" w:right="-110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7" w:type="dxa"/>
            <w:gridSpan w:val="2"/>
          </w:tcPr>
          <w:p w14:paraId="51AD42B6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82" w:right="-110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080" w:type="dxa"/>
            <w:gridSpan w:val="2"/>
          </w:tcPr>
          <w:p w14:paraId="7EE5324E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82" w:right="-110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4" w:type="dxa"/>
            <w:gridSpan w:val="2"/>
          </w:tcPr>
          <w:p w14:paraId="39C7D3A5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82" w:right="-110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420F3DC7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82" w:right="-110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4" w:type="dxa"/>
            <w:gridSpan w:val="2"/>
            <w:vAlign w:val="bottom"/>
          </w:tcPr>
          <w:p w14:paraId="5DC1D727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82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7067E787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82" w:right="-110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5D2A299E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82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358B6ABD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82" w:right="-110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408AB46B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82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69" w:type="dxa"/>
            <w:gridSpan w:val="2"/>
            <w:vAlign w:val="bottom"/>
          </w:tcPr>
          <w:p w14:paraId="24384BF5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82" w:right="-110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1EC6BCBD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82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4943641E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82" w:right="-110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1" w:type="dxa"/>
            <w:gridSpan w:val="2"/>
          </w:tcPr>
          <w:p w14:paraId="3964BB59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82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79" w:type="dxa"/>
            <w:gridSpan w:val="2"/>
          </w:tcPr>
          <w:p w14:paraId="6874271C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82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4B0D5EF3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82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06" w:type="dxa"/>
            <w:gridSpan w:val="3"/>
            <w:vAlign w:val="bottom"/>
          </w:tcPr>
          <w:p w14:paraId="5B005AD4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974"/>
              </w:tabs>
              <w:spacing w:line="300" w:lineRule="exact"/>
              <w:ind w:left="-82" w:right="-110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</w:tr>
      <w:tr w:rsidR="00F20F3F" w:rsidRPr="00055FF8" w14:paraId="511E3033" w14:textId="77777777" w:rsidTr="00F20F3F">
        <w:trPr>
          <w:tblHeader/>
        </w:trPr>
        <w:tc>
          <w:tcPr>
            <w:tcW w:w="2862" w:type="dxa"/>
          </w:tcPr>
          <w:p w14:paraId="79C5A2BB" w14:textId="77777777" w:rsidR="00F20F3F" w:rsidRPr="00055FF8" w:rsidRDefault="00F20F3F" w:rsidP="00F2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46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ณ</w:t>
            </w:r>
            <w:r w:rsidRPr="00055FF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055FF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 xml:space="preserve">31 </w:t>
            </w:r>
            <w:r w:rsidRPr="00055FF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055FF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084" w:type="dxa"/>
            <w:gridSpan w:val="2"/>
            <w:tcBorders>
              <w:bottom w:val="double" w:sz="4" w:space="0" w:color="auto"/>
            </w:tcBorders>
          </w:tcPr>
          <w:p w14:paraId="2E00D4D3" w14:textId="4CF2440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520,878</w:t>
            </w:r>
          </w:p>
        </w:tc>
        <w:tc>
          <w:tcPr>
            <w:tcW w:w="277" w:type="dxa"/>
            <w:gridSpan w:val="2"/>
          </w:tcPr>
          <w:p w14:paraId="70F163EA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7792E9DC" w14:textId="0180D5BC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59,264</w:t>
            </w:r>
          </w:p>
        </w:tc>
        <w:tc>
          <w:tcPr>
            <w:tcW w:w="274" w:type="dxa"/>
            <w:gridSpan w:val="2"/>
          </w:tcPr>
          <w:p w14:paraId="5A22A5D1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16" w:type="dxa"/>
            <w:gridSpan w:val="2"/>
            <w:tcBorders>
              <w:bottom w:val="double" w:sz="4" w:space="0" w:color="auto"/>
            </w:tcBorders>
            <w:vAlign w:val="bottom"/>
          </w:tcPr>
          <w:p w14:paraId="7E40175E" w14:textId="40B0DBAA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86,388</w:t>
            </w:r>
          </w:p>
        </w:tc>
        <w:tc>
          <w:tcPr>
            <w:tcW w:w="274" w:type="dxa"/>
            <w:gridSpan w:val="2"/>
            <w:vAlign w:val="bottom"/>
          </w:tcPr>
          <w:p w14:paraId="7BCD662F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bottom w:val="double" w:sz="4" w:space="0" w:color="auto"/>
            </w:tcBorders>
            <w:vAlign w:val="bottom"/>
          </w:tcPr>
          <w:p w14:paraId="11D60ECA" w14:textId="680FAEB8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91,363</w:t>
            </w:r>
          </w:p>
        </w:tc>
        <w:tc>
          <w:tcPr>
            <w:tcW w:w="271" w:type="dxa"/>
            <w:gridSpan w:val="2"/>
            <w:vAlign w:val="bottom"/>
          </w:tcPr>
          <w:p w14:paraId="5C021CA5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bottom w:val="double" w:sz="4" w:space="0" w:color="auto"/>
            </w:tcBorders>
            <w:vAlign w:val="bottom"/>
          </w:tcPr>
          <w:p w14:paraId="5811C7CC" w14:textId="175B2EEF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4,467</w:t>
            </w:r>
          </w:p>
        </w:tc>
        <w:tc>
          <w:tcPr>
            <w:tcW w:w="271" w:type="dxa"/>
            <w:gridSpan w:val="2"/>
            <w:vAlign w:val="bottom"/>
          </w:tcPr>
          <w:p w14:paraId="3D2ABF7E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gridSpan w:val="2"/>
            <w:tcBorders>
              <w:bottom w:val="double" w:sz="4" w:space="0" w:color="auto"/>
            </w:tcBorders>
            <w:vAlign w:val="bottom"/>
          </w:tcPr>
          <w:p w14:paraId="2C010B35" w14:textId="281FB62F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19,783</w:t>
            </w:r>
          </w:p>
        </w:tc>
        <w:tc>
          <w:tcPr>
            <w:tcW w:w="271" w:type="dxa"/>
            <w:gridSpan w:val="2"/>
            <w:vAlign w:val="bottom"/>
          </w:tcPr>
          <w:p w14:paraId="3F17C034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bottom w:val="double" w:sz="4" w:space="0" w:color="auto"/>
            </w:tcBorders>
            <w:vAlign w:val="bottom"/>
          </w:tcPr>
          <w:p w14:paraId="0D355D77" w14:textId="1438D9B9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13,754</w:t>
            </w:r>
          </w:p>
        </w:tc>
        <w:tc>
          <w:tcPr>
            <w:tcW w:w="271" w:type="dxa"/>
            <w:gridSpan w:val="2"/>
          </w:tcPr>
          <w:p w14:paraId="534F5826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bottom w:val="double" w:sz="4" w:space="0" w:color="auto"/>
            </w:tcBorders>
          </w:tcPr>
          <w:p w14:paraId="25F5934E" w14:textId="3CAF3A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848,644</w:t>
            </w:r>
          </w:p>
        </w:tc>
        <w:tc>
          <w:tcPr>
            <w:tcW w:w="271" w:type="dxa"/>
            <w:gridSpan w:val="2"/>
            <w:vAlign w:val="bottom"/>
          </w:tcPr>
          <w:p w14:paraId="5920E795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tcBorders>
              <w:bottom w:val="double" w:sz="4" w:space="0" w:color="auto"/>
            </w:tcBorders>
            <w:vAlign w:val="bottom"/>
          </w:tcPr>
          <w:p w14:paraId="5E612D92" w14:textId="7A70C990" w:rsidR="00F20F3F" w:rsidRPr="00055FF8" w:rsidRDefault="00F20F3F" w:rsidP="00F20F3F">
            <w:pPr>
              <w:pStyle w:val="acctfourfigures"/>
              <w:tabs>
                <w:tab w:val="clear" w:pos="765"/>
                <w:tab w:val="decimal" w:pos="974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1,644,541</w:t>
            </w:r>
          </w:p>
        </w:tc>
      </w:tr>
      <w:tr w:rsidR="00F20F3F" w:rsidRPr="00055FF8" w14:paraId="61FA687F" w14:textId="77777777" w:rsidTr="00F20F3F">
        <w:trPr>
          <w:tblHeader/>
        </w:trPr>
        <w:tc>
          <w:tcPr>
            <w:tcW w:w="2862" w:type="dxa"/>
          </w:tcPr>
          <w:p w14:paraId="0E2BFF87" w14:textId="77777777" w:rsidR="00F20F3F" w:rsidRPr="00055FF8" w:rsidRDefault="00F20F3F" w:rsidP="00F2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46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ณ</w:t>
            </w:r>
            <w:r w:rsidRPr="00055FF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055FF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31</w:t>
            </w:r>
            <w:r w:rsidRPr="00055FF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055FF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084" w:type="dxa"/>
            <w:gridSpan w:val="2"/>
            <w:tcBorders>
              <w:bottom w:val="double" w:sz="4" w:space="0" w:color="auto"/>
            </w:tcBorders>
          </w:tcPr>
          <w:p w14:paraId="48F6A034" w14:textId="2962BF93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520,878</w:t>
            </w:r>
          </w:p>
        </w:tc>
        <w:tc>
          <w:tcPr>
            <w:tcW w:w="277" w:type="dxa"/>
            <w:gridSpan w:val="2"/>
          </w:tcPr>
          <w:p w14:paraId="386CD3A4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420011DF" w14:textId="58A473EC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56,87</w:t>
            </w:r>
            <w:r w:rsidR="000F02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4" w:type="dxa"/>
            <w:gridSpan w:val="2"/>
          </w:tcPr>
          <w:p w14:paraId="17BA62F1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16" w:type="dxa"/>
            <w:gridSpan w:val="2"/>
            <w:tcBorders>
              <w:bottom w:val="double" w:sz="4" w:space="0" w:color="auto"/>
            </w:tcBorders>
            <w:vAlign w:val="bottom"/>
          </w:tcPr>
          <w:p w14:paraId="6472839A" w14:textId="401908F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727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,51</w:t>
            </w:r>
            <w:r w:rsidR="00DC7A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4" w:type="dxa"/>
            <w:gridSpan w:val="2"/>
            <w:vAlign w:val="bottom"/>
          </w:tcPr>
          <w:p w14:paraId="182F92CC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bottom w:val="double" w:sz="4" w:space="0" w:color="auto"/>
            </w:tcBorders>
            <w:vAlign w:val="bottom"/>
          </w:tcPr>
          <w:p w14:paraId="741F6C81" w14:textId="2D84C16B" w:rsidR="00F20F3F" w:rsidRPr="00055FF8" w:rsidRDefault="009D242A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60,898</w:t>
            </w:r>
          </w:p>
        </w:tc>
        <w:tc>
          <w:tcPr>
            <w:tcW w:w="271" w:type="dxa"/>
            <w:gridSpan w:val="2"/>
            <w:vAlign w:val="bottom"/>
          </w:tcPr>
          <w:p w14:paraId="74928D3E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bottom w:val="double" w:sz="4" w:space="0" w:color="auto"/>
            </w:tcBorders>
            <w:vAlign w:val="bottom"/>
          </w:tcPr>
          <w:p w14:paraId="35417172" w14:textId="01EA22E5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6,6</w:t>
            </w:r>
            <w:r w:rsidR="006805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006E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1" w:type="dxa"/>
            <w:gridSpan w:val="2"/>
            <w:vAlign w:val="bottom"/>
          </w:tcPr>
          <w:p w14:paraId="2AA9E7E0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gridSpan w:val="2"/>
            <w:tcBorders>
              <w:bottom w:val="double" w:sz="4" w:space="0" w:color="auto"/>
            </w:tcBorders>
            <w:vAlign w:val="bottom"/>
          </w:tcPr>
          <w:p w14:paraId="53313E76" w14:textId="24FE62BF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32,13</w:t>
            </w:r>
            <w:r w:rsidR="006460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1" w:type="dxa"/>
            <w:gridSpan w:val="2"/>
            <w:vAlign w:val="bottom"/>
          </w:tcPr>
          <w:p w14:paraId="233616A7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bottom w:val="double" w:sz="4" w:space="0" w:color="auto"/>
            </w:tcBorders>
            <w:vAlign w:val="bottom"/>
          </w:tcPr>
          <w:p w14:paraId="6D0FB9B7" w14:textId="65C754EB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14,86</w:t>
            </w:r>
            <w:r w:rsidR="005D35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1" w:type="dxa"/>
            <w:gridSpan w:val="2"/>
          </w:tcPr>
          <w:p w14:paraId="0F549267" w14:textId="77777777" w:rsidR="00F20F3F" w:rsidRPr="00055FF8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bottom w:val="double" w:sz="4" w:space="0" w:color="auto"/>
            </w:tcBorders>
          </w:tcPr>
          <w:p w14:paraId="3A8122B4" w14:textId="3D7A8C5D" w:rsidR="00F20F3F" w:rsidRPr="00A95FD2" w:rsidRDefault="005D3579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5F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976,049</w:t>
            </w:r>
          </w:p>
        </w:tc>
        <w:tc>
          <w:tcPr>
            <w:tcW w:w="271" w:type="dxa"/>
            <w:gridSpan w:val="2"/>
            <w:vAlign w:val="bottom"/>
          </w:tcPr>
          <w:p w14:paraId="071D3075" w14:textId="77777777" w:rsidR="00F20F3F" w:rsidRPr="00A95FD2" w:rsidRDefault="00F20F3F" w:rsidP="00F20F3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tcBorders>
              <w:bottom w:val="double" w:sz="4" w:space="0" w:color="auto"/>
            </w:tcBorders>
            <w:vAlign w:val="bottom"/>
          </w:tcPr>
          <w:p w14:paraId="05D89C8C" w14:textId="6CFA2571" w:rsidR="00F20F3F" w:rsidRPr="00A95FD2" w:rsidRDefault="00F20F3F" w:rsidP="00F20F3F">
            <w:pPr>
              <w:pStyle w:val="acctfourfigures"/>
              <w:tabs>
                <w:tab w:val="clear" w:pos="765"/>
                <w:tab w:val="decimal" w:pos="974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95F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CB698B" w:rsidRPr="00A95F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5D3579" w:rsidRPr="00A95F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731,857</w:t>
            </w:r>
          </w:p>
        </w:tc>
      </w:tr>
    </w:tbl>
    <w:p w14:paraId="4539A60F" w14:textId="77777777" w:rsidR="00367148" w:rsidRDefault="00367148" w:rsidP="007237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</w:p>
    <w:p w14:paraId="7001A03A" w14:textId="77777777" w:rsidR="00367148" w:rsidRDefault="00367148" w:rsidP="007237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</w:p>
    <w:p w14:paraId="2BDC5C40" w14:textId="77777777" w:rsidR="00367148" w:rsidRDefault="00367148" w:rsidP="007237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</w:p>
    <w:tbl>
      <w:tblPr>
        <w:tblW w:w="15016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2862"/>
        <w:gridCol w:w="1084"/>
        <w:gridCol w:w="277"/>
        <w:gridCol w:w="1080"/>
        <w:gridCol w:w="274"/>
        <w:gridCol w:w="1079"/>
        <w:gridCol w:w="279"/>
        <w:gridCol w:w="1082"/>
        <w:gridCol w:w="272"/>
        <w:gridCol w:w="1079"/>
        <w:gridCol w:w="271"/>
        <w:gridCol w:w="1169"/>
        <w:gridCol w:w="271"/>
        <w:gridCol w:w="1079"/>
        <w:gridCol w:w="271"/>
        <w:gridCol w:w="1079"/>
        <w:gridCol w:w="271"/>
        <w:gridCol w:w="1237"/>
      </w:tblGrid>
      <w:tr w:rsidR="004130D7" w:rsidRPr="00055FF8" w14:paraId="7479A68B" w14:textId="77777777">
        <w:trPr>
          <w:tblHeader/>
        </w:trPr>
        <w:tc>
          <w:tcPr>
            <w:tcW w:w="2862" w:type="dxa"/>
          </w:tcPr>
          <w:p w14:paraId="49D5CAF9" w14:textId="77777777" w:rsidR="004130D7" w:rsidRPr="00055FF8" w:rsidRDefault="00413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154" w:type="dxa"/>
            <w:gridSpan w:val="17"/>
          </w:tcPr>
          <w:p w14:paraId="29D89284" w14:textId="77777777" w:rsidR="004130D7" w:rsidRPr="00055FF8" w:rsidRDefault="00413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งบการเฉพาะกิจการ</w:t>
            </w:r>
          </w:p>
        </w:tc>
      </w:tr>
      <w:tr w:rsidR="004130D7" w:rsidRPr="00055FF8" w14:paraId="485BA386" w14:textId="77777777">
        <w:trPr>
          <w:tblHeader/>
        </w:trPr>
        <w:tc>
          <w:tcPr>
            <w:tcW w:w="2862" w:type="dxa"/>
          </w:tcPr>
          <w:p w14:paraId="79F72578" w14:textId="77777777" w:rsidR="004130D7" w:rsidRPr="00055FF8" w:rsidRDefault="00413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96559EB" w14:textId="77777777" w:rsidR="004130D7" w:rsidRPr="00055FF8" w:rsidRDefault="00413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374072" w14:textId="77777777" w:rsidR="004130D7" w:rsidRPr="00055FF8" w:rsidRDefault="00413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B03878" w14:textId="77777777" w:rsidR="004130D7" w:rsidRPr="00055FF8" w:rsidRDefault="00413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733260" w14:textId="77777777" w:rsidR="004130D7" w:rsidRPr="00055FF8" w:rsidRDefault="00413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77" w:type="dxa"/>
          </w:tcPr>
          <w:p w14:paraId="47608476" w14:textId="77777777" w:rsidR="004130D7" w:rsidRPr="00055FF8" w:rsidRDefault="00413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CC678CF" w14:textId="77777777" w:rsidR="004130D7" w:rsidRPr="00055FF8" w:rsidRDefault="00413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158427" w14:textId="77777777" w:rsidR="004130D7" w:rsidRPr="00055FF8" w:rsidRDefault="00413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7B95AC" w14:textId="77777777" w:rsidR="004130D7" w:rsidRPr="00055FF8" w:rsidRDefault="00413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74" w:type="dxa"/>
          </w:tcPr>
          <w:p w14:paraId="5129C897" w14:textId="77777777" w:rsidR="004130D7" w:rsidRPr="00055FF8" w:rsidRDefault="00413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9" w:type="dxa"/>
            <w:vAlign w:val="bottom"/>
          </w:tcPr>
          <w:p w14:paraId="4B013247" w14:textId="77777777" w:rsidR="004130D7" w:rsidRPr="00055FF8" w:rsidRDefault="00413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79" w:type="dxa"/>
            <w:vAlign w:val="bottom"/>
          </w:tcPr>
          <w:p w14:paraId="07F2BD71" w14:textId="77777777" w:rsidR="004130D7" w:rsidRPr="00055FF8" w:rsidRDefault="00413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065A3DE5" w14:textId="77777777" w:rsidR="004130D7" w:rsidRPr="00055FF8" w:rsidRDefault="00413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72" w:type="dxa"/>
            <w:vAlign w:val="bottom"/>
          </w:tcPr>
          <w:p w14:paraId="4F052340" w14:textId="77777777" w:rsidR="004130D7" w:rsidRPr="00055FF8" w:rsidRDefault="00413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13263CC6" w14:textId="77777777" w:rsidR="004130D7" w:rsidRPr="00055FF8" w:rsidRDefault="00413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71" w:type="dxa"/>
            <w:vAlign w:val="bottom"/>
          </w:tcPr>
          <w:p w14:paraId="3CF62855" w14:textId="77777777" w:rsidR="004130D7" w:rsidRPr="00055FF8" w:rsidRDefault="00413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4A762BC1" w14:textId="77777777" w:rsidR="004130D7" w:rsidRPr="00055FF8" w:rsidRDefault="00413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271" w:type="dxa"/>
            <w:vAlign w:val="bottom"/>
          </w:tcPr>
          <w:p w14:paraId="32797404" w14:textId="77777777" w:rsidR="004130D7" w:rsidRPr="00055FF8" w:rsidRDefault="00413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8647C51" w14:textId="77777777" w:rsidR="004130D7" w:rsidRPr="00055FF8" w:rsidRDefault="00413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1" w:type="dxa"/>
          </w:tcPr>
          <w:p w14:paraId="4202187A" w14:textId="77777777" w:rsidR="004130D7" w:rsidRPr="00055FF8" w:rsidRDefault="00413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571CD45" w14:textId="77777777" w:rsidR="004130D7" w:rsidRPr="00055FF8" w:rsidRDefault="00413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271" w:type="dxa"/>
            <w:vAlign w:val="bottom"/>
          </w:tcPr>
          <w:p w14:paraId="59DCBECF" w14:textId="77777777" w:rsidR="004130D7" w:rsidRPr="00055FF8" w:rsidRDefault="00413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0490F6E0" w14:textId="77777777" w:rsidR="004130D7" w:rsidRPr="00055FF8" w:rsidRDefault="00413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4130D7" w:rsidRPr="00055FF8" w14:paraId="668E8BD5" w14:textId="77777777">
        <w:trPr>
          <w:tblHeader/>
        </w:trPr>
        <w:tc>
          <w:tcPr>
            <w:tcW w:w="2862" w:type="dxa"/>
          </w:tcPr>
          <w:p w14:paraId="7E9D35B3" w14:textId="77777777" w:rsidR="004130D7" w:rsidRPr="00055FF8" w:rsidRDefault="00413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54" w:type="dxa"/>
            <w:gridSpan w:val="17"/>
          </w:tcPr>
          <w:p w14:paraId="7022150D" w14:textId="77777777" w:rsidR="004130D7" w:rsidRPr="00055FF8" w:rsidRDefault="004130D7">
            <w:pPr>
              <w:pStyle w:val="acctfourfigures"/>
              <w:tabs>
                <w:tab w:val="clear" w:pos="765"/>
              </w:tabs>
              <w:spacing w:line="240" w:lineRule="atLeast"/>
              <w:ind w:right="-42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55FF8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55FF8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4130D7" w:rsidRPr="00055FF8" w14:paraId="0378BAEA" w14:textId="77777777">
        <w:tc>
          <w:tcPr>
            <w:tcW w:w="2862" w:type="dxa"/>
          </w:tcPr>
          <w:p w14:paraId="05974AD1" w14:textId="77777777" w:rsidR="004130D7" w:rsidRPr="00055FF8" w:rsidRDefault="00413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7"/>
              </w:tabs>
              <w:ind w:left="57" w:firstLine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  <w:r w:rsidRPr="00055FF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/</w:t>
            </w:r>
            <w:r w:rsidRPr="00055FF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ราคาประเมินใหม่</w:t>
            </w:r>
          </w:p>
        </w:tc>
        <w:tc>
          <w:tcPr>
            <w:tcW w:w="1084" w:type="dxa"/>
          </w:tcPr>
          <w:p w14:paraId="181DDEA3" w14:textId="77777777" w:rsidR="004130D7" w:rsidRPr="00055FF8" w:rsidRDefault="004130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7" w:type="dxa"/>
          </w:tcPr>
          <w:p w14:paraId="4CF2DB38" w14:textId="77777777" w:rsidR="004130D7" w:rsidRPr="00055FF8" w:rsidRDefault="004130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BD0E28A" w14:textId="77777777" w:rsidR="004130D7" w:rsidRPr="00055FF8" w:rsidRDefault="004130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</w:tcPr>
          <w:p w14:paraId="378F90E4" w14:textId="77777777" w:rsidR="004130D7" w:rsidRPr="00055FF8" w:rsidRDefault="004130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19B63C9E" w14:textId="77777777" w:rsidR="004130D7" w:rsidRPr="00055FF8" w:rsidRDefault="004130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9" w:type="dxa"/>
            <w:vAlign w:val="bottom"/>
          </w:tcPr>
          <w:p w14:paraId="7F403F4E" w14:textId="77777777" w:rsidR="004130D7" w:rsidRPr="00055FF8" w:rsidRDefault="004130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5EC97F3B" w14:textId="77777777" w:rsidR="004130D7" w:rsidRPr="00055FF8" w:rsidRDefault="004130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322E9D9" w14:textId="77777777" w:rsidR="004130D7" w:rsidRPr="00055FF8" w:rsidRDefault="004130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1D722DDC" w14:textId="77777777" w:rsidR="004130D7" w:rsidRPr="00055FF8" w:rsidRDefault="004130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4056067F" w14:textId="77777777" w:rsidR="004130D7" w:rsidRPr="00055FF8" w:rsidRDefault="004130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3F440B1B" w14:textId="77777777" w:rsidR="004130D7" w:rsidRPr="00055FF8" w:rsidRDefault="004130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306AE3E6" w14:textId="77777777" w:rsidR="004130D7" w:rsidRPr="00055FF8" w:rsidRDefault="004130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0FB5C746" w14:textId="77777777" w:rsidR="004130D7" w:rsidRPr="00055FF8" w:rsidRDefault="004130D7">
            <w:pPr>
              <w:pStyle w:val="acctfourfigures"/>
              <w:tabs>
                <w:tab w:val="clear" w:pos="765"/>
              </w:tabs>
              <w:spacing w:line="240" w:lineRule="atLeast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4BAA7E4E" w14:textId="77777777" w:rsidR="004130D7" w:rsidRPr="00055FF8" w:rsidRDefault="004130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6BC40D0" w14:textId="77777777" w:rsidR="004130D7" w:rsidRPr="00055FF8" w:rsidRDefault="004130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5F0F5A88" w14:textId="77777777" w:rsidR="004130D7" w:rsidRPr="00055FF8" w:rsidRDefault="004130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6B10ED9E" w14:textId="77777777" w:rsidR="004130D7" w:rsidRPr="00055FF8" w:rsidRDefault="004130D7">
            <w:pPr>
              <w:pStyle w:val="acctfourfigures"/>
              <w:tabs>
                <w:tab w:val="clear" w:pos="765"/>
              </w:tabs>
              <w:spacing w:line="240" w:lineRule="atLeast"/>
              <w:ind w:right="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11A5" w:rsidRPr="00055FF8" w14:paraId="0BBC0FF1" w14:textId="77777777">
        <w:tc>
          <w:tcPr>
            <w:tcW w:w="2862" w:type="dxa"/>
          </w:tcPr>
          <w:p w14:paraId="49A767DE" w14:textId="77777777" w:rsidR="001711A5" w:rsidRPr="00055FF8" w:rsidRDefault="001711A5" w:rsidP="0017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7"/>
              </w:tabs>
              <w:ind w:left="147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084" w:type="dxa"/>
          </w:tcPr>
          <w:p w14:paraId="364886B7" w14:textId="2370631A" w:rsidR="001711A5" w:rsidRPr="00886012" w:rsidRDefault="001711A5" w:rsidP="001711A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86012">
              <w:rPr>
                <w:rFonts w:asciiTheme="majorBidi" w:hAnsiTheme="majorBidi" w:cstheme="majorBidi"/>
                <w:sz w:val="30"/>
                <w:szCs w:val="30"/>
              </w:rPr>
              <w:t>476,008</w:t>
            </w:r>
          </w:p>
        </w:tc>
        <w:tc>
          <w:tcPr>
            <w:tcW w:w="277" w:type="dxa"/>
          </w:tcPr>
          <w:p w14:paraId="1764F6DF" w14:textId="77777777" w:rsidR="001711A5" w:rsidRPr="00886012" w:rsidRDefault="001711A5" w:rsidP="001711A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5F7B11" w14:textId="123E49D6" w:rsidR="001711A5" w:rsidRPr="00886012" w:rsidRDefault="001711A5" w:rsidP="001711A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86012">
              <w:rPr>
                <w:rFonts w:asciiTheme="majorBidi" w:hAnsiTheme="majorBidi" w:cstheme="majorBidi"/>
                <w:sz w:val="30"/>
                <w:szCs w:val="30"/>
              </w:rPr>
              <w:t>114,899</w:t>
            </w:r>
          </w:p>
        </w:tc>
        <w:tc>
          <w:tcPr>
            <w:tcW w:w="274" w:type="dxa"/>
          </w:tcPr>
          <w:p w14:paraId="4500FB8A" w14:textId="77777777" w:rsidR="001711A5" w:rsidRPr="00886012" w:rsidRDefault="001711A5" w:rsidP="001711A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51BEB818" w14:textId="68B5F1BC" w:rsidR="001711A5" w:rsidRPr="00886012" w:rsidRDefault="001711A5" w:rsidP="001711A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86012">
              <w:rPr>
                <w:rFonts w:asciiTheme="majorBidi" w:hAnsiTheme="majorBidi" w:cstheme="majorBidi"/>
                <w:sz w:val="30"/>
                <w:szCs w:val="30"/>
              </w:rPr>
              <w:t>375,387</w:t>
            </w:r>
          </w:p>
        </w:tc>
        <w:tc>
          <w:tcPr>
            <w:tcW w:w="279" w:type="dxa"/>
            <w:vAlign w:val="bottom"/>
          </w:tcPr>
          <w:p w14:paraId="1CA95E31" w14:textId="77777777" w:rsidR="001711A5" w:rsidRPr="00886012" w:rsidRDefault="001711A5" w:rsidP="001711A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288F3FBD" w14:textId="69C3EA74" w:rsidR="001711A5" w:rsidRPr="00886012" w:rsidRDefault="001711A5" w:rsidP="001711A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86012">
              <w:rPr>
                <w:rFonts w:asciiTheme="majorBidi" w:hAnsiTheme="majorBidi" w:cstheme="majorBidi"/>
                <w:sz w:val="30"/>
                <w:szCs w:val="30"/>
              </w:rPr>
              <w:t>891,000</w:t>
            </w:r>
          </w:p>
        </w:tc>
        <w:tc>
          <w:tcPr>
            <w:tcW w:w="272" w:type="dxa"/>
          </w:tcPr>
          <w:p w14:paraId="1A8D0982" w14:textId="77777777" w:rsidR="001711A5" w:rsidRPr="00886012" w:rsidRDefault="001711A5" w:rsidP="001711A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FB27D85" w14:textId="37EEC790" w:rsidR="001711A5" w:rsidRPr="00886012" w:rsidRDefault="001711A5" w:rsidP="001711A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86012">
              <w:rPr>
                <w:rFonts w:asciiTheme="majorBidi" w:hAnsiTheme="majorBidi" w:cstheme="majorBidi"/>
                <w:sz w:val="30"/>
                <w:szCs w:val="30"/>
              </w:rPr>
              <w:t>25,444</w:t>
            </w:r>
          </w:p>
        </w:tc>
        <w:tc>
          <w:tcPr>
            <w:tcW w:w="271" w:type="dxa"/>
            <w:vAlign w:val="bottom"/>
          </w:tcPr>
          <w:p w14:paraId="6D86211E" w14:textId="77777777" w:rsidR="001711A5" w:rsidRPr="00886012" w:rsidRDefault="001711A5" w:rsidP="001711A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4DB178E1" w14:textId="3C29030D" w:rsidR="001711A5" w:rsidRPr="00886012" w:rsidRDefault="001711A5" w:rsidP="001711A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86012">
              <w:rPr>
                <w:rFonts w:asciiTheme="majorBidi" w:hAnsiTheme="majorBidi" w:cstheme="majorBidi"/>
                <w:sz w:val="30"/>
                <w:szCs w:val="30"/>
              </w:rPr>
              <w:t>75,233</w:t>
            </w:r>
          </w:p>
        </w:tc>
        <w:tc>
          <w:tcPr>
            <w:tcW w:w="271" w:type="dxa"/>
            <w:vAlign w:val="bottom"/>
          </w:tcPr>
          <w:p w14:paraId="2C7728AE" w14:textId="77777777" w:rsidR="001711A5" w:rsidRPr="00886012" w:rsidRDefault="001711A5" w:rsidP="001711A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26065FD" w14:textId="62969896" w:rsidR="001711A5" w:rsidRPr="00886012" w:rsidRDefault="001711A5" w:rsidP="001711A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86012">
              <w:rPr>
                <w:rFonts w:asciiTheme="majorBidi" w:hAnsiTheme="majorBidi" w:cstheme="majorBidi"/>
                <w:sz w:val="30"/>
                <w:szCs w:val="30"/>
              </w:rPr>
              <w:t>42,725</w:t>
            </w:r>
          </w:p>
        </w:tc>
        <w:tc>
          <w:tcPr>
            <w:tcW w:w="271" w:type="dxa"/>
          </w:tcPr>
          <w:p w14:paraId="77357F63" w14:textId="77777777" w:rsidR="001711A5" w:rsidRPr="00886012" w:rsidRDefault="001711A5" w:rsidP="001711A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A64E922" w14:textId="35CAD44F" w:rsidR="001711A5" w:rsidRPr="00886012" w:rsidRDefault="001711A5" w:rsidP="001711A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86012">
              <w:rPr>
                <w:rFonts w:asciiTheme="majorBidi" w:hAnsiTheme="majorBidi" w:cstheme="majorBidi"/>
                <w:sz w:val="30"/>
                <w:szCs w:val="30"/>
              </w:rPr>
              <w:t>593,548</w:t>
            </w:r>
          </w:p>
        </w:tc>
        <w:tc>
          <w:tcPr>
            <w:tcW w:w="271" w:type="dxa"/>
            <w:vAlign w:val="bottom"/>
          </w:tcPr>
          <w:p w14:paraId="6C50940B" w14:textId="77777777" w:rsidR="001711A5" w:rsidRPr="00886012" w:rsidRDefault="001711A5" w:rsidP="001711A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6A4C49E7" w14:textId="5A444A70" w:rsidR="001711A5" w:rsidRPr="00886012" w:rsidRDefault="001711A5" w:rsidP="001711A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86012">
              <w:rPr>
                <w:rFonts w:asciiTheme="majorBidi" w:hAnsiTheme="majorBidi" w:cstheme="majorBidi"/>
                <w:sz w:val="30"/>
                <w:szCs w:val="30"/>
              </w:rPr>
              <w:t>2,594,244</w:t>
            </w:r>
          </w:p>
        </w:tc>
      </w:tr>
      <w:tr w:rsidR="001711A5" w:rsidRPr="00055FF8" w14:paraId="70075611" w14:textId="77777777">
        <w:tc>
          <w:tcPr>
            <w:tcW w:w="2862" w:type="dxa"/>
          </w:tcPr>
          <w:p w14:paraId="48BC4F0A" w14:textId="77777777" w:rsidR="001711A5" w:rsidRPr="00055FF8" w:rsidRDefault="001711A5" w:rsidP="0017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7"/>
              </w:tabs>
              <w:ind w:left="57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4" w:type="dxa"/>
          </w:tcPr>
          <w:p w14:paraId="7B311F33" w14:textId="6EAF3F9A" w:rsidR="001711A5" w:rsidRPr="00055FF8" w:rsidRDefault="001711A5" w:rsidP="001711A5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7" w:type="dxa"/>
          </w:tcPr>
          <w:p w14:paraId="2686EF4D" w14:textId="77777777" w:rsidR="001711A5" w:rsidRPr="00055FF8" w:rsidRDefault="001711A5" w:rsidP="001711A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97158C" w14:textId="19DA1A3B" w:rsidR="001711A5" w:rsidRPr="00055FF8" w:rsidRDefault="001711A5" w:rsidP="001711A5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3C2254A8" w14:textId="77777777" w:rsidR="001711A5" w:rsidRPr="00055FF8" w:rsidRDefault="001711A5" w:rsidP="001711A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C167EBC" w14:textId="5CD81DD7" w:rsidR="001711A5" w:rsidRPr="00055FF8" w:rsidRDefault="001711A5" w:rsidP="001711A5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9" w:type="dxa"/>
            <w:vAlign w:val="bottom"/>
          </w:tcPr>
          <w:p w14:paraId="5608B3A2" w14:textId="77777777" w:rsidR="001711A5" w:rsidRPr="00055FF8" w:rsidRDefault="001711A5" w:rsidP="001711A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26E036AE" w14:textId="42D49493" w:rsidR="001711A5" w:rsidRPr="00055FF8" w:rsidRDefault="001711A5" w:rsidP="001711A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2,365</w:t>
            </w:r>
          </w:p>
        </w:tc>
        <w:tc>
          <w:tcPr>
            <w:tcW w:w="272" w:type="dxa"/>
          </w:tcPr>
          <w:p w14:paraId="029E691D" w14:textId="77777777" w:rsidR="001711A5" w:rsidRPr="00055FF8" w:rsidRDefault="001711A5" w:rsidP="001711A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12331DFB" w14:textId="7B766021" w:rsidR="001711A5" w:rsidRPr="00055FF8" w:rsidRDefault="001711A5" w:rsidP="001711A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362</w:t>
            </w:r>
          </w:p>
        </w:tc>
        <w:tc>
          <w:tcPr>
            <w:tcW w:w="271" w:type="dxa"/>
            <w:vAlign w:val="bottom"/>
          </w:tcPr>
          <w:p w14:paraId="4E11F29D" w14:textId="77777777" w:rsidR="001711A5" w:rsidRPr="00055FF8" w:rsidRDefault="001711A5" w:rsidP="001711A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21954602" w14:textId="10256A3D" w:rsidR="001711A5" w:rsidRPr="00055FF8" w:rsidRDefault="001711A5" w:rsidP="001711A5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230</w:t>
            </w:r>
          </w:p>
        </w:tc>
        <w:tc>
          <w:tcPr>
            <w:tcW w:w="271" w:type="dxa"/>
            <w:vAlign w:val="bottom"/>
          </w:tcPr>
          <w:p w14:paraId="76AB6D73" w14:textId="77777777" w:rsidR="001711A5" w:rsidRPr="00055FF8" w:rsidRDefault="001711A5" w:rsidP="001711A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992D3DB" w14:textId="1521970D" w:rsidR="001711A5" w:rsidRPr="00055FF8" w:rsidRDefault="001711A5" w:rsidP="001711A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7,700</w:t>
            </w:r>
          </w:p>
        </w:tc>
        <w:tc>
          <w:tcPr>
            <w:tcW w:w="271" w:type="dxa"/>
          </w:tcPr>
          <w:p w14:paraId="00D654CD" w14:textId="77777777" w:rsidR="001711A5" w:rsidRPr="00055FF8" w:rsidRDefault="001711A5" w:rsidP="001711A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97FE097" w14:textId="29163101" w:rsidR="001711A5" w:rsidRPr="00055FF8" w:rsidRDefault="001711A5" w:rsidP="001711A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278,486</w:t>
            </w:r>
          </w:p>
        </w:tc>
        <w:tc>
          <w:tcPr>
            <w:tcW w:w="271" w:type="dxa"/>
            <w:vAlign w:val="bottom"/>
          </w:tcPr>
          <w:p w14:paraId="79D7C975" w14:textId="77777777" w:rsidR="001711A5" w:rsidRPr="00055FF8" w:rsidRDefault="001711A5" w:rsidP="001711A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6658998B" w14:textId="5C47D42B" w:rsidR="001711A5" w:rsidRPr="00055FF8" w:rsidRDefault="001711A5" w:rsidP="001711A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289,143</w:t>
            </w:r>
          </w:p>
        </w:tc>
      </w:tr>
      <w:tr w:rsidR="001711A5" w:rsidRPr="00055FF8" w14:paraId="6ED95C14" w14:textId="77777777">
        <w:tc>
          <w:tcPr>
            <w:tcW w:w="2862" w:type="dxa"/>
          </w:tcPr>
          <w:p w14:paraId="647DAB95" w14:textId="77777777" w:rsidR="001711A5" w:rsidRPr="00055FF8" w:rsidRDefault="001711A5" w:rsidP="0017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7"/>
              </w:tabs>
              <w:ind w:left="57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1084" w:type="dxa"/>
          </w:tcPr>
          <w:p w14:paraId="442C5210" w14:textId="326576A1" w:rsidR="001711A5" w:rsidRPr="00055FF8" w:rsidRDefault="001711A5" w:rsidP="001711A5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7" w:type="dxa"/>
          </w:tcPr>
          <w:p w14:paraId="73550EF8" w14:textId="77777777" w:rsidR="001711A5" w:rsidRPr="00055FF8" w:rsidRDefault="001711A5" w:rsidP="001711A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12C3429" w14:textId="787FFF47" w:rsidR="001711A5" w:rsidRPr="00055FF8" w:rsidRDefault="001711A5" w:rsidP="001711A5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37D9CA4F" w14:textId="77777777" w:rsidR="001711A5" w:rsidRPr="00055FF8" w:rsidRDefault="001711A5" w:rsidP="001711A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</w:tcPr>
          <w:p w14:paraId="39330221" w14:textId="531C269B" w:rsidR="001711A5" w:rsidRPr="00055FF8" w:rsidRDefault="001711A5" w:rsidP="001711A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9" w:type="dxa"/>
            <w:vAlign w:val="bottom"/>
          </w:tcPr>
          <w:p w14:paraId="74E58620" w14:textId="77777777" w:rsidR="001711A5" w:rsidRPr="00055FF8" w:rsidRDefault="001711A5" w:rsidP="001711A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2457672C" w14:textId="35AC7936" w:rsidR="001711A5" w:rsidRPr="00055FF8" w:rsidRDefault="001711A5" w:rsidP="001711A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15,417</w:t>
            </w:r>
          </w:p>
        </w:tc>
        <w:tc>
          <w:tcPr>
            <w:tcW w:w="272" w:type="dxa"/>
            <w:vAlign w:val="bottom"/>
          </w:tcPr>
          <w:p w14:paraId="481DCC0A" w14:textId="77777777" w:rsidR="001711A5" w:rsidRPr="00055FF8" w:rsidRDefault="001711A5" w:rsidP="001711A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3A29794B" w14:textId="4B0F8CE7" w:rsidR="001711A5" w:rsidRPr="00055FF8" w:rsidRDefault="001711A5" w:rsidP="001711A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1,537</w:t>
            </w:r>
          </w:p>
        </w:tc>
        <w:tc>
          <w:tcPr>
            <w:tcW w:w="271" w:type="dxa"/>
            <w:vAlign w:val="bottom"/>
          </w:tcPr>
          <w:p w14:paraId="641F0E08" w14:textId="77777777" w:rsidR="001711A5" w:rsidRPr="00055FF8" w:rsidRDefault="001711A5" w:rsidP="001711A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66A364E" w14:textId="677D2A4C" w:rsidR="001711A5" w:rsidRPr="00055FF8" w:rsidRDefault="001711A5" w:rsidP="001711A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1" w:type="dxa"/>
            <w:vAlign w:val="bottom"/>
          </w:tcPr>
          <w:p w14:paraId="03B2094F" w14:textId="77777777" w:rsidR="001711A5" w:rsidRPr="00055FF8" w:rsidRDefault="001711A5" w:rsidP="001711A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601BCD4D" w14:textId="0F4D01E5" w:rsidR="001711A5" w:rsidRPr="00055FF8" w:rsidRDefault="001711A5" w:rsidP="001711A5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2,880</w:t>
            </w:r>
          </w:p>
        </w:tc>
        <w:tc>
          <w:tcPr>
            <w:tcW w:w="271" w:type="dxa"/>
          </w:tcPr>
          <w:p w14:paraId="259FE641" w14:textId="77777777" w:rsidR="001711A5" w:rsidRPr="00055FF8" w:rsidRDefault="001711A5" w:rsidP="001711A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25118F2" w14:textId="13D759D8" w:rsidR="001711A5" w:rsidRPr="00055FF8" w:rsidRDefault="001711A5" w:rsidP="001711A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(19,834)</w:t>
            </w:r>
          </w:p>
        </w:tc>
        <w:tc>
          <w:tcPr>
            <w:tcW w:w="271" w:type="dxa"/>
            <w:vAlign w:val="bottom"/>
          </w:tcPr>
          <w:p w14:paraId="7C369A68" w14:textId="77777777" w:rsidR="001711A5" w:rsidRPr="00055FF8" w:rsidRDefault="001711A5" w:rsidP="001711A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55CE8536" w14:textId="7970ADE7" w:rsidR="001711A5" w:rsidRPr="00055FF8" w:rsidRDefault="001711A5" w:rsidP="001711A5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711A5" w:rsidRPr="00055FF8" w14:paraId="344CA165" w14:textId="77777777">
        <w:tc>
          <w:tcPr>
            <w:tcW w:w="2862" w:type="dxa"/>
          </w:tcPr>
          <w:p w14:paraId="23AE67F3" w14:textId="77777777" w:rsidR="001711A5" w:rsidRPr="00055FF8" w:rsidRDefault="001711A5" w:rsidP="0017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7"/>
              </w:tabs>
              <w:ind w:left="57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74D69257" w14:textId="0B964B29" w:rsidR="001711A5" w:rsidRPr="00055FF8" w:rsidRDefault="001711A5" w:rsidP="001711A5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7" w:type="dxa"/>
          </w:tcPr>
          <w:p w14:paraId="66B9153B" w14:textId="77777777" w:rsidR="001711A5" w:rsidRPr="00055FF8" w:rsidRDefault="001711A5" w:rsidP="001711A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705B90" w14:textId="40ED62FA" w:rsidR="001711A5" w:rsidRPr="00055FF8" w:rsidRDefault="001711A5" w:rsidP="001711A5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22758911" w14:textId="77777777" w:rsidR="001711A5" w:rsidRPr="00055FF8" w:rsidRDefault="001711A5" w:rsidP="001711A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12181E48" w14:textId="4D11F230" w:rsidR="001711A5" w:rsidRPr="00055FF8" w:rsidRDefault="001711A5" w:rsidP="001711A5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9" w:type="dxa"/>
            <w:vAlign w:val="bottom"/>
          </w:tcPr>
          <w:p w14:paraId="424E601C" w14:textId="77777777" w:rsidR="001711A5" w:rsidRPr="00055FF8" w:rsidRDefault="001711A5" w:rsidP="001711A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53C9F59A" w14:textId="3D0FE777" w:rsidR="001711A5" w:rsidRPr="00055FF8" w:rsidRDefault="001711A5" w:rsidP="001711A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(8,928)</w:t>
            </w:r>
          </w:p>
        </w:tc>
        <w:tc>
          <w:tcPr>
            <w:tcW w:w="272" w:type="dxa"/>
            <w:vAlign w:val="bottom"/>
          </w:tcPr>
          <w:p w14:paraId="05DFF036" w14:textId="77777777" w:rsidR="001711A5" w:rsidRPr="00055FF8" w:rsidRDefault="001711A5" w:rsidP="001711A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7B0F043B" w14:textId="087ED583" w:rsidR="001711A5" w:rsidRPr="00055FF8" w:rsidRDefault="001711A5" w:rsidP="001711A5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(457)</w:t>
            </w:r>
          </w:p>
        </w:tc>
        <w:tc>
          <w:tcPr>
            <w:tcW w:w="271" w:type="dxa"/>
            <w:vAlign w:val="bottom"/>
          </w:tcPr>
          <w:p w14:paraId="0A22499E" w14:textId="77777777" w:rsidR="001711A5" w:rsidRPr="00055FF8" w:rsidRDefault="001711A5" w:rsidP="001711A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606EE160" w14:textId="7C2B7CE1" w:rsidR="001711A5" w:rsidRPr="00055FF8" w:rsidRDefault="001711A5" w:rsidP="001711A5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1" w:type="dxa"/>
            <w:vAlign w:val="bottom"/>
          </w:tcPr>
          <w:p w14:paraId="18C91BCF" w14:textId="77777777" w:rsidR="001711A5" w:rsidRPr="00055FF8" w:rsidRDefault="001711A5" w:rsidP="001711A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763C984E" w14:textId="06239064" w:rsidR="001711A5" w:rsidRPr="00055FF8" w:rsidRDefault="001711A5" w:rsidP="001711A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(2,592)</w:t>
            </w:r>
          </w:p>
        </w:tc>
        <w:tc>
          <w:tcPr>
            <w:tcW w:w="271" w:type="dxa"/>
          </w:tcPr>
          <w:p w14:paraId="0DABECD0" w14:textId="77777777" w:rsidR="001711A5" w:rsidRPr="00055FF8" w:rsidRDefault="001711A5" w:rsidP="001711A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17A8A070" w14:textId="10D85163" w:rsidR="001711A5" w:rsidRPr="00055FF8" w:rsidRDefault="001711A5" w:rsidP="001711A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(5,784)</w:t>
            </w:r>
          </w:p>
        </w:tc>
        <w:tc>
          <w:tcPr>
            <w:tcW w:w="271" w:type="dxa"/>
            <w:vAlign w:val="bottom"/>
          </w:tcPr>
          <w:p w14:paraId="3B1F96FE" w14:textId="77777777" w:rsidR="001711A5" w:rsidRPr="00055FF8" w:rsidRDefault="001711A5" w:rsidP="001711A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45F071DA" w14:textId="277323E9" w:rsidR="001711A5" w:rsidRPr="00055FF8" w:rsidRDefault="001711A5" w:rsidP="001711A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(17,761)</w:t>
            </w:r>
          </w:p>
        </w:tc>
      </w:tr>
      <w:tr w:rsidR="001711A5" w:rsidRPr="00055FF8" w14:paraId="31681BE6" w14:textId="77777777">
        <w:tc>
          <w:tcPr>
            <w:tcW w:w="2862" w:type="dxa"/>
          </w:tcPr>
          <w:p w14:paraId="7AD87A6D" w14:textId="77777777" w:rsidR="001711A5" w:rsidRPr="00055FF8" w:rsidRDefault="001711A5" w:rsidP="0017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"/>
                <w:tab w:val="left" w:pos="147"/>
              </w:tabs>
              <w:spacing w:line="160" w:lineRule="atLeast"/>
              <w:ind w:left="57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  <w:p w14:paraId="5DDDA686" w14:textId="77777777" w:rsidR="001711A5" w:rsidRPr="00055FF8" w:rsidRDefault="001711A5" w:rsidP="0017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7"/>
              </w:tabs>
              <w:spacing w:line="16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   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 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114FAF55" w14:textId="77777777" w:rsidR="001711A5" w:rsidRDefault="001711A5" w:rsidP="001711A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E0B5D6F" w14:textId="3905FFAF" w:rsidR="001711A5" w:rsidRPr="00055FF8" w:rsidRDefault="001711A5" w:rsidP="001711A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476,008</w:t>
            </w:r>
          </w:p>
        </w:tc>
        <w:tc>
          <w:tcPr>
            <w:tcW w:w="277" w:type="dxa"/>
          </w:tcPr>
          <w:p w14:paraId="650C2AF0" w14:textId="77777777" w:rsidR="001711A5" w:rsidRPr="00055FF8" w:rsidRDefault="001711A5" w:rsidP="001711A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87219AE" w14:textId="77777777" w:rsidR="001711A5" w:rsidRDefault="001711A5" w:rsidP="001711A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398171E" w14:textId="0C500A72" w:rsidR="001711A5" w:rsidRPr="00055FF8" w:rsidRDefault="001711A5" w:rsidP="001711A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114,899</w:t>
            </w:r>
          </w:p>
        </w:tc>
        <w:tc>
          <w:tcPr>
            <w:tcW w:w="274" w:type="dxa"/>
          </w:tcPr>
          <w:p w14:paraId="5CBBBE73" w14:textId="77777777" w:rsidR="001711A5" w:rsidRPr="00055FF8" w:rsidRDefault="001711A5" w:rsidP="001711A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298638D7" w14:textId="19AB15D6" w:rsidR="001711A5" w:rsidRPr="00055FF8" w:rsidRDefault="001711A5" w:rsidP="001711A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375,387</w:t>
            </w:r>
          </w:p>
        </w:tc>
        <w:tc>
          <w:tcPr>
            <w:tcW w:w="279" w:type="dxa"/>
            <w:vAlign w:val="bottom"/>
          </w:tcPr>
          <w:p w14:paraId="1D3F5BA3" w14:textId="77777777" w:rsidR="001711A5" w:rsidRPr="00055FF8" w:rsidRDefault="001711A5" w:rsidP="001711A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22AB334A" w14:textId="44FA4F82" w:rsidR="001711A5" w:rsidRPr="00055FF8" w:rsidRDefault="001711A5" w:rsidP="001711A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899,854</w:t>
            </w:r>
          </w:p>
        </w:tc>
        <w:tc>
          <w:tcPr>
            <w:tcW w:w="272" w:type="dxa"/>
          </w:tcPr>
          <w:p w14:paraId="1CDB64C4" w14:textId="77777777" w:rsidR="001711A5" w:rsidRPr="00055FF8" w:rsidRDefault="001711A5" w:rsidP="001711A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27B5869A" w14:textId="2A6F2D05" w:rsidR="001711A5" w:rsidRPr="00055FF8" w:rsidRDefault="001711A5" w:rsidP="001711A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26,886</w:t>
            </w:r>
          </w:p>
        </w:tc>
        <w:tc>
          <w:tcPr>
            <w:tcW w:w="271" w:type="dxa"/>
            <w:vAlign w:val="bottom"/>
          </w:tcPr>
          <w:p w14:paraId="79F97BC9" w14:textId="77777777" w:rsidR="001711A5" w:rsidRPr="00055FF8" w:rsidRDefault="001711A5" w:rsidP="001711A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730ED6E9" w14:textId="68A6D2DC" w:rsidR="001711A5" w:rsidRPr="00055FF8" w:rsidRDefault="001711A5" w:rsidP="001711A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75,463</w:t>
            </w:r>
          </w:p>
        </w:tc>
        <w:tc>
          <w:tcPr>
            <w:tcW w:w="271" w:type="dxa"/>
            <w:vAlign w:val="bottom"/>
          </w:tcPr>
          <w:p w14:paraId="1B57A374" w14:textId="77777777" w:rsidR="001711A5" w:rsidRPr="00055FF8" w:rsidRDefault="001711A5" w:rsidP="001711A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0C2667E5" w14:textId="4FA516C7" w:rsidR="001711A5" w:rsidRPr="00055FF8" w:rsidRDefault="001711A5" w:rsidP="001711A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50,713</w:t>
            </w:r>
          </w:p>
        </w:tc>
        <w:tc>
          <w:tcPr>
            <w:tcW w:w="271" w:type="dxa"/>
          </w:tcPr>
          <w:p w14:paraId="386C6BFF" w14:textId="77777777" w:rsidR="001711A5" w:rsidRPr="00055FF8" w:rsidRDefault="001711A5" w:rsidP="001711A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262CC70A" w14:textId="77777777" w:rsidR="001711A5" w:rsidRDefault="001711A5" w:rsidP="001711A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D84347E" w14:textId="1EDC884D" w:rsidR="001711A5" w:rsidRPr="00055FF8" w:rsidRDefault="001711A5" w:rsidP="001711A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846,416</w:t>
            </w:r>
          </w:p>
        </w:tc>
        <w:tc>
          <w:tcPr>
            <w:tcW w:w="271" w:type="dxa"/>
            <w:vAlign w:val="bottom"/>
          </w:tcPr>
          <w:p w14:paraId="13DEA802" w14:textId="77777777" w:rsidR="001711A5" w:rsidRPr="00055FF8" w:rsidRDefault="001711A5" w:rsidP="001711A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5FE00D39" w14:textId="295C1AE5" w:rsidR="001711A5" w:rsidRPr="00055FF8" w:rsidRDefault="001711A5" w:rsidP="001711A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2,865,626</w:t>
            </w:r>
          </w:p>
        </w:tc>
      </w:tr>
      <w:tr w:rsidR="0011531A" w:rsidRPr="00055FF8" w14:paraId="238EF293" w14:textId="77777777">
        <w:tc>
          <w:tcPr>
            <w:tcW w:w="2862" w:type="dxa"/>
          </w:tcPr>
          <w:p w14:paraId="02031861" w14:textId="77777777" w:rsidR="0011531A" w:rsidRPr="00055FF8" w:rsidRDefault="0011531A" w:rsidP="00115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7"/>
              </w:tabs>
              <w:ind w:left="57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4" w:type="dxa"/>
          </w:tcPr>
          <w:p w14:paraId="4BCB0233" w14:textId="24CB8815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7" w:type="dxa"/>
          </w:tcPr>
          <w:p w14:paraId="46204AE0" w14:textId="77777777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E556E1" w14:textId="2F30582F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7C42D7F7" w14:textId="77777777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B6423F4" w14:textId="6CB3D2A5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9" w:type="dxa"/>
            <w:vAlign w:val="bottom"/>
          </w:tcPr>
          <w:p w14:paraId="3BC41FFB" w14:textId="77777777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6E0BBFF1" w14:textId="188DF52B" w:rsidR="0011531A" w:rsidRPr="007A26D5" w:rsidRDefault="007A26D5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14,86</w:t>
            </w:r>
            <w:r w:rsidR="000468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2" w:type="dxa"/>
          </w:tcPr>
          <w:p w14:paraId="53CF5FA2" w14:textId="77777777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5594B705" w14:textId="13361B72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3,73</w:t>
            </w:r>
            <w:r w:rsidR="003F01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1" w:type="dxa"/>
            <w:vAlign w:val="bottom"/>
          </w:tcPr>
          <w:p w14:paraId="453E2D9B" w14:textId="77777777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7D6877A2" w14:textId="617D89EF" w:rsidR="0011531A" w:rsidRPr="00055FF8" w:rsidRDefault="00044849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17,326</w:t>
            </w:r>
          </w:p>
        </w:tc>
        <w:tc>
          <w:tcPr>
            <w:tcW w:w="271" w:type="dxa"/>
            <w:vAlign w:val="bottom"/>
          </w:tcPr>
          <w:p w14:paraId="2BC28A5F" w14:textId="77777777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6143368D" w14:textId="0F1414B3" w:rsidR="0011531A" w:rsidRPr="00055FF8" w:rsidRDefault="00047D98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6,11</w:t>
            </w:r>
            <w:r w:rsidR="005C6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1" w:type="dxa"/>
          </w:tcPr>
          <w:p w14:paraId="6A90A978" w14:textId="77777777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AC25029" w14:textId="2A1F72BC" w:rsidR="0011531A" w:rsidRPr="00055FF8" w:rsidRDefault="00A3099C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130</w:t>
            </w:r>
            <w:r w:rsidR="004C7496">
              <w:rPr>
                <w:rFonts w:asciiTheme="majorBidi" w:hAnsiTheme="majorBidi" w:cstheme="majorBidi"/>
                <w:sz w:val="30"/>
                <w:szCs w:val="30"/>
              </w:rPr>
              <w:t>,418</w:t>
            </w:r>
          </w:p>
        </w:tc>
        <w:tc>
          <w:tcPr>
            <w:tcW w:w="271" w:type="dxa"/>
            <w:vAlign w:val="bottom"/>
          </w:tcPr>
          <w:p w14:paraId="1B8A207E" w14:textId="77777777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1D0D5552" w14:textId="2644081E" w:rsidR="0011531A" w:rsidRPr="00055FF8" w:rsidRDefault="00820C6F" w:rsidP="0011531A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06501">
              <w:rPr>
                <w:rFonts w:asciiTheme="majorBidi" w:hAnsiTheme="majorBidi" w:cstheme="majorBidi"/>
                <w:sz w:val="30"/>
                <w:szCs w:val="30"/>
              </w:rPr>
              <w:t>172,</w:t>
            </w:r>
            <w:r w:rsidR="001B5260" w:rsidRPr="00E06501">
              <w:rPr>
                <w:rFonts w:asciiTheme="majorBidi" w:hAnsiTheme="majorBidi" w:cstheme="majorBidi"/>
                <w:sz w:val="30"/>
                <w:szCs w:val="30"/>
              </w:rPr>
              <w:t>462</w:t>
            </w:r>
          </w:p>
        </w:tc>
      </w:tr>
      <w:tr w:rsidR="0011531A" w:rsidRPr="00055FF8" w14:paraId="21D10131" w14:textId="77777777" w:rsidTr="0011531A">
        <w:tc>
          <w:tcPr>
            <w:tcW w:w="2862" w:type="dxa"/>
          </w:tcPr>
          <w:p w14:paraId="3DFCA554" w14:textId="77777777" w:rsidR="0011531A" w:rsidRPr="00055FF8" w:rsidRDefault="0011531A" w:rsidP="00115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7"/>
              </w:tabs>
              <w:ind w:left="57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1084" w:type="dxa"/>
          </w:tcPr>
          <w:p w14:paraId="205F5CA3" w14:textId="52F9BD4E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7" w:type="dxa"/>
          </w:tcPr>
          <w:p w14:paraId="057199E2" w14:textId="77777777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291D35" w14:textId="51E03B1E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2E527D9B" w14:textId="77777777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DA966D2" w14:textId="2248C950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1,314</w:t>
            </w:r>
          </w:p>
        </w:tc>
        <w:tc>
          <w:tcPr>
            <w:tcW w:w="279" w:type="dxa"/>
            <w:vAlign w:val="bottom"/>
          </w:tcPr>
          <w:p w14:paraId="56DA5304" w14:textId="77777777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10AF9A4C" w14:textId="5D5FCC9D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938</w:t>
            </w:r>
          </w:p>
        </w:tc>
        <w:tc>
          <w:tcPr>
            <w:tcW w:w="272" w:type="dxa"/>
            <w:vAlign w:val="bottom"/>
          </w:tcPr>
          <w:p w14:paraId="3BBF00EB" w14:textId="77777777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99310C3" w14:textId="3F3998F9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  <w:tc>
          <w:tcPr>
            <w:tcW w:w="271" w:type="dxa"/>
            <w:vAlign w:val="bottom"/>
          </w:tcPr>
          <w:p w14:paraId="09F6D712" w14:textId="77777777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DA572ED" w14:textId="1FAE5E8D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399</w:t>
            </w:r>
          </w:p>
        </w:tc>
        <w:tc>
          <w:tcPr>
            <w:tcW w:w="271" w:type="dxa"/>
            <w:vAlign w:val="bottom"/>
          </w:tcPr>
          <w:p w14:paraId="2F36E071" w14:textId="77777777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674D0991" w14:textId="7F6E15BE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1" w:type="dxa"/>
          </w:tcPr>
          <w:p w14:paraId="1174FA90" w14:textId="77777777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FBD1597" w14:textId="3D452803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(3,018)</w:t>
            </w:r>
          </w:p>
        </w:tc>
        <w:tc>
          <w:tcPr>
            <w:tcW w:w="271" w:type="dxa"/>
            <w:vAlign w:val="bottom"/>
          </w:tcPr>
          <w:p w14:paraId="23F2334D" w14:textId="77777777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1DA6C49A" w14:textId="6A7975E7" w:rsidR="0011531A" w:rsidRPr="00055FF8" w:rsidRDefault="0011531A" w:rsidP="0011531A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1531A" w:rsidRPr="00055FF8" w14:paraId="47C96C67" w14:textId="77777777" w:rsidTr="0011531A">
        <w:tc>
          <w:tcPr>
            <w:tcW w:w="2862" w:type="dxa"/>
          </w:tcPr>
          <w:p w14:paraId="6A2785F2" w14:textId="77777777" w:rsidR="0011531A" w:rsidRPr="00055FF8" w:rsidRDefault="0011531A" w:rsidP="00115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7"/>
              </w:tabs>
              <w:ind w:left="57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084" w:type="dxa"/>
          </w:tcPr>
          <w:p w14:paraId="094A8A41" w14:textId="211CDD06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7" w:type="dxa"/>
          </w:tcPr>
          <w:p w14:paraId="0BA6A453" w14:textId="77777777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2FACD49" w14:textId="6B57F22A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3AA227C9" w14:textId="77777777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</w:tcPr>
          <w:p w14:paraId="79DD21AF" w14:textId="27F21DEF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9" w:type="dxa"/>
            <w:vAlign w:val="bottom"/>
          </w:tcPr>
          <w:p w14:paraId="33622458" w14:textId="77777777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571921DA" w14:textId="0E732A3A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vAlign w:val="bottom"/>
          </w:tcPr>
          <w:p w14:paraId="7A3498E2" w14:textId="77777777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4EDA1D7F" w14:textId="7327A2B9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bottom"/>
          </w:tcPr>
          <w:p w14:paraId="20AA73AB" w14:textId="77777777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6243B7E" w14:textId="529A8120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bottom"/>
          </w:tcPr>
          <w:p w14:paraId="770B187A" w14:textId="77777777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FB6FA00" w14:textId="370B66E2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(7,52</w:t>
            </w:r>
            <w:r w:rsidR="005C689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14:paraId="29A1D19B" w14:textId="77777777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FF2E7AC" w14:textId="3D43C1DD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bottom"/>
          </w:tcPr>
          <w:p w14:paraId="64AE8C72" w14:textId="77777777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174EDEE3" w14:textId="6BD5542D" w:rsidR="0011531A" w:rsidRPr="00055FF8" w:rsidRDefault="0011531A" w:rsidP="0011531A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(7,52</w:t>
            </w:r>
            <w:r w:rsidR="005C689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1531A" w:rsidRPr="00055FF8" w14:paraId="70E28018" w14:textId="77777777" w:rsidTr="0011531A">
        <w:tc>
          <w:tcPr>
            <w:tcW w:w="2862" w:type="dxa"/>
          </w:tcPr>
          <w:p w14:paraId="73B702BB" w14:textId="4051D097" w:rsidR="0011531A" w:rsidRPr="00055FF8" w:rsidRDefault="0011531A" w:rsidP="00115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7"/>
              </w:tabs>
              <w:ind w:left="57" w:firstLine="9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921DF">
              <w:rPr>
                <w:rFonts w:asciiTheme="majorBidi" w:hAnsiTheme="majorBidi" w:cs="Angsana New" w:hint="cs"/>
                <w:sz w:val="30"/>
                <w:szCs w:val="30"/>
                <w:cs/>
              </w:rPr>
              <w:t>จัดประเภทรายการใหม่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4EF0BCC3" w14:textId="6B711D10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7" w:type="dxa"/>
          </w:tcPr>
          <w:p w14:paraId="0486765C" w14:textId="77777777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776204" w14:textId="6D74F096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3FF80EF1" w14:textId="77777777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</w:tcPr>
          <w:p w14:paraId="2A620513" w14:textId="3A3E9B69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9" w:type="dxa"/>
            <w:vAlign w:val="bottom"/>
          </w:tcPr>
          <w:p w14:paraId="0D69755C" w14:textId="77777777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21C7FA87" w14:textId="756B5C82" w:rsidR="0011531A" w:rsidRPr="009A55E0" w:rsidRDefault="00CA2989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(20,392)</w:t>
            </w:r>
          </w:p>
        </w:tc>
        <w:tc>
          <w:tcPr>
            <w:tcW w:w="272" w:type="dxa"/>
            <w:vAlign w:val="bottom"/>
          </w:tcPr>
          <w:p w14:paraId="0FE2D80D" w14:textId="77777777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0C871762" w14:textId="49C27ACF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bottom"/>
          </w:tcPr>
          <w:p w14:paraId="3598C7F8" w14:textId="77777777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13C45DE" w14:textId="44EE219A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bottom"/>
          </w:tcPr>
          <w:p w14:paraId="40512825" w14:textId="77777777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047DECC3" w14:textId="7E8BF8F1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6DF095BB" w14:textId="77777777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41AD1D2C" w14:textId="51509995" w:rsidR="0011531A" w:rsidRPr="00FA58E1" w:rsidRDefault="00FA58E1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1" w:type="dxa"/>
            <w:vAlign w:val="bottom"/>
          </w:tcPr>
          <w:p w14:paraId="2944ECBD" w14:textId="77777777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543ADAA3" w14:textId="0FF60DBF" w:rsidR="0011531A" w:rsidRPr="00055FF8" w:rsidRDefault="00FA58E1" w:rsidP="0011531A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(20,392)</w:t>
            </w:r>
          </w:p>
        </w:tc>
      </w:tr>
      <w:tr w:rsidR="0011531A" w:rsidRPr="00055FF8" w14:paraId="1F95D46F" w14:textId="77777777">
        <w:tc>
          <w:tcPr>
            <w:tcW w:w="2862" w:type="dxa"/>
          </w:tcPr>
          <w:p w14:paraId="15507F44" w14:textId="77777777" w:rsidR="0011531A" w:rsidRPr="00055FF8" w:rsidRDefault="0011531A" w:rsidP="00115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7"/>
              </w:tabs>
              <w:ind w:left="57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4C2F10FE" w14:textId="00F9771B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476,008</w:t>
            </w:r>
          </w:p>
        </w:tc>
        <w:tc>
          <w:tcPr>
            <w:tcW w:w="277" w:type="dxa"/>
          </w:tcPr>
          <w:p w14:paraId="44ABD071" w14:textId="77777777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E6855AC" w14:textId="7D5AEFB7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114,899</w:t>
            </w:r>
          </w:p>
        </w:tc>
        <w:tc>
          <w:tcPr>
            <w:tcW w:w="274" w:type="dxa"/>
          </w:tcPr>
          <w:p w14:paraId="53AB5A0F" w14:textId="77777777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6FAAE297" w14:textId="24AB466E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376,701</w:t>
            </w:r>
          </w:p>
        </w:tc>
        <w:tc>
          <w:tcPr>
            <w:tcW w:w="279" w:type="dxa"/>
            <w:vAlign w:val="bottom"/>
          </w:tcPr>
          <w:p w14:paraId="09C39F57" w14:textId="77777777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30C4700C" w14:textId="648BE114" w:rsidR="0011531A" w:rsidRPr="00055FF8" w:rsidRDefault="00075D38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895,264</w:t>
            </w:r>
          </w:p>
        </w:tc>
        <w:tc>
          <w:tcPr>
            <w:tcW w:w="272" w:type="dxa"/>
          </w:tcPr>
          <w:p w14:paraId="7B0B52F9" w14:textId="77777777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7C7B19C2" w14:textId="0F1350CE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30,99</w:t>
            </w:r>
            <w:r w:rsidR="003F01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1" w:type="dxa"/>
            <w:vAlign w:val="bottom"/>
          </w:tcPr>
          <w:p w14:paraId="199818B2" w14:textId="77777777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7AF829D2" w14:textId="2E92D72B" w:rsidR="0011531A" w:rsidRPr="00055FF8" w:rsidRDefault="00CF4A84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93,188</w:t>
            </w:r>
          </w:p>
        </w:tc>
        <w:tc>
          <w:tcPr>
            <w:tcW w:w="271" w:type="dxa"/>
            <w:vAlign w:val="bottom"/>
          </w:tcPr>
          <w:p w14:paraId="1D69503B" w14:textId="77777777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6C37B37C" w14:textId="7F5DB0CA" w:rsidR="0011531A" w:rsidRPr="00055FF8" w:rsidRDefault="00CF4A84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49,308</w:t>
            </w:r>
          </w:p>
        </w:tc>
        <w:tc>
          <w:tcPr>
            <w:tcW w:w="271" w:type="dxa"/>
          </w:tcPr>
          <w:p w14:paraId="2FED83E6" w14:textId="77777777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45E9DF1A" w14:textId="14BAA7A6" w:rsidR="0011531A" w:rsidRPr="00A95FD2" w:rsidRDefault="00FA58E1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5F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973,816</w:t>
            </w:r>
          </w:p>
        </w:tc>
        <w:tc>
          <w:tcPr>
            <w:tcW w:w="271" w:type="dxa"/>
            <w:vAlign w:val="bottom"/>
          </w:tcPr>
          <w:p w14:paraId="3820CC67" w14:textId="77777777" w:rsidR="0011531A" w:rsidRPr="00A95FD2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5D4E4ABB" w14:textId="386997E5" w:rsidR="0011531A" w:rsidRPr="00A95FD2" w:rsidRDefault="0011531A" w:rsidP="0011531A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5F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</w:t>
            </w:r>
            <w:r w:rsidR="00CF4A84" w:rsidRPr="00A95F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60010A" w:rsidRPr="00A95F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CF4A84" w:rsidRPr="00A95F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0010A" w:rsidRPr="00A95F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="00D626F1" w:rsidRPr="00A95F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11531A" w:rsidRPr="00055FF8" w14:paraId="0F9B2B89" w14:textId="77777777">
        <w:tc>
          <w:tcPr>
            <w:tcW w:w="2862" w:type="dxa"/>
          </w:tcPr>
          <w:p w14:paraId="52035A66" w14:textId="77777777" w:rsidR="0011531A" w:rsidRPr="00055FF8" w:rsidRDefault="0011531A" w:rsidP="00115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65AFDE1C" w14:textId="77777777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7" w:type="dxa"/>
          </w:tcPr>
          <w:p w14:paraId="26E8B6F5" w14:textId="77777777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BFA63A" w14:textId="77777777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7B58D503" w14:textId="77777777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19F0BB0B" w14:textId="77777777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  <w:vAlign w:val="bottom"/>
          </w:tcPr>
          <w:p w14:paraId="43445EA7" w14:textId="77777777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30EFF55A" w14:textId="77777777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0A43885" w14:textId="77777777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3718E9FC" w14:textId="77777777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51D52DB5" w14:textId="77777777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7A4750CB" w14:textId="77777777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1CF365FF" w14:textId="77777777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409CB0FE" w14:textId="77777777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63ED371" w14:textId="77777777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434287B8" w14:textId="77777777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6A5D665F" w14:textId="77777777" w:rsidR="0011531A" w:rsidRPr="00055FF8" w:rsidRDefault="0011531A" w:rsidP="0011531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1C2D441F" w14:textId="77777777" w:rsidR="0011531A" w:rsidRPr="00055FF8" w:rsidRDefault="0011531A" w:rsidP="0011531A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09D6B993" w14:textId="77777777" w:rsidR="00367148" w:rsidRDefault="00367148" w:rsidP="007237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</w:p>
    <w:tbl>
      <w:tblPr>
        <w:tblW w:w="15120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3059"/>
        <w:gridCol w:w="1170"/>
        <w:gridCol w:w="270"/>
        <w:gridCol w:w="991"/>
        <w:gridCol w:w="270"/>
        <w:gridCol w:w="1080"/>
        <w:gridCol w:w="270"/>
        <w:gridCol w:w="1080"/>
        <w:gridCol w:w="270"/>
        <w:gridCol w:w="1080"/>
        <w:gridCol w:w="270"/>
        <w:gridCol w:w="1170"/>
        <w:gridCol w:w="270"/>
        <w:gridCol w:w="1080"/>
        <w:gridCol w:w="270"/>
        <w:gridCol w:w="1080"/>
        <w:gridCol w:w="270"/>
        <w:gridCol w:w="1170"/>
      </w:tblGrid>
      <w:tr w:rsidR="003D5B0F" w:rsidRPr="00055FF8" w14:paraId="11CF619C" w14:textId="77777777" w:rsidTr="003D5B0F">
        <w:tc>
          <w:tcPr>
            <w:tcW w:w="3059" w:type="dxa"/>
          </w:tcPr>
          <w:p w14:paraId="40C48119" w14:textId="77777777" w:rsidR="003D5B0F" w:rsidRPr="00055FF8" w:rsidRDefault="003D5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61" w:type="dxa"/>
            <w:gridSpan w:val="17"/>
          </w:tcPr>
          <w:p w14:paraId="4D996BF5" w14:textId="77777777" w:rsidR="003D5B0F" w:rsidRPr="00055FF8" w:rsidRDefault="003D5B0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งบการเฉพาะกิจการ</w:t>
            </w:r>
          </w:p>
        </w:tc>
      </w:tr>
      <w:tr w:rsidR="003D5B0F" w:rsidRPr="00055FF8" w14:paraId="3A618F71" w14:textId="77777777" w:rsidTr="003D5B0F">
        <w:tc>
          <w:tcPr>
            <w:tcW w:w="3059" w:type="dxa"/>
          </w:tcPr>
          <w:p w14:paraId="5BE05BB6" w14:textId="77777777" w:rsidR="003D5B0F" w:rsidRPr="00055FF8" w:rsidRDefault="003D5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92B3E3E" w14:textId="77777777" w:rsidR="003D5B0F" w:rsidRPr="00055FF8" w:rsidRDefault="003D5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FFA44C" w14:textId="77777777" w:rsidR="003D5B0F" w:rsidRPr="00055FF8" w:rsidRDefault="003D5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4EADEE" w14:textId="77777777" w:rsidR="003D5B0F" w:rsidRPr="00055FF8" w:rsidRDefault="003D5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17377C0" w14:textId="77777777" w:rsidR="003D5B0F" w:rsidRPr="00055FF8" w:rsidRDefault="003D5B0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ที่ดิน</w:t>
            </w:r>
          </w:p>
        </w:tc>
        <w:tc>
          <w:tcPr>
            <w:tcW w:w="270" w:type="dxa"/>
          </w:tcPr>
          <w:p w14:paraId="55C5D6FE" w14:textId="77777777" w:rsidR="003D5B0F" w:rsidRPr="00055FF8" w:rsidRDefault="003D5B0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1" w:type="dxa"/>
          </w:tcPr>
          <w:p w14:paraId="21D5AABD" w14:textId="77777777" w:rsidR="003D5B0F" w:rsidRPr="00055FF8" w:rsidRDefault="003D5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03CDAF" w14:textId="77777777" w:rsidR="003D5B0F" w:rsidRPr="00055FF8" w:rsidRDefault="003D5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70" w:type="dxa"/>
          </w:tcPr>
          <w:p w14:paraId="35F66ED1" w14:textId="77777777" w:rsidR="003D5B0F" w:rsidRPr="00055FF8" w:rsidRDefault="003D5B0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A062343" w14:textId="77777777" w:rsidR="003D5B0F" w:rsidRPr="00055FF8" w:rsidRDefault="003D5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70" w:type="dxa"/>
            <w:vAlign w:val="bottom"/>
          </w:tcPr>
          <w:p w14:paraId="6883AB49" w14:textId="77777777" w:rsidR="003D5B0F" w:rsidRPr="00055FF8" w:rsidRDefault="003D5B0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E4F0995" w14:textId="77777777" w:rsidR="003D5B0F" w:rsidRPr="00055FF8" w:rsidRDefault="003D5B0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270" w:type="dxa"/>
            <w:vAlign w:val="bottom"/>
          </w:tcPr>
          <w:p w14:paraId="592F487B" w14:textId="77777777" w:rsidR="003D5B0F" w:rsidRPr="00055FF8" w:rsidRDefault="003D5B0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5FC8F19" w14:textId="77777777" w:rsidR="003D5B0F" w:rsidRPr="00055FF8" w:rsidRDefault="003D5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70" w:type="dxa"/>
            <w:vAlign w:val="bottom"/>
          </w:tcPr>
          <w:p w14:paraId="450A6196" w14:textId="77777777" w:rsidR="003D5B0F" w:rsidRPr="00055FF8" w:rsidRDefault="003D5B0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A4E977A" w14:textId="77777777" w:rsidR="003D5B0F" w:rsidRPr="00055FF8" w:rsidRDefault="003D5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270" w:type="dxa"/>
            <w:vAlign w:val="bottom"/>
          </w:tcPr>
          <w:p w14:paraId="7415F0F1" w14:textId="77777777" w:rsidR="003D5B0F" w:rsidRPr="00055FF8" w:rsidRDefault="003D5B0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8C954A6" w14:textId="77777777" w:rsidR="003D5B0F" w:rsidRPr="00055FF8" w:rsidRDefault="003D5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2EC12AF7" w14:textId="77777777" w:rsidR="003D5B0F" w:rsidRPr="00055FF8" w:rsidRDefault="003D5B0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39A0439" w14:textId="77777777" w:rsidR="003D5B0F" w:rsidRPr="00055FF8" w:rsidRDefault="003D5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270" w:type="dxa"/>
            <w:vAlign w:val="bottom"/>
          </w:tcPr>
          <w:p w14:paraId="06A0C4EB" w14:textId="77777777" w:rsidR="003D5B0F" w:rsidRPr="00055FF8" w:rsidRDefault="003D5B0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0AF266A" w14:textId="77777777" w:rsidR="003D5B0F" w:rsidRPr="00055FF8" w:rsidRDefault="003D5B0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3D5B0F" w:rsidRPr="00055FF8" w14:paraId="41CAC520" w14:textId="77777777" w:rsidTr="003D5B0F">
        <w:tc>
          <w:tcPr>
            <w:tcW w:w="3059" w:type="dxa"/>
          </w:tcPr>
          <w:p w14:paraId="4BC8C136" w14:textId="77777777" w:rsidR="003D5B0F" w:rsidRPr="00055FF8" w:rsidRDefault="003D5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61" w:type="dxa"/>
            <w:gridSpan w:val="17"/>
          </w:tcPr>
          <w:p w14:paraId="6FA90251" w14:textId="77777777" w:rsidR="003D5B0F" w:rsidRPr="00055FF8" w:rsidRDefault="003D5B0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55FF8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55FF8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3D5B0F" w:rsidRPr="00055FF8" w14:paraId="5B2809BF" w14:textId="77777777" w:rsidTr="003D5B0F">
        <w:tc>
          <w:tcPr>
            <w:tcW w:w="4229" w:type="dxa"/>
            <w:gridSpan w:val="2"/>
          </w:tcPr>
          <w:p w14:paraId="1AF94574" w14:textId="181E48FF" w:rsidR="003D5B0F" w:rsidRPr="00055FF8" w:rsidRDefault="003D5B0F">
            <w:pPr>
              <w:pStyle w:val="acctfourfigures"/>
              <w:tabs>
                <w:tab w:val="clear" w:pos="765"/>
              </w:tabs>
              <w:spacing w:line="360" w:lineRule="exact"/>
              <w:ind w:left="147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270" w:type="dxa"/>
          </w:tcPr>
          <w:p w14:paraId="67EA2B09" w14:textId="77777777" w:rsidR="003D5B0F" w:rsidRPr="00055FF8" w:rsidRDefault="003D5B0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</w:tcPr>
          <w:p w14:paraId="1D81E571" w14:textId="77777777" w:rsidR="003D5B0F" w:rsidRPr="00055FF8" w:rsidRDefault="003D5B0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4BEC7B" w14:textId="77777777" w:rsidR="003D5B0F" w:rsidRPr="00055FF8" w:rsidRDefault="003D5B0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ABBE8A6" w14:textId="77777777" w:rsidR="003D5B0F" w:rsidRPr="00055FF8" w:rsidRDefault="003D5B0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5D90A76" w14:textId="77777777" w:rsidR="003D5B0F" w:rsidRPr="00055FF8" w:rsidRDefault="003D5B0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27328C3" w14:textId="77777777" w:rsidR="003D5B0F" w:rsidRPr="00055FF8" w:rsidRDefault="003D5B0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EF76C9" w14:textId="77777777" w:rsidR="003D5B0F" w:rsidRPr="00055FF8" w:rsidRDefault="003D5B0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ACF4D5" w14:textId="77777777" w:rsidR="003D5B0F" w:rsidRPr="00055FF8" w:rsidRDefault="003D5B0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53953DE" w14:textId="77777777" w:rsidR="003D5B0F" w:rsidRPr="00055FF8" w:rsidRDefault="003D5B0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531FE1" w14:textId="77777777" w:rsidR="003D5B0F" w:rsidRPr="00055FF8" w:rsidRDefault="003D5B0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6FA9F01" w14:textId="77777777" w:rsidR="003D5B0F" w:rsidRPr="00055FF8" w:rsidRDefault="003D5B0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B2BFE8" w14:textId="77777777" w:rsidR="003D5B0F" w:rsidRPr="00055FF8" w:rsidRDefault="003D5B0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791042" w14:textId="77777777" w:rsidR="003D5B0F" w:rsidRPr="00055FF8" w:rsidRDefault="003D5B0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7179E4" w14:textId="77777777" w:rsidR="003D5B0F" w:rsidRPr="00055FF8" w:rsidRDefault="003D5B0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65DBEFF" w14:textId="77777777" w:rsidR="003D5B0F" w:rsidRPr="00055FF8" w:rsidRDefault="003D5B0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5752C0E" w14:textId="77777777" w:rsidR="003D5B0F" w:rsidRPr="00055FF8" w:rsidRDefault="003D5B0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D1855" w:rsidRPr="00055FF8" w14:paraId="4D96A09F" w14:textId="77777777" w:rsidTr="003D5B0F">
        <w:trPr>
          <w:trHeight w:val="344"/>
        </w:trPr>
        <w:tc>
          <w:tcPr>
            <w:tcW w:w="3059" w:type="dxa"/>
          </w:tcPr>
          <w:p w14:paraId="2A0ADD79" w14:textId="77777777" w:rsidR="000D1855" w:rsidRPr="00055FF8" w:rsidRDefault="000D1855" w:rsidP="000D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170" w:type="dxa"/>
          </w:tcPr>
          <w:p w14:paraId="7DDF32CF" w14:textId="4868779A" w:rsidR="000D1855" w:rsidRPr="00886012" w:rsidRDefault="000D1855" w:rsidP="000D1855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8860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6AD36D1" w14:textId="77777777" w:rsidR="000D1855" w:rsidRPr="00886012" w:rsidRDefault="000D1855" w:rsidP="000D1855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6E1CE76F" w14:textId="0EF8DC30" w:rsidR="000D1855" w:rsidRPr="00886012" w:rsidRDefault="000D1855" w:rsidP="000D1855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8860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(53,137)</w:t>
            </w:r>
          </w:p>
        </w:tc>
        <w:tc>
          <w:tcPr>
            <w:tcW w:w="270" w:type="dxa"/>
          </w:tcPr>
          <w:p w14:paraId="65E782BC" w14:textId="77777777" w:rsidR="000D1855" w:rsidRPr="00886012" w:rsidRDefault="000D1855" w:rsidP="000D1855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8F5869" w14:textId="046E9A0E" w:rsidR="000D1855" w:rsidRPr="00886012" w:rsidRDefault="000D1855" w:rsidP="000D1855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8860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(287,003)</w:t>
            </w:r>
          </w:p>
        </w:tc>
        <w:tc>
          <w:tcPr>
            <w:tcW w:w="270" w:type="dxa"/>
            <w:vAlign w:val="bottom"/>
          </w:tcPr>
          <w:p w14:paraId="7F3FA67B" w14:textId="77777777" w:rsidR="000D1855" w:rsidRPr="00886012" w:rsidRDefault="000D1855" w:rsidP="000D1855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7E2C414" w14:textId="2AFA247C" w:rsidR="000D1855" w:rsidRPr="00886012" w:rsidRDefault="000D1855" w:rsidP="000D1855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8860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(785,083)</w:t>
            </w:r>
          </w:p>
        </w:tc>
        <w:tc>
          <w:tcPr>
            <w:tcW w:w="270" w:type="dxa"/>
            <w:vAlign w:val="bottom"/>
          </w:tcPr>
          <w:p w14:paraId="618915CB" w14:textId="77777777" w:rsidR="000D1855" w:rsidRPr="00886012" w:rsidRDefault="000D1855" w:rsidP="000D1855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16077A" w14:textId="6583A02C" w:rsidR="000D1855" w:rsidRPr="00886012" w:rsidRDefault="000D1855" w:rsidP="000D1855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8860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(21,279)</w:t>
            </w:r>
          </w:p>
        </w:tc>
        <w:tc>
          <w:tcPr>
            <w:tcW w:w="270" w:type="dxa"/>
            <w:vAlign w:val="bottom"/>
          </w:tcPr>
          <w:p w14:paraId="5F29C163" w14:textId="77777777" w:rsidR="000D1855" w:rsidRPr="00886012" w:rsidRDefault="000D1855" w:rsidP="000D1855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FECECA6" w14:textId="174148E5" w:rsidR="000D1855" w:rsidRPr="00886012" w:rsidRDefault="000D1855" w:rsidP="000D1855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8860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(53,360)</w:t>
            </w:r>
          </w:p>
        </w:tc>
        <w:tc>
          <w:tcPr>
            <w:tcW w:w="270" w:type="dxa"/>
            <w:vAlign w:val="bottom"/>
          </w:tcPr>
          <w:p w14:paraId="1F3F758C" w14:textId="77777777" w:rsidR="000D1855" w:rsidRPr="00886012" w:rsidRDefault="000D1855" w:rsidP="000D1855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8D3C25" w14:textId="22536CC3" w:rsidR="000D1855" w:rsidRPr="00886012" w:rsidRDefault="000D1855" w:rsidP="000D1855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8860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(30,670)</w:t>
            </w:r>
          </w:p>
        </w:tc>
        <w:tc>
          <w:tcPr>
            <w:tcW w:w="270" w:type="dxa"/>
          </w:tcPr>
          <w:p w14:paraId="254951CD" w14:textId="77777777" w:rsidR="000D1855" w:rsidRPr="00886012" w:rsidRDefault="000D1855" w:rsidP="000D1855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D3F0B4" w14:textId="51553490" w:rsidR="000D1855" w:rsidRPr="00886012" w:rsidRDefault="000D1855" w:rsidP="000D1855">
            <w:pPr>
              <w:pStyle w:val="acctfourfigures"/>
              <w:tabs>
                <w:tab w:val="clear" w:pos="765"/>
                <w:tab w:val="decimal" w:pos="817"/>
              </w:tabs>
              <w:spacing w:line="360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8860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5C5EAF4" w14:textId="77777777" w:rsidR="000D1855" w:rsidRPr="00886012" w:rsidRDefault="000D1855" w:rsidP="000D1855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D36A02" w14:textId="77777777" w:rsidR="000D1855" w:rsidRPr="00886012" w:rsidRDefault="000D1855" w:rsidP="000D1855">
            <w:pPr>
              <w:pStyle w:val="acctfourfigures"/>
              <w:tabs>
                <w:tab w:val="clear" w:pos="765"/>
                <w:tab w:val="decimal" w:pos="916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8860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(1,230,532)</w:t>
            </w:r>
          </w:p>
        </w:tc>
      </w:tr>
      <w:tr w:rsidR="000D1855" w:rsidRPr="00055FF8" w14:paraId="4D829A72" w14:textId="77777777" w:rsidTr="003D5B0F">
        <w:tc>
          <w:tcPr>
            <w:tcW w:w="3059" w:type="dxa"/>
          </w:tcPr>
          <w:p w14:paraId="269CE20F" w14:textId="77777777" w:rsidR="000D1855" w:rsidRPr="00055FF8" w:rsidRDefault="000D1855" w:rsidP="000D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6B991B4F" w14:textId="219CFA91" w:rsidR="000D1855" w:rsidRPr="00886012" w:rsidRDefault="000D1855" w:rsidP="000D1855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60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BB998F0" w14:textId="77777777" w:rsidR="000D1855" w:rsidRPr="00886012" w:rsidRDefault="000D1855" w:rsidP="000D1855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1" w:type="dxa"/>
          </w:tcPr>
          <w:p w14:paraId="4A2D171D" w14:textId="650803D1" w:rsidR="000D1855" w:rsidRPr="00886012" w:rsidRDefault="000D1855" w:rsidP="000D1855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886012">
              <w:rPr>
                <w:rFonts w:asciiTheme="majorBidi" w:hAnsiTheme="majorBidi" w:cstheme="majorBidi"/>
                <w:sz w:val="30"/>
                <w:szCs w:val="30"/>
              </w:rPr>
              <w:t>(2,469)</w:t>
            </w:r>
          </w:p>
        </w:tc>
        <w:tc>
          <w:tcPr>
            <w:tcW w:w="270" w:type="dxa"/>
          </w:tcPr>
          <w:p w14:paraId="3EDC8AFA" w14:textId="77777777" w:rsidR="000D1855" w:rsidRPr="00886012" w:rsidRDefault="000D1855" w:rsidP="000D1855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DCC71B0" w14:textId="056F0FFB" w:rsidR="000D1855" w:rsidRPr="00886012" w:rsidRDefault="000D1855" w:rsidP="000D1855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6012">
              <w:rPr>
                <w:rFonts w:asciiTheme="majorBidi" w:hAnsiTheme="majorBidi" w:cstheme="majorBidi"/>
                <w:sz w:val="30"/>
                <w:szCs w:val="30"/>
              </w:rPr>
              <w:t>(21,863)</w:t>
            </w:r>
          </w:p>
        </w:tc>
        <w:tc>
          <w:tcPr>
            <w:tcW w:w="270" w:type="dxa"/>
            <w:vAlign w:val="bottom"/>
          </w:tcPr>
          <w:p w14:paraId="173230C0" w14:textId="77777777" w:rsidR="000D1855" w:rsidRPr="00886012" w:rsidRDefault="000D1855" w:rsidP="000D1855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B84F7FC" w14:textId="658D9358" w:rsidR="000D1855" w:rsidRPr="00886012" w:rsidRDefault="000D1855" w:rsidP="000D1855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886012">
              <w:rPr>
                <w:rFonts w:asciiTheme="majorBidi" w:hAnsiTheme="majorBidi" w:cstheme="majorBidi"/>
                <w:sz w:val="30"/>
                <w:szCs w:val="30"/>
              </w:rPr>
              <w:t>(32,416)</w:t>
            </w:r>
          </w:p>
        </w:tc>
        <w:tc>
          <w:tcPr>
            <w:tcW w:w="270" w:type="dxa"/>
          </w:tcPr>
          <w:p w14:paraId="372A6E44" w14:textId="77777777" w:rsidR="000D1855" w:rsidRPr="00886012" w:rsidRDefault="000D1855" w:rsidP="000D1855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1D4F9F2" w14:textId="4183B167" w:rsidR="000D1855" w:rsidRPr="00886012" w:rsidRDefault="000D1855" w:rsidP="000D1855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886012">
              <w:rPr>
                <w:rFonts w:asciiTheme="majorBidi" w:hAnsiTheme="majorBidi" w:cstheme="majorBidi"/>
                <w:sz w:val="30"/>
                <w:szCs w:val="30"/>
              </w:rPr>
              <w:t>(1,428)</w:t>
            </w:r>
          </w:p>
        </w:tc>
        <w:tc>
          <w:tcPr>
            <w:tcW w:w="270" w:type="dxa"/>
            <w:vAlign w:val="bottom"/>
          </w:tcPr>
          <w:p w14:paraId="1285B18D" w14:textId="77777777" w:rsidR="000D1855" w:rsidRPr="00886012" w:rsidRDefault="000D1855" w:rsidP="000D1855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F932C9" w14:textId="612C294D" w:rsidR="000D1855" w:rsidRPr="00886012" w:rsidRDefault="000D1855" w:rsidP="000D1855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886012">
              <w:rPr>
                <w:rFonts w:asciiTheme="majorBidi" w:hAnsiTheme="majorBidi" w:cstheme="majorBidi"/>
                <w:sz w:val="30"/>
                <w:szCs w:val="30"/>
              </w:rPr>
              <w:t>(2,420)</w:t>
            </w:r>
          </w:p>
        </w:tc>
        <w:tc>
          <w:tcPr>
            <w:tcW w:w="270" w:type="dxa"/>
            <w:vAlign w:val="bottom"/>
          </w:tcPr>
          <w:p w14:paraId="4C1E0436" w14:textId="77777777" w:rsidR="000D1855" w:rsidRPr="00886012" w:rsidRDefault="000D1855" w:rsidP="000D1855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694787D" w14:textId="10F58ADB" w:rsidR="000D1855" w:rsidRPr="00886012" w:rsidRDefault="000D1855" w:rsidP="000D1855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886012">
              <w:rPr>
                <w:rFonts w:asciiTheme="majorBidi" w:hAnsiTheme="majorBidi" w:cstheme="majorBidi"/>
                <w:sz w:val="30"/>
                <w:szCs w:val="30"/>
              </w:rPr>
              <w:t>(9,743)</w:t>
            </w:r>
          </w:p>
        </w:tc>
        <w:tc>
          <w:tcPr>
            <w:tcW w:w="270" w:type="dxa"/>
          </w:tcPr>
          <w:p w14:paraId="78DF2A53" w14:textId="77777777" w:rsidR="000D1855" w:rsidRPr="00886012" w:rsidRDefault="000D1855" w:rsidP="000D1855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67A6F8" w14:textId="4A73D0C5" w:rsidR="000D1855" w:rsidRPr="00886012" w:rsidRDefault="000D1855" w:rsidP="000D1855">
            <w:pPr>
              <w:pStyle w:val="acctfourfigures"/>
              <w:tabs>
                <w:tab w:val="clear" w:pos="765"/>
                <w:tab w:val="decimal" w:pos="817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8860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77D3277" w14:textId="77777777" w:rsidR="000D1855" w:rsidRPr="00886012" w:rsidRDefault="000D1855" w:rsidP="000D1855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905C5D0" w14:textId="77777777" w:rsidR="000D1855" w:rsidRPr="00886012" w:rsidRDefault="000D1855" w:rsidP="000D1855">
            <w:pPr>
              <w:pStyle w:val="acctfourfigures"/>
              <w:tabs>
                <w:tab w:val="clear" w:pos="765"/>
                <w:tab w:val="decimal" w:pos="916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886012">
              <w:rPr>
                <w:rFonts w:asciiTheme="majorBidi" w:hAnsiTheme="majorBidi" w:cstheme="majorBidi"/>
                <w:sz w:val="30"/>
                <w:szCs w:val="30"/>
              </w:rPr>
              <w:t>(70,339)</w:t>
            </w:r>
          </w:p>
        </w:tc>
      </w:tr>
      <w:tr w:rsidR="000D1855" w:rsidRPr="00055FF8" w14:paraId="0C8A6D53" w14:textId="77777777" w:rsidTr="003D5B0F">
        <w:tc>
          <w:tcPr>
            <w:tcW w:w="3059" w:type="dxa"/>
          </w:tcPr>
          <w:p w14:paraId="266BF81C" w14:textId="77777777" w:rsidR="000D1855" w:rsidRPr="00055FF8" w:rsidRDefault="000D1855" w:rsidP="000D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170" w:type="dxa"/>
          </w:tcPr>
          <w:p w14:paraId="171A04D8" w14:textId="67530EE2" w:rsidR="000D1855" w:rsidRPr="00055FF8" w:rsidRDefault="000D1855" w:rsidP="000D1855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C388E8F" w14:textId="77777777" w:rsidR="000D1855" w:rsidRPr="00055FF8" w:rsidRDefault="000D1855" w:rsidP="000D1855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1" w:type="dxa"/>
          </w:tcPr>
          <w:p w14:paraId="00C1F7B8" w14:textId="5365A898" w:rsidR="000D1855" w:rsidRPr="00055FF8" w:rsidRDefault="000D1855" w:rsidP="00B93C42">
            <w:pPr>
              <w:pStyle w:val="acctfourfigures"/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48F34F" w14:textId="77777777" w:rsidR="000D1855" w:rsidRPr="00055FF8" w:rsidRDefault="000D1855" w:rsidP="000D1855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5AAF0A6" w14:textId="218E6CD0" w:rsidR="000D1855" w:rsidRPr="008B30B9" w:rsidRDefault="000D1855" w:rsidP="00B93C42">
            <w:pPr>
              <w:pStyle w:val="acctfourfigures"/>
              <w:tabs>
                <w:tab w:val="clear" w:pos="765"/>
                <w:tab w:val="decimal" w:pos="792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B30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9DED235" w14:textId="77777777" w:rsidR="000D1855" w:rsidRPr="008B30B9" w:rsidRDefault="000D1855" w:rsidP="000D1855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432F86F" w14:textId="11228F3D" w:rsidR="000D1855" w:rsidRPr="008B30B9" w:rsidRDefault="000D1855" w:rsidP="000D1855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B30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8,869</w:t>
            </w:r>
          </w:p>
        </w:tc>
        <w:tc>
          <w:tcPr>
            <w:tcW w:w="270" w:type="dxa"/>
            <w:vAlign w:val="bottom"/>
          </w:tcPr>
          <w:p w14:paraId="72718CDB" w14:textId="77777777" w:rsidR="000D1855" w:rsidRPr="008B30B9" w:rsidRDefault="000D1855" w:rsidP="000D1855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9359D81" w14:textId="579FAD4D" w:rsidR="000D1855" w:rsidRPr="008B30B9" w:rsidRDefault="000D1855" w:rsidP="00DB179C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B30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0" w:type="dxa"/>
            <w:vAlign w:val="bottom"/>
          </w:tcPr>
          <w:p w14:paraId="68E81FB9" w14:textId="77777777" w:rsidR="000D1855" w:rsidRPr="008B30B9" w:rsidRDefault="000D1855" w:rsidP="000D1855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15EF73" w14:textId="5592350F" w:rsidR="000D1855" w:rsidRPr="008B30B9" w:rsidRDefault="000D1855" w:rsidP="00B93C42">
            <w:pPr>
              <w:pStyle w:val="acctfourfigures"/>
              <w:tabs>
                <w:tab w:val="clear" w:pos="765"/>
                <w:tab w:val="decimal" w:pos="708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B30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08FD030" w14:textId="77777777" w:rsidR="000D1855" w:rsidRPr="00055FF8" w:rsidRDefault="000D1855" w:rsidP="000D1855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32B13C" w14:textId="5A89CB4B" w:rsidR="000D1855" w:rsidRPr="00055FF8" w:rsidRDefault="000D1855" w:rsidP="000D1855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2,592</w:t>
            </w:r>
          </w:p>
        </w:tc>
        <w:tc>
          <w:tcPr>
            <w:tcW w:w="270" w:type="dxa"/>
          </w:tcPr>
          <w:p w14:paraId="1BC5FE93" w14:textId="77777777" w:rsidR="000D1855" w:rsidRPr="00055FF8" w:rsidRDefault="000D1855" w:rsidP="000D1855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5C41496" w14:textId="4E15C6F9" w:rsidR="000D1855" w:rsidRPr="00055FF8" w:rsidRDefault="000D1855" w:rsidP="000D1855">
            <w:pPr>
              <w:pStyle w:val="acctfourfigures"/>
              <w:tabs>
                <w:tab w:val="clear" w:pos="765"/>
                <w:tab w:val="decimal" w:pos="817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E568766" w14:textId="77777777" w:rsidR="000D1855" w:rsidRPr="00055FF8" w:rsidRDefault="000D1855" w:rsidP="000D1855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89523C6" w14:textId="77777777" w:rsidR="000D1855" w:rsidRPr="00055FF8" w:rsidRDefault="000D1855" w:rsidP="000D1855">
            <w:pPr>
              <w:pStyle w:val="acctfourfigures"/>
              <w:tabs>
                <w:tab w:val="clear" w:pos="765"/>
                <w:tab w:val="decimal" w:pos="916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11,471</w:t>
            </w:r>
          </w:p>
        </w:tc>
      </w:tr>
      <w:tr w:rsidR="000D1855" w:rsidRPr="00055FF8" w14:paraId="75EDF812" w14:textId="77777777" w:rsidTr="003D5B0F">
        <w:tc>
          <w:tcPr>
            <w:tcW w:w="3059" w:type="dxa"/>
          </w:tcPr>
          <w:p w14:paraId="3590CF83" w14:textId="77777777" w:rsidR="000D1855" w:rsidRPr="00055FF8" w:rsidRDefault="000D1855" w:rsidP="000D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  <w:p w14:paraId="0F759D93" w14:textId="77777777" w:rsidR="000D1855" w:rsidRPr="00055FF8" w:rsidRDefault="000D1855" w:rsidP="000D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"/>
              </w:tabs>
              <w:spacing w:line="360" w:lineRule="exact"/>
              <w:ind w:left="237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9B47A38" w14:textId="77777777" w:rsidR="000D1855" w:rsidRDefault="000D1855" w:rsidP="000D1855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3930A5D8" w14:textId="6BC15F7A" w:rsidR="000D1855" w:rsidRPr="00055FF8" w:rsidRDefault="000D1855" w:rsidP="000D1855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A571621" w14:textId="77777777" w:rsidR="000D1855" w:rsidRPr="00055FF8" w:rsidRDefault="000D1855" w:rsidP="000D1855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578997D8" w14:textId="77777777" w:rsidR="000D1855" w:rsidRDefault="000D1855" w:rsidP="000D1855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744A6AE3" w14:textId="549320CB" w:rsidR="000D1855" w:rsidRPr="00055FF8" w:rsidRDefault="000D1855" w:rsidP="000D1855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(55,606)</w:t>
            </w:r>
          </w:p>
        </w:tc>
        <w:tc>
          <w:tcPr>
            <w:tcW w:w="270" w:type="dxa"/>
          </w:tcPr>
          <w:p w14:paraId="65F38E3C" w14:textId="77777777" w:rsidR="000D1855" w:rsidRPr="00055FF8" w:rsidRDefault="000D1855" w:rsidP="000D1855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BA472BB" w14:textId="4F037D38" w:rsidR="000D1855" w:rsidRPr="008B30B9" w:rsidRDefault="000D1855" w:rsidP="000D1855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30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(308,866)</w:t>
            </w:r>
          </w:p>
        </w:tc>
        <w:tc>
          <w:tcPr>
            <w:tcW w:w="270" w:type="dxa"/>
            <w:vAlign w:val="bottom"/>
          </w:tcPr>
          <w:p w14:paraId="7ED24F17" w14:textId="77777777" w:rsidR="000D1855" w:rsidRPr="008B30B9" w:rsidRDefault="000D1855" w:rsidP="000D1855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531196B" w14:textId="7BA3499C" w:rsidR="000D1855" w:rsidRPr="008B30B9" w:rsidRDefault="000D1855" w:rsidP="000D1855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30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(808,630)</w:t>
            </w:r>
          </w:p>
        </w:tc>
        <w:tc>
          <w:tcPr>
            <w:tcW w:w="270" w:type="dxa"/>
            <w:vAlign w:val="bottom"/>
          </w:tcPr>
          <w:p w14:paraId="27A905A6" w14:textId="77777777" w:rsidR="000D1855" w:rsidRPr="008B30B9" w:rsidRDefault="000D1855" w:rsidP="000D1855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A4A7ABD" w14:textId="748236E9" w:rsidR="000D1855" w:rsidRPr="008B30B9" w:rsidRDefault="000D1855" w:rsidP="000D1855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30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(22,697)</w:t>
            </w:r>
          </w:p>
        </w:tc>
        <w:tc>
          <w:tcPr>
            <w:tcW w:w="270" w:type="dxa"/>
            <w:vAlign w:val="bottom"/>
          </w:tcPr>
          <w:p w14:paraId="36535870" w14:textId="77777777" w:rsidR="000D1855" w:rsidRPr="008B30B9" w:rsidRDefault="000D1855" w:rsidP="000D1855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67487DF" w14:textId="7C29F8A5" w:rsidR="000D1855" w:rsidRPr="008B30B9" w:rsidRDefault="000D1855" w:rsidP="000D1855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30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(55,780)</w:t>
            </w:r>
          </w:p>
        </w:tc>
        <w:tc>
          <w:tcPr>
            <w:tcW w:w="270" w:type="dxa"/>
            <w:vAlign w:val="bottom"/>
          </w:tcPr>
          <w:p w14:paraId="2F8D3EEB" w14:textId="77777777" w:rsidR="000D1855" w:rsidRPr="00055FF8" w:rsidRDefault="000D1855" w:rsidP="000D1855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8B38D18" w14:textId="121B4B04" w:rsidR="000D1855" w:rsidRPr="00055FF8" w:rsidRDefault="000D1855" w:rsidP="000D1855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(37,821)</w:t>
            </w:r>
          </w:p>
        </w:tc>
        <w:tc>
          <w:tcPr>
            <w:tcW w:w="270" w:type="dxa"/>
          </w:tcPr>
          <w:p w14:paraId="7B38B5BF" w14:textId="77777777" w:rsidR="000D1855" w:rsidRPr="00055FF8" w:rsidRDefault="000D1855" w:rsidP="000D1855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DCBDC18" w14:textId="77777777" w:rsidR="000D1855" w:rsidRDefault="000D1855" w:rsidP="000D1855">
            <w:pPr>
              <w:pStyle w:val="acctfourfigures"/>
              <w:tabs>
                <w:tab w:val="clear" w:pos="765"/>
                <w:tab w:val="decimal" w:pos="817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4C15146E" w14:textId="50C76680" w:rsidR="000D1855" w:rsidRPr="00055FF8" w:rsidRDefault="000D1855" w:rsidP="000D1855">
            <w:pPr>
              <w:pStyle w:val="acctfourfigures"/>
              <w:tabs>
                <w:tab w:val="clear" w:pos="765"/>
                <w:tab w:val="decimal" w:pos="817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FBDA8B6" w14:textId="77777777" w:rsidR="000D1855" w:rsidRPr="00055FF8" w:rsidRDefault="000D1855" w:rsidP="000D1855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9FE256A" w14:textId="44D51EE8" w:rsidR="000D1855" w:rsidRPr="00055FF8" w:rsidRDefault="00F87257" w:rsidP="000D1855">
            <w:pPr>
              <w:pStyle w:val="acctfourfigures"/>
              <w:tabs>
                <w:tab w:val="clear" w:pos="765"/>
                <w:tab w:val="decimal" w:pos="916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(1,289,400)</w:t>
            </w:r>
          </w:p>
        </w:tc>
      </w:tr>
      <w:tr w:rsidR="00F87257" w:rsidRPr="00055FF8" w14:paraId="17998711" w14:textId="16270934">
        <w:tc>
          <w:tcPr>
            <w:tcW w:w="3059" w:type="dxa"/>
          </w:tcPr>
          <w:p w14:paraId="4552BCF4" w14:textId="77777777" w:rsidR="00F87257" w:rsidRPr="00055FF8" w:rsidRDefault="00F87257" w:rsidP="00F8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1227C492" w14:textId="7406368F" w:rsidR="00F87257" w:rsidRPr="00055FF8" w:rsidRDefault="00F87257" w:rsidP="00F87257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AACC60B" w14:textId="77777777" w:rsidR="00F87257" w:rsidRPr="00055FF8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713665E4" w14:textId="10BB94AB" w:rsidR="00F87257" w:rsidRPr="00055FF8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2,39</w:t>
            </w:r>
            <w:r w:rsidR="00C97F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EEFCA1F" w14:textId="77777777" w:rsidR="00F87257" w:rsidRPr="00055FF8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29EF7C" w14:textId="42205696" w:rsidR="00F87257" w:rsidRPr="008B30B9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8B30B9">
              <w:rPr>
                <w:rFonts w:asciiTheme="majorBidi" w:hAnsiTheme="majorBidi" w:cstheme="majorBidi"/>
                <w:sz w:val="30"/>
                <w:szCs w:val="30"/>
              </w:rPr>
              <w:t>(21,65</w:t>
            </w:r>
            <w:r w:rsidR="005F2E37" w:rsidRPr="008B30B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B30B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43D55B49" w14:textId="77777777" w:rsidR="00F87257" w:rsidRPr="008B30B9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1BE74B" w14:textId="75470E2D" w:rsidR="00F87257" w:rsidRPr="008B30B9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8B30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E0746" w:rsidRPr="008B30B9">
              <w:rPr>
                <w:rFonts w:asciiTheme="majorBidi" w:hAnsiTheme="majorBidi" w:cstheme="majorBidi"/>
                <w:sz w:val="30"/>
                <w:szCs w:val="30"/>
              </w:rPr>
              <w:t>25,808</w:t>
            </w:r>
            <w:r w:rsidRPr="008B30B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885180A" w14:textId="77777777" w:rsidR="00F87257" w:rsidRPr="008B30B9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4F811C6" w14:textId="4084D009" w:rsidR="00F87257" w:rsidRPr="008B30B9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8B30B9">
              <w:rPr>
                <w:rFonts w:asciiTheme="majorBidi" w:hAnsiTheme="majorBidi" w:cstheme="majorBidi"/>
                <w:sz w:val="30"/>
                <w:szCs w:val="30"/>
              </w:rPr>
              <w:t>(1,80</w:t>
            </w:r>
            <w:r w:rsidR="000E1B76" w:rsidRPr="008B30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8B30B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BCEA01D" w14:textId="77777777" w:rsidR="00F87257" w:rsidRPr="008B30B9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0E14172" w14:textId="4C8EF97E" w:rsidR="00F87257" w:rsidRPr="008B30B9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8B30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E0746" w:rsidRPr="008B30B9">
              <w:rPr>
                <w:rFonts w:asciiTheme="majorBidi" w:hAnsiTheme="majorBidi" w:cstheme="majorBidi"/>
                <w:sz w:val="30"/>
                <w:szCs w:val="30"/>
              </w:rPr>
              <w:t>5,306</w:t>
            </w:r>
            <w:r w:rsidRPr="008B30B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C985BC7" w14:textId="77777777" w:rsidR="00F87257" w:rsidRPr="00055FF8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C059EF5" w14:textId="6E76B038" w:rsidR="00F87257" w:rsidRPr="00A95FD2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95FD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E0746" w:rsidRPr="00A95FD2">
              <w:rPr>
                <w:rFonts w:asciiTheme="majorBidi" w:hAnsiTheme="majorBidi" w:cstheme="majorBidi"/>
                <w:sz w:val="30"/>
                <w:szCs w:val="30"/>
              </w:rPr>
              <w:t>3,72</w:t>
            </w:r>
            <w:r w:rsidR="00AE7EA5" w:rsidRPr="00A95FD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A95FD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EB009A7" w14:textId="77777777" w:rsidR="00F87257" w:rsidRPr="00A95FD2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6F0DD5" w14:textId="5069A734" w:rsidR="00F87257" w:rsidRPr="00121E21" w:rsidRDefault="00F87257" w:rsidP="00F87257">
            <w:pPr>
              <w:pStyle w:val="acctfourfigures"/>
              <w:tabs>
                <w:tab w:val="clear" w:pos="765"/>
                <w:tab w:val="decimal" w:pos="817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121E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97266C3" w14:textId="77777777" w:rsidR="00F87257" w:rsidRPr="00A95FD2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4DD447E" w14:textId="5C35709C" w:rsidR="00F87257" w:rsidRPr="00A95FD2" w:rsidRDefault="00F87257" w:rsidP="00F87257">
            <w:pPr>
              <w:pStyle w:val="acctfourfigures"/>
              <w:tabs>
                <w:tab w:val="clear" w:pos="765"/>
                <w:tab w:val="decimal" w:pos="916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95FD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E0746" w:rsidRPr="00A95FD2">
              <w:rPr>
                <w:rFonts w:asciiTheme="majorBidi" w:hAnsiTheme="majorBidi" w:cstheme="majorBidi"/>
                <w:sz w:val="30"/>
                <w:szCs w:val="30"/>
              </w:rPr>
              <w:t>60,6</w:t>
            </w:r>
            <w:r w:rsidR="00943227" w:rsidRPr="00A95FD2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A95FD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87257" w:rsidRPr="00055FF8" w14:paraId="4862FD5B" w14:textId="733338DC">
        <w:tc>
          <w:tcPr>
            <w:tcW w:w="3059" w:type="dxa"/>
          </w:tcPr>
          <w:p w14:paraId="77DF633A" w14:textId="77777777" w:rsidR="00F87257" w:rsidRPr="00055FF8" w:rsidRDefault="00F87257" w:rsidP="00F8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170" w:type="dxa"/>
          </w:tcPr>
          <w:p w14:paraId="4FEE8FEC" w14:textId="41394856" w:rsidR="00F87257" w:rsidRPr="00055FF8" w:rsidRDefault="00F87257" w:rsidP="00F87257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E142149" w14:textId="77777777" w:rsidR="00F87257" w:rsidRPr="00055FF8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1" w:type="dxa"/>
          </w:tcPr>
          <w:p w14:paraId="354DAB1D" w14:textId="7AD8F65E" w:rsidR="00F87257" w:rsidRPr="00055FF8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FAA36D9" w14:textId="77777777" w:rsidR="00F87257" w:rsidRPr="00055FF8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0070F54" w14:textId="2637C657" w:rsidR="00F87257" w:rsidRPr="008B30B9" w:rsidRDefault="00F87257" w:rsidP="00DB179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B30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9E3E3F4" w14:textId="77777777" w:rsidR="00F87257" w:rsidRPr="008B30B9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6ACEAB2" w14:textId="342FD416" w:rsidR="00F87257" w:rsidRPr="008B30B9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B30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2B48D74" w14:textId="77777777" w:rsidR="00F87257" w:rsidRPr="008B30B9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3A34600" w14:textId="4A8862D4" w:rsidR="00F87257" w:rsidRPr="008B30B9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B30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9C143F2" w14:textId="77777777" w:rsidR="00F87257" w:rsidRPr="008B30B9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585B81" w14:textId="6B29938B" w:rsidR="00F87257" w:rsidRPr="008B30B9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B30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6BB2D5F" w14:textId="77777777" w:rsidR="00F87257" w:rsidRPr="00055FF8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C85041" w14:textId="3A0461CB" w:rsidR="00F87257" w:rsidRPr="00055FF8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6,4</w:t>
            </w:r>
            <w:r w:rsidR="00843A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</w:tcPr>
          <w:p w14:paraId="20BBB70A" w14:textId="77777777" w:rsidR="00F87257" w:rsidRPr="00055FF8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C69C3FC" w14:textId="28E553CA" w:rsidR="00F87257" w:rsidRPr="00121E21" w:rsidRDefault="00F87257" w:rsidP="00F87257">
            <w:pPr>
              <w:pStyle w:val="acctfourfigures"/>
              <w:tabs>
                <w:tab w:val="clear" w:pos="765"/>
                <w:tab w:val="decimal" w:pos="817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21E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0909414" w14:textId="77777777" w:rsidR="00F87257" w:rsidRPr="00055FF8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58DB4EF" w14:textId="41020F3D" w:rsidR="00F87257" w:rsidRPr="00055FF8" w:rsidRDefault="00F87257" w:rsidP="00F87257">
            <w:pPr>
              <w:pStyle w:val="acctfourfigures"/>
              <w:tabs>
                <w:tab w:val="clear" w:pos="765"/>
                <w:tab w:val="decimal" w:pos="916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6,4</w:t>
            </w:r>
            <w:r w:rsidR="00843A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</w:tr>
      <w:tr w:rsidR="00F87257" w:rsidRPr="00055FF8" w14:paraId="4A2CBE4C" w14:textId="6AEA6A72">
        <w:tc>
          <w:tcPr>
            <w:tcW w:w="3059" w:type="dxa"/>
          </w:tcPr>
          <w:p w14:paraId="189E5F4F" w14:textId="77777777" w:rsidR="00F87257" w:rsidRPr="00055FF8" w:rsidRDefault="00F87257" w:rsidP="00F8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ณ</w:t>
            </w:r>
            <w:r w:rsidRPr="00055FF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055FF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55FF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055FF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EBB059C" w14:textId="330B9FCB" w:rsidR="00F87257" w:rsidRPr="00055FF8" w:rsidRDefault="00F87257" w:rsidP="00F87257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7D2F615" w14:textId="77777777" w:rsidR="00F87257" w:rsidRPr="00055FF8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33375740" w14:textId="2603E9D9" w:rsidR="00F87257" w:rsidRPr="00055FF8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(57,99</w:t>
            </w:r>
            <w:r w:rsidR="00E561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D1B00FF" w14:textId="77777777" w:rsidR="00F87257" w:rsidRPr="00055FF8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002332B" w14:textId="605B4BAB" w:rsidR="00F87257" w:rsidRPr="00055FF8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(330,52</w:t>
            </w:r>
            <w:r w:rsidR="00BB5D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F71CE44" w14:textId="77777777" w:rsidR="00F87257" w:rsidRPr="00055FF8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C02D1C8" w14:textId="18165FCD" w:rsidR="00F87257" w:rsidRPr="00055FF8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FC31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834,438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336BFA5" w14:textId="77777777" w:rsidR="00F87257" w:rsidRPr="00055FF8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662FC8C" w14:textId="72046AEF" w:rsidR="00F87257" w:rsidRPr="00055FF8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(24,49</w:t>
            </w:r>
            <w:r w:rsidR="000E1B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E7F7E5F" w14:textId="77777777" w:rsidR="00F87257" w:rsidRPr="00055FF8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C1FD191" w14:textId="5E62EA7A" w:rsidR="00F87257" w:rsidRPr="00055FF8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C64F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61,086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BB74CFE" w14:textId="77777777" w:rsidR="00F87257" w:rsidRPr="00055FF8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2117149" w14:textId="27B1E1CF" w:rsidR="00F87257" w:rsidRPr="00A95FD2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95F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C64F2C" w:rsidRPr="00A95F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35,12</w:t>
            </w:r>
            <w:r w:rsidR="00121E21" w:rsidRPr="00A95F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Pr="00A95F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233BC28" w14:textId="77777777" w:rsidR="00F87257" w:rsidRPr="00A95FD2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5C6450B" w14:textId="7A5A30A9" w:rsidR="00F87257" w:rsidRPr="00121E21" w:rsidRDefault="00F87257" w:rsidP="00F87257">
            <w:pPr>
              <w:pStyle w:val="acctfourfigures"/>
              <w:tabs>
                <w:tab w:val="clear" w:pos="765"/>
                <w:tab w:val="decimal" w:pos="817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21E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25380CC" w14:textId="77777777" w:rsidR="00F87257" w:rsidRPr="00A95FD2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8810F17" w14:textId="605410B1" w:rsidR="00F87257" w:rsidRPr="00A95FD2" w:rsidRDefault="00F87257" w:rsidP="00F87257">
            <w:pPr>
              <w:pStyle w:val="acctfourfigures"/>
              <w:tabs>
                <w:tab w:val="clear" w:pos="765"/>
                <w:tab w:val="decimal" w:pos="916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95F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</w:t>
            </w:r>
            <w:r w:rsidR="00C64F2C" w:rsidRPr="00A95F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343,6</w:t>
            </w:r>
            <w:r w:rsidR="00943227" w:rsidRPr="00A95F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</w:t>
            </w:r>
            <w:r w:rsidRPr="00A95F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F87257" w:rsidRPr="00055FF8" w14:paraId="6FEA2ED4" w14:textId="6BF0DCBD">
        <w:trPr>
          <w:trHeight w:hRule="exact" w:val="274"/>
        </w:trPr>
        <w:tc>
          <w:tcPr>
            <w:tcW w:w="3059" w:type="dxa"/>
          </w:tcPr>
          <w:p w14:paraId="318D3464" w14:textId="77777777" w:rsidR="00F87257" w:rsidRPr="00055FF8" w:rsidRDefault="00F87257" w:rsidP="00F8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47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11F9E72" w14:textId="77777777" w:rsidR="00F87257" w:rsidRPr="00055FF8" w:rsidRDefault="00F87257" w:rsidP="00F87257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50E4526" w14:textId="77777777" w:rsidR="00F87257" w:rsidRPr="00055FF8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0F7F6C18" w14:textId="77777777" w:rsidR="00F87257" w:rsidRPr="00055FF8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6628B6B" w14:textId="77777777" w:rsidR="00F87257" w:rsidRPr="00055FF8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D8B5247" w14:textId="77777777" w:rsidR="00F87257" w:rsidRPr="00055FF8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4E02F6E" w14:textId="77777777" w:rsidR="00F87257" w:rsidRPr="00055FF8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7886D4C" w14:textId="77777777" w:rsidR="00F87257" w:rsidRPr="00055FF8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7D5CA64" w14:textId="77777777" w:rsidR="00F87257" w:rsidRPr="00055FF8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FC20046" w14:textId="77777777" w:rsidR="00F87257" w:rsidRPr="00055FF8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0913BC5" w14:textId="77777777" w:rsidR="00F87257" w:rsidRPr="00055FF8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EAED334" w14:textId="77777777" w:rsidR="00F87257" w:rsidRPr="00055FF8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3E9352D" w14:textId="77777777" w:rsidR="00F87257" w:rsidRPr="00055FF8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4A9DD89" w14:textId="77777777" w:rsidR="00F87257" w:rsidRPr="00055FF8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3A4909C" w14:textId="77777777" w:rsidR="00F87257" w:rsidRPr="00055FF8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B4C8138" w14:textId="77777777" w:rsidR="00F87257" w:rsidRPr="00055FF8" w:rsidRDefault="00F87257" w:rsidP="00F87257">
            <w:pPr>
              <w:pStyle w:val="acctfourfigures"/>
              <w:tabs>
                <w:tab w:val="clear" w:pos="765"/>
                <w:tab w:val="decimal" w:pos="817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106254C" w14:textId="77777777" w:rsidR="00F87257" w:rsidRPr="00055FF8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3D1BA71" w14:textId="48419296" w:rsidR="00F87257" w:rsidRPr="00055FF8" w:rsidRDefault="00F87257" w:rsidP="00F87257">
            <w:pPr>
              <w:pStyle w:val="acctfourfigures"/>
              <w:tabs>
                <w:tab w:val="clear" w:pos="765"/>
                <w:tab w:val="decimal" w:pos="916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87257" w:rsidRPr="00055FF8" w14:paraId="6F861C3E" w14:textId="4DC822E6">
        <w:tc>
          <w:tcPr>
            <w:tcW w:w="3059" w:type="dxa"/>
          </w:tcPr>
          <w:p w14:paraId="06137A8C" w14:textId="77777777" w:rsidR="00F87257" w:rsidRPr="00055FF8" w:rsidRDefault="00F87257" w:rsidP="00F8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47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</w:tcPr>
          <w:p w14:paraId="34510655" w14:textId="77777777" w:rsidR="00F87257" w:rsidRPr="00055FF8" w:rsidRDefault="00F87257" w:rsidP="00F87257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36CAA92" w14:textId="77777777" w:rsidR="00F87257" w:rsidRPr="00055FF8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1" w:type="dxa"/>
          </w:tcPr>
          <w:p w14:paraId="1AD865A7" w14:textId="77777777" w:rsidR="00F87257" w:rsidRPr="00055FF8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AC07D7F" w14:textId="77777777" w:rsidR="00F87257" w:rsidRPr="00055FF8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59B7C6E" w14:textId="77777777" w:rsidR="00F87257" w:rsidRPr="00055FF8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9015535" w14:textId="77777777" w:rsidR="00F87257" w:rsidRPr="00055FF8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2EDCDF" w14:textId="77777777" w:rsidR="00F87257" w:rsidRPr="00055FF8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7DC3259" w14:textId="77777777" w:rsidR="00F87257" w:rsidRPr="00055FF8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5846A48" w14:textId="77777777" w:rsidR="00F87257" w:rsidRPr="00055FF8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3EE2000" w14:textId="77777777" w:rsidR="00F87257" w:rsidRPr="00055FF8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4E83A7" w14:textId="77777777" w:rsidR="00F87257" w:rsidRPr="00055FF8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C1D8DD5" w14:textId="77777777" w:rsidR="00F87257" w:rsidRPr="00055FF8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4D7216F" w14:textId="77777777" w:rsidR="00F87257" w:rsidRPr="00055FF8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C2A7F50" w14:textId="77777777" w:rsidR="00F87257" w:rsidRPr="00055FF8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62C753" w14:textId="77777777" w:rsidR="00F87257" w:rsidRPr="00055FF8" w:rsidRDefault="00F87257" w:rsidP="00F87257">
            <w:pPr>
              <w:pStyle w:val="acctfourfigures"/>
              <w:tabs>
                <w:tab w:val="clear" w:pos="765"/>
                <w:tab w:val="decimal" w:pos="817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9859BE2" w14:textId="77777777" w:rsidR="00F87257" w:rsidRPr="00055FF8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5BA1A0D" w14:textId="16A16C58" w:rsidR="00F87257" w:rsidRPr="00055FF8" w:rsidRDefault="00F87257" w:rsidP="00F87257">
            <w:pPr>
              <w:pStyle w:val="acctfourfigures"/>
              <w:tabs>
                <w:tab w:val="clear" w:pos="765"/>
                <w:tab w:val="decimal" w:pos="916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F87257" w:rsidRPr="00055FF8" w14:paraId="7BD9CBC5" w14:textId="061142B9">
        <w:tc>
          <w:tcPr>
            <w:tcW w:w="3059" w:type="dxa"/>
          </w:tcPr>
          <w:p w14:paraId="06F66738" w14:textId="77777777" w:rsidR="00F87257" w:rsidRPr="00055FF8" w:rsidRDefault="00F87257" w:rsidP="00F8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47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ณ</w:t>
            </w:r>
            <w:r w:rsidRPr="00055FF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055FF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 xml:space="preserve">31 </w:t>
            </w:r>
            <w:r w:rsidRPr="00055FF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055FF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5E28A03" w14:textId="1ACD6282" w:rsidR="00F87257" w:rsidRPr="00055FF8" w:rsidRDefault="00F87257" w:rsidP="00F87257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476,008</w:t>
            </w:r>
          </w:p>
        </w:tc>
        <w:tc>
          <w:tcPr>
            <w:tcW w:w="270" w:type="dxa"/>
          </w:tcPr>
          <w:p w14:paraId="4ED5778C" w14:textId="77777777" w:rsidR="00F87257" w:rsidRPr="00055FF8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</w:tcPr>
          <w:p w14:paraId="6E580342" w14:textId="0731741A" w:rsidR="00F87257" w:rsidRPr="00055FF8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59,293</w:t>
            </w:r>
          </w:p>
        </w:tc>
        <w:tc>
          <w:tcPr>
            <w:tcW w:w="270" w:type="dxa"/>
          </w:tcPr>
          <w:p w14:paraId="4181ED2B" w14:textId="77777777" w:rsidR="00F87257" w:rsidRPr="00055FF8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0745D91" w14:textId="1A5F457F" w:rsidR="00F87257" w:rsidRPr="00055FF8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66,521</w:t>
            </w:r>
          </w:p>
        </w:tc>
        <w:tc>
          <w:tcPr>
            <w:tcW w:w="270" w:type="dxa"/>
            <w:vAlign w:val="bottom"/>
          </w:tcPr>
          <w:p w14:paraId="7B36606F" w14:textId="77777777" w:rsidR="00F87257" w:rsidRPr="00055FF8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01E7D94" w14:textId="3347DC65" w:rsidR="00F87257" w:rsidRPr="00055FF8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91,224</w:t>
            </w:r>
          </w:p>
        </w:tc>
        <w:tc>
          <w:tcPr>
            <w:tcW w:w="270" w:type="dxa"/>
            <w:vAlign w:val="bottom"/>
          </w:tcPr>
          <w:p w14:paraId="5CC48F53" w14:textId="77777777" w:rsidR="00F87257" w:rsidRPr="00055FF8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BBB4707" w14:textId="0F5AC8CA" w:rsidR="00F87257" w:rsidRPr="00055FF8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4,189</w:t>
            </w:r>
          </w:p>
        </w:tc>
        <w:tc>
          <w:tcPr>
            <w:tcW w:w="270" w:type="dxa"/>
            <w:vAlign w:val="bottom"/>
          </w:tcPr>
          <w:p w14:paraId="5AA0DC9D" w14:textId="77777777" w:rsidR="00F87257" w:rsidRPr="00055FF8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83C63A6" w14:textId="28B0D0C4" w:rsidR="00F87257" w:rsidRPr="00055FF8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19,683</w:t>
            </w:r>
          </w:p>
        </w:tc>
        <w:tc>
          <w:tcPr>
            <w:tcW w:w="270" w:type="dxa"/>
            <w:vAlign w:val="bottom"/>
          </w:tcPr>
          <w:p w14:paraId="6FC7D7BB" w14:textId="77777777" w:rsidR="00F87257" w:rsidRPr="00055FF8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0AC0782" w14:textId="669566D3" w:rsidR="00F87257" w:rsidRPr="00055FF8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12,892</w:t>
            </w:r>
          </w:p>
        </w:tc>
        <w:tc>
          <w:tcPr>
            <w:tcW w:w="270" w:type="dxa"/>
          </w:tcPr>
          <w:p w14:paraId="42A8F9B1" w14:textId="77777777" w:rsidR="00F87257" w:rsidRPr="00055FF8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77FD19E" w14:textId="0B7D9EB7" w:rsidR="00F87257" w:rsidRPr="00055FF8" w:rsidRDefault="00F87257" w:rsidP="00F87257">
            <w:pPr>
              <w:pStyle w:val="acctfourfigures"/>
              <w:tabs>
                <w:tab w:val="clear" w:pos="765"/>
                <w:tab w:val="decimal" w:pos="817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846,416</w:t>
            </w:r>
          </w:p>
        </w:tc>
        <w:tc>
          <w:tcPr>
            <w:tcW w:w="270" w:type="dxa"/>
            <w:vAlign w:val="bottom"/>
          </w:tcPr>
          <w:p w14:paraId="2D997DD4" w14:textId="77777777" w:rsidR="00F87257" w:rsidRPr="00055FF8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47D0947" w14:textId="10C78557" w:rsidR="00F87257" w:rsidRPr="00055FF8" w:rsidRDefault="00F87257" w:rsidP="00F87257">
            <w:pPr>
              <w:pStyle w:val="acctfourfigures"/>
              <w:tabs>
                <w:tab w:val="clear" w:pos="765"/>
                <w:tab w:val="decimal" w:pos="916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1,576,226</w:t>
            </w:r>
          </w:p>
        </w:tc>
      </w:tr>
      <w:tr w:rsidR="00F87257" w:rsidRPr="00055FF8" w14:paraId="0EA9892D" w14:textId="7087E4E0">
        <w:tc>
          <w:tcPr>
            <w:tcW w:w="3059" w:type="dxa"/>
          </w:tcPr>
          <w:p w14:paraId="6D6B42D1" w14:textId="77777777" w:rsidR="00F87257" w:rsidRPr="00055FF8" w:rsidRDefault="00F87257" w:rsidP="00F8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47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ณ</w:t>
            </w:r>
            <w:r w:rsidRPr="00055FF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055FF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31</w:t>
            </w:r>
            <w:r w:rsidRPr="00055FF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055FF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6EF4EAD" w14:textId="15DBF4B1" w:rsidR="00F87257" w:rsidRPr="00055FF8" w:rsidRDefault="00F87257" w:rsidP="00F87257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476,008</w:t>
            </w:r>
          </w:p>
        </w:tc>
        <w:tc>
          <w:tcPr>
            <w:tcW w:w="270" w:type="dxa"/>
          </w:tcPr>
          <w:p w14:paraId="65AA1B56" w14:textId="77777777" w:rsidR="00F87257" w:rsidRPr="00055FF8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49E79FF0" w14:textId="7CE42F58" w:rsidR="00F87257" w:rsidRPr="00055FF8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56,90</w:t>
            </w:r>
            <w:r w:rsidR="009E19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55EF9107" w14:textId="77777777" w:rsidR="00F87257" w:rsidRPr="00055FF8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9BA763" w14:textId="5AB918B3" w:rsidR="00F87257" w:rsidRPr="00055FF8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46,1</w:t>
            </w:r>
            <w:r w:rsidR="00BB5D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270" w:type="dxa"/>
            <w:vAlign w:val="bottom"/>
          </w:tcPr>
          <w:p w14:paraId="087165BF" w14:textId="77777777" w:rsidR="00F87257" w:rsidRPr="00055FF8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590FA1" w14:textId="37C6DCAA" w:rsidR="00F87257" w:rsidRPr="00055FF8" w:rsidRDefault="00DC3C9A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60,826</w:t>
            </w:r>
          </w:p>
        </w:tc>
        <w:tc>
          <w:tcPr>
            <w:tcW w:w="270" w:type="dxa"/>
            <w:vAlign w:val="bottom"/>
          </w:tcPr>
          <w:p w14:paraId="50B952A7" w14:textId="77777777" w:rsidR="00F87257" w:rsidRPr="00055FF8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A4AF3A" w14:textId="2A83F832" w:rsidR="00F87257" w:rsidRPr="00055FF8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6,49</w:t>
            </w:r>
            <w:r w:rsidR="00B872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78E33236" w14:textId="77777777" w:rsidR="00F87257" w:rsidRPr="00055FF8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0A426B" w14:textId="0D9107FC" w:rsidR="00F87257" w:rsidRPr="00055FF8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32,102</w:t>
            </w:r>
          </w:p>
        </w:tc>
        <w:tc>
          <w:tcPr>
            <w:tcW w:w="270" w:type="dxa"/>
            <w:vAlign w:val="bottom"/>
          </w:tcPr>
          <w:p w14:paraId="07A2E601" w14:textId="77777777" w:rsidR="00F87257" w:rsidRPr="00055FF8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5E73C2" w14:textId="7D055F92" w:rsidR="00F87257" w:rsidRPr="00A95FD2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95F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14,1</w:t>
            </w:r>
            <w:r w:rsidR="00121E21" w:rsidRPr="00A95F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</w:t>
            </w:r>
          </w:p>
        </w:tc>
        <w:tc>
          <w:tcPr>
            <w:tcW w:w="270" w:type="dxa"/>
          </w:tcPr>
          <w:p w14:paraId="358B8037" w14:textId="77777777" w:rsidR="00F87257" w:rsidRPr="00A95FD2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3C2944C" w14:textId="5A02BD25" w:rsidR="00F87257" w:rsidRPr="00A95FD2" w:rsidRDefault="00D626F1" w:rsidP="00F87257">
            <w:pPr>
              <w:pStyle w:val="acctfourfigures"/>
              <w:tabs>
                <w:tab w:val="clear" w:pos="765"/>
                <w:tab w:val="decimal" w:pos="817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5F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973,816</w:t>
            </w:r>
          </w:p>
        </w:tc>
        <w:tc>
          <w:tcPr>
            <w:tcW w:w="270" w:type="dxa"/>
            <w:vAlign w:val="bottom"/>
          </w:tcPr>
          <w:p w14:paraId="1AC00B0B" w14:textId="77777777" w:rsidR="00F87257" w:rsidRPr="00A95FD2" w:rsidRDefault="00F87257" w:rsidP="00F87257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7459E5" w14:textId="28274B88" w:rsidR="00F87257" w:rsidRPr="00A95FD2" w:rsidRDefault="00F87257" w:rsidP="00F87257">
            <w:pPr>
              <w:pStyle w:val="acctfourfigures"/>
              <w:tabs>
                <w:tab w:val="clear" w:pos="765"/>
                <w:tab w:val="decimal" w:pos="916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95F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</w:t>
            </w:r>
            <w:r w:rsidR="00943227" w:rsidRPr="00A95F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666,504</w:t>
            </w:r>
          </w:p>
        </w:tc>
      </w:tr>
    </w:tbl>
    <w:p w14:paraId="6FB7E802" w14:textId="5365C652" w:rsidR="00581812" w:rsidRPr="00055FF8" w:rsidRDefault="00581812"/>
    <w:p w14:paraId="0276183A" w14:textId="078C13C9" w:rsidR="00581812" w:rsidRDefault="00581812"/>
    <w:p w14:paraId="645768AA" w14:textId="77777777" w:rsidR="005110A5" w:rsidRPr="005C471A" w:rsidRDefault="005110A5">
      <w:pPr>
        <w:rPr>
          <w:rFonts w:cstheme="minorBidi"/>
        </w:rPr>
      </w:pPr>
    </w:p>
    <w:p w14:paraId="30EBE370" w14:textId="77777777" w:rsidR="0008316F" w:rsidRPr="00055FF8" w:rsidRDefault="0008316F" w:rsidP="00ED4805">
      <w:pPr>
        <w:tabs>
          <w:tab w:val="clear" w:pos="227"/>
          <w:tab w:val="clear" w:pos="454"/>
        </w:tabs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  <w:sectPr w:rsidR="0008316F" w:rsidRPr="00055FF8" w:rsidSect="00B42BF1">
          <w:footerReference w:type="default" r:id="rId17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56C200F7" w14:textId="77777777" w:rsidR="006610A2" w:rsidRPr="00055FF8" w:rsidRDefault="006610A2" w:rsidP="006610A2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055FF8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สินทรัพย์ระหว่างการก่อสร้างและติดตั้ง</w:t>
      </w:r>
    </w:p>
    <w:p w14:paraId="0F1FE945" w14:textId="77777777" w:rsidR="006610A2" w:rsidRPr="00055FF8" w:rsidRDefault="006610A2" w:rsidP="006610A2">
      <w:pPr>
        <w:tabs>
          <w:tab w:val="clear" w:pos="227"/>
          <w:tab w:val="clear" w:pos="454"/>
        </w:tabs>
        <w:ind w:left="540" w:right="10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266A089" w14:textId="33D9C465" w:rsidR="001E101D" w:rsidRPr="00055FF8" w:rsidRDefault="006610A2" w:rsidP="006610A2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  <w:r w:rsidRPr="00055FF8">
        <w:rPr>
          <w:rFonts w:asciiTheme="majorBidi" w:hAnsiTheme="majorBidi" w:cs="Angsana New" w:hint="cs"/>
          <w:spacing w:val="-2"/>
          <w:sz w:val="30"/>
          <w:szCs w:val="30"/>
          <w:cs/>
        </w:rPr>
        <w:t>สินทรัพย์ระหว่างการก่อสร้างและติดตั้งของกลุ่มบริษัทและบริษัท</w:t>
      </w:r>
      <w:r w:rsidRPr="00055FF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 w:hint="cs"/>
          <w:spacing w:val="-2"/>
          <w:sz w:val="30"/>
          <w:szCs w:val="30"/>
          <w:cs/>
        </w:rPr>
        <w:t>ณ</w:t>
      </w:r>
      <w:r w:rsidRPr="00055FF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 w:hint="cs"/>
          <w:spacing w:val="-2"/>
          <w:sz w:val="30"/>
          <w:szCs w:val="30"/>
          <w:cs/>
        </w:rPr>
        <w:t>วันที่</w:t>
      </w:r>
      <w:r w:rsidRPr="00055FF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/>
          <w:spacing w:val="-2"/>
          <w:sz w:val="30"/>
          <w:szCs w:val="30"/>
        </w:rPr>
        <w:t>31</w:t>
      </w:r>
      <w:r w:rsidRPr="00055FF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 w:hint="cs"/>
          <w:spacing w:val="-2"/>
          <w:sz w:val="30"/>
          <w:szCs w:val="30"/>
          <w:cs/>
        </w:rPr>
        <w:t>ธันวาคม</w:t>
      </w:r>
      <w:r w:rsidRPr="00055FF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E43333">
        <w:rPr>
          <w:rFonts w:asciiTheme="majorBidi" w:hAnsiTheme="majorBidi" w:cs="Angsana New"/>
          <w:spacing w:val="-2"/>
          <w:sz w:val="30"/>
          <w:szCs w:val="30"/>
        </w:rPr>
        <w:t>2568</w:t>
      </w:r>
      <w:r w:rsidRPr="00055FF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 w:hint="cs"/>
          <w:spacing w:val="-2"/>
          <w:sz w:val="30"/>
          <w:szCs w:val="30"/>
          <w:cs/>
        </w:rPr>
        <w:t>มีจำนวนเงินรวม</w:t>
      </w:r>
      <w:r w:rsidRPr="00055FF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D973E5">
        <w:rPr>
          <w:rFonts w:asciiTheme="majorBidi" w:hAnsiTheme="majorBidi" w:cs="Angsana New"/>
          <w:spacing w:val="-2"/>
          <w:sz w:val="30"/>
          <w:szCs w:val="30"/>
        </w:rPr>
        <w:t>976.0</w:t>
      </w:r>
      <w:r w:rsidR="006E7930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055FF8">
        <w:rPr>
          <w:rFonts w:asciiTheme="majorBidi" w:hAnsiTheme="majorBidi" w:cs="Angsana New" w:hint="cs"/>
          <w:spacing w:val="-2"/>
          <w:sz w:val="30"/>
          <w:szCs w:val="30"/>
          <w:cs/>
        </w:rPr>
        <w:t>ล้านบาท</w:t>
      </w:r>
      <w:r w:rsidRPr="00055FF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 w:hint="cs"/>
          <w:spacing w:val="-2"/>
          <w:sz w:val="30"/>
          <w:szCs w:val="30"/>
          <w:cs/>
        </w:rPr>
        <w:t>และ</w:t>
      </w:r>
      <w:r w:rsidRPr="00055FF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D973E5">
        <w:rPr>
          <w:rFonts w:asciiTheme="majorBidi" w:hAnsiTheme="majorBidi" w:cstheme="majorBidi"/>
          <w:spacing w:val="-2"/>
          <w:sz w:val="30"/>
          <w:szCs w:val="30"/>
        </w:rPr>
        <w:t>973.8</w:t>
      </w:r>
      <w:r w:rsidR="00EF072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55FF8">
        <w:rPr>
          <w:rFonts w:asciiTheme="majorBidi" w:hAnsiTheme="majorBidi" w:cs="Angsana New" w:hint="cs"/>
          <w:spacing w:val="-2"/>
          <w:sz w:val="30"/>
          <w:szCs w:val="30"/>
          <w:cs/>
        </w:rPr>
        <w:t>ล้านบาท</w:t>
      </w:r>
      <w:r w:rsidRPr="00055FF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 w:hint="cs"/>
          <w:spacing w:val="-2"/>
          <w:sz w:val="30"/>
          <w:szCs w:val="30"/>
          <w:cs/>
        </w:rPr>
        <w:t>ตามลำดับ</w:t>
      </w:r>
      <w:r w:rsidRPr="00055FF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>(</w:t>
      </w:r>
      <w:r w:rsidR="00E43333">
        <w:rPr>
          <w:rFonts w:asciiTheme="majorBidi" w:hAnsiTheme="majorBidi" w:cs="Angsana New"/>
          <w:i/>
          <w:iCs/>
          <w:spacing w:val="-2"/>
          <w:sz w:val="30"/>
          <w:szCs w:val="30"/>
        </w:rPr>
        <w:t>2567</w:t>
      </w:r>
      <w:r w:rsidRPr="00055FF8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: </w:t>
      </w:r>
      <w:r w:rsidR="00886012">
        <w:rPr>
          <w:rFonts w:asciiTheme="majorBidi" w:hAnsiTheme="majorBidi" w:cstheme="majorBidi"/>
          <w:i/>
          <w:iCs/>
          <w:spacing w:val="-2"/>
          <w:sz w:val="30"/>
          <w:szCs w:val="30"/>
        </w:rPr>
        <w:t>848.6</w:t>
      </w:r>
      <w:r w:rsidR="0050478D" w:rsidRPr="00055FF8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50478D" w:rsidRPr="00055FF8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ล้านบาท</w:t>
      </w:r>
      <w:r w:rsidR="0050478D" w:rsidRPr="00055FF8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 </w:t>
      </w:r>
      <w:r w:rsidR="0050478D" w:rsidRPr="00055FF8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และ</w:t>
      </w:r>
      <w:r w:rsidR="0050478D" w:rsidRPr="00055FF8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 </w:t>
      </w:r>
      <w:r w:rsidR="00886012">
        <w:rPr>
          <w:rFonts w:asciiTheme="majorBidi" w:hAnsiTheme="majorBidi" w:cstheme="majorBidi"/>
          <w:i/>
          <w:iCs/>
          <w:spacing w:val="-2"/>
          <w:sz w:val="30"/>
          <w:szCs w:val="30"/>
        </w:rPr>
        <w:t>846.4</w:t>
      </w:r>
      <w:r w:rsidR="0050478D" w:rsidRPr="00055FF8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50478D" w:rsidRPr="00055FF8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ล้านบาท</w:t>
      </w:r>
      <w:r w:rsidR="0050478D" w:rsidRPr="00055FF8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ตามลำดับ</w:t>
      </w:r>
      <w:r w:rsidRPr="00055FF8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>)</w:t>
      </w:r>
      <w:r w:rsidRPr="00055FF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 w:hint="cs"/>
          <w:spacing w:val="-2"/>
          <w:sz w:val="30"/>
          <w:szCs w:val="30"/>
          <w:cs/>
        </w:rPr>
        <w:t>ส่วนใหญ่เป็นต้นทุน</w:t>
      </w:r>
      <w:r w:rsidR="002B7162" w:rsidRPr="00055FF8">
        <w:rPr>
          <w:rFonts w:asciiTheme="majorBidi" w:hAnsiTheme="majorBidi" w:cs="Angsana New" w:hint="cs"/>
          <w:spacing w:val="-2"/>
          <w:sz w:val="30"/>
          <w:szCs w:val="30"/>
          <w:cs/>
        </w:rPr>
        <w:t>อาคาร</w:t>
      </w:r>
      <w:r w:rsidR="00316FBB" w:rsidRPr="00055FF8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 w:hint="cs"/>
          <w:spacing w:val="-2"/>
          <w:sz w:val="30"/>
          <w:szCs w:val="30"/>
          <w:cs/>
        </w:rPr>
        <w:t>เครื่องจักรและอุปกรณ์</w:t>
      </w:r>
      <w:r w:rsidRPr="00055FF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 w:hint="cs"/>
          <w:spacing w:val="-2"/>
          <w:sz w:val="30"/>
          <w:szCs w:val="30"/>
          <w:cs/>
        </w:rPr>
        <w:t>รวมทั้งต้นทุนการติดตั้งที่เกี่ยวข้อง</w:t>
      </w:r>
    </w:p>
    <w:p w14:paraId="6B33F658" w14:textId="77777777" w:rsidR="001E101D" w:rsidRPr="00055FF8" w:rsidRDefault="001E101D" w:rsidP="006610A2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</w:p>
    <w:p w14:paraId="70C35F82" w14:textId="36295879" w:rsidR="007B413C" w:rsidRPr="00055FF8" w:rsidRDefault="007B413C" w:rsidP="006610A2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055FF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การค้ำประกัน</w:t>
      </w:r>
    </w:p>
    <w:p w14:paraId="1233F212" w14:textId="77777777" w:rsidR="007B413C" w:rsidRPr="00055FF8" w:rsidRDefault="007B413C" w:rsidP="007B413C">
      <w:pPr>
        <w:tabs>
          <w:tab w:val="clear" w:pos="227"/>
          <w:tab w:val="clear" w:pos="454"/>
        </w:tabs>
        <w:ind w:left="540" w:right="10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3A38CD67" w14:textId="4C7850A4" w:rsidR="004C33E5" w:rsidRPr="00055FF8" w:rsidRDefault="007B413C" w:rsidP="00673A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4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55FF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153E7" w:rsidRPr="00055FF8">
        <w:rPr>
          <w:rFonts w:asciiTheme="majorBidi" w:hAnsiTheme="majorBidi" w:cstheme="majorBidi"/>
          <w:sz w:val="30"/>
          <w:szCs w:val="30"/>
        </w:rPr>
        <w:t>3</w:t>
      </w:r>
      <w:r w:rsidR="00420A13" w:rsidRPr="00055FF8">
        <w:rPr>
          <w:rFonts w:asciiTheme="majorBidi" w:hAnsiTheme="majorBidi" w:cstheme="majorBidi"/>
          <w:sz w:val="30"/>
          <w:szCs w:val="30"/>
        </w:rPr>
        <w:t>1</w:t>
      </w:r>
      <w:r w:rsidR="00420A13" w:rsidRPr="00055FF8">
        <w:rPr>
          <w:rFonts w:asciiTheme="majorBidi" w:hAnsiTheme="majorBidi" w:cstheme="majorBidi" w:hint="cs"/>
          <w:sz w:val="30"/>
          <w:szCs w:val="30"/>
          <w:cs/>
        </w:rPr>
        <w:t xml:space="preserve"> ธันวาคม</w:t>
      </w:r>
      <w:r w:rsidRPr="00055FF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43333">
        <w:rPr>
          <w:rFonts w:asciiTheme="majorBidi" w:hAnsiTheme="majorBidi" w:cstheme="majorBidi"/>
          <w:sz w:val="30"/>
          <w:szCs w:val="30"/>
        </w:rPr>
        <w:t>2568</w:t>
      </w:r>
      <w:r w:rsidRPr="00055FF8">
        <w:rPr>
          <w:rFonts w:asciiTheme="majorBidi" w:hAnsiTheme="majorBidi" w:cstheme="majorBidi"/>
          <w:sz w:val="30"/>
          <w:szCs w:val="30"/>
        </w:rPr>
        <w:t xml:space="preserve"> </w:t>
      </w:r>
      <w:r w:rsidRPr="00055FF8">
        <w:rPr>
          <w:rFonts w:asciiTheme="majorBidi" w:hAnsiTheme="majorBidi" w:cstheme="majorBidi"/>
          <w:sz w:val="30"/>
          <w:szCs w:val="30"/>
          <w:cs/>
        </w:rPr>
        <w:t>ทรัพย์สินของกลุ่มบริษัท</w:t>
      </w:r>
      <w:r w:rsidR="00B21E65" w:rsidRPr="00055FF8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055FF8">
        <w:rPr>
          <w:rFonts w:asciiTheme="majorBidi" w:hAnsiTheme="majorBidi" w:cstheme="majorBidi"/>
          <w:sz w:val="30"/>
          <w:szCs w:val="30"/>
          <w:cs/>
        </w:rPr>
        <w:t>มูลค่าตามบัญชีจำนวน</w:t>
      </w:r>
      <w:r w:rsidRPr="00055FF8">
        <w:rPr>
          <w:rFonts w:asciiTheme="majorBidi" w:hAnsiTheme="majorBidi" w:cstheme="majorBidi"/>
          <w:sz w:val="30"/>
          <w:szCs w:val="30"/>
        </w:rPr>
        <w:t xml:space="preserve"> </w:t>
      </w:r>
      <w:r w:rsidR="00807F05">
        <w:rPr>
          <w:rFonts w:asciiTheme="majorBidi" w:hAnsiTheme="majorBidi" w:cstheme="majorBidi"/>
          <w:spacing w:val="-2"/>
          <w:sz w:val="30"/>
          <w:szCs w:val="30"/>
        </w:rPr>
        <w:t>500.9</w:t>
      </w:r>
      <w:r w:rsidR="00BA37BC" w:rsidRPr="00055FF8">
        <w:rPr>
          <w:rFonts w:asciiTheme="majorBidi" w:hAnsiTheme="majorBidi" w:cstheme="majorBidi"/>
          <w:sz w:val="30"/>
          <w:szCs w:val="30"/>
        </w:rPr>
        <w:t xml:space="preserve"> </w:t>
      </w:r>
      <w:r w:rsidRPr="00055FF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12572B" w:rsidRPr="00055FF8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Pr="00055FF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07F05">
        <w:rPr>
          <w:rFonts w:asciiTheme="majorBidi" w:hAnsiTheme="majorBidi" w:cstheme="majorBidi"/>
          <w:spacing w:val="-2"/>
          <w:sz w:val="30"/>
          <w:szCs w:val="30"/>
        </w:rPr>
        <w:t>455.3</w:t>
      </w:r>
      <w:r w:rsidR="00786AA6" w:rsidRPr="00055FF8">
        <w:rPr>
          <w:rFonts w:asciiTheme="majorBidi" w:hAnsiTheme="majorBidi" w:cstheme="majorBidi" w:hint="cs"/>
          <w:spacing w:val="-2"/>
          <w:sz w:val="30"/>
          <w:szCs w:val="30"/>
        </w:rPr>
        <w:t xml:space="preserve"> </w:t>
      </w:r>
      <w:r w:rsidR="00AD120A" w:rsidRPr="00055FF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ล้านบาท </w:t>
      </w:r>
      <w:r w:rsidR="00591C3B" w:rsidRPr="006973F2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ตามลำดับ </w:t>
      </w:r>
      <w:r w:rsidRPr="006973F2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(</w:t>
      </w:r>
      <w:r w:rsidR="00E43333" w:rsidRPr="006973F2">
        <w:rPr>
          <w:rFonts w:asciiTheme="majorBidi" w:hAnsiTheme="majorBidi" w:cstheme="majorBidi"/>
          <w:i/>
          <w:iCs/>
          <w:spacing w:val="4"/>
          <w:sz w:val="30"/>
          <w:szCs w:val="30"/>
        </w:rPr>
        <w:t>2567</w:t>
      </w:r>
      <w:r w:rsidRPr="006973F2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:</w:t>
      </w:r>
      <w:r w:rsidRPr="006973F2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="0050478D" w:rsidRPr="006973F2">
        <w:rPr>
          <w:rFonts w:asciiTheme="majorBidi" w:hAnsiTheme="majorBidi" w:cstheme="majorBidi"/>
          <w:i/>
          <w:iCs/>
          <w:spacing w:val="4"/>
          <w:sz w:val="30"/>
          <w:szCs w:val="30"/>
        </w:rPr>
        <w:t>5</w:t>
      </w:r>
      <w:r w:rsidR="00886012" w:rsidRPr="006973F2">
        <w:rPr>
          <w:rFonts w:asciiTheme="majorBidi" w:hAnsiTheme="majorBidi" w:cstheme="majorBidi"/>
          <w:i/>
          <w:iCs/>
          <w:spacing w:val="4"/>
          <w:sz w:val="30"/>
          <w:szCs w:val="30"/>
        </w:rPr>
        <w:t>17.1</w:t>
      </w:r>
      <w:r w:rsidR="0050478D" w:rsidRPr="006973F2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="0050478D" w:rsidRPr="006973F2">
        <w:rPr>
          <w:rFonts w:asciiTheme="majorBidi" w:hAnsiTheme="majorBidi" w:cs="Angsana New" w:hint="cs"/>
          <w:i/>
          <w:iCs/>
          <w:spacing w:val="4"/>
          <w:sz w:val="30"/>
          <w:szCs w:val="30"/>
          <w:cs/>
        </w:rPr>
        <w:t>ล้านบาท</w:t>
      </w:r>
      <w:r w:rsidR="0050478D" w:rsidRPr="006973F2">
        <w:rPr>
          <w:rFonts w:asciiTheme="majorBidi" w:hAnsiTheme="majorBidi" w:cs="Angsana New"/>
          <w:i/>
          <w:iCs/>
          <w:spacing w:val="4"/>
          <w:sz w:val="30"/>
          <w:szCs w:val="30"/>
          <w:cs/>
        </w:rPr>
        <w:t xml:space="preserve"> </w:t>
      </w:r>
      <w:r w:rsidR="0050478D" w:rsidRPr="006973F2">
        <w:rPr>
          <w:rFonts w:asciiTheme="majorBidi" w:hAnsiTheme="majorBidi" w:cs="Angsana New" w:hint="cs"/>
          <w:i/>
          <w:iCs/>
          <w:spacing w:val="4"/>
          <w:sz w:val="30"/>
          <w:szCs w:val="30"/>
          <w:cs/>
        </w:rPr>
        <w:t>และ</w:t>
      </w:r>
      <w:r w:rsidR="0050478D" w:rsidRPr="006973F2">
        <w:rPr>
          <w:rFonts w:asciiTheme="majorBidi" w:hAnsiTheme="majorBidi" w:cs="Angsana New"/>
          <w:i/>
          <w:iCs/>
          <w:spacing w:val="4"/>
          <w:sz w:val="30"/>
          <w:szCs w:val="30"/>
          <w:cs/>
        </w:rPr>
        <w:t xml:space="preserve"> </w:t>
      </w:r>
      <w:r w:rsidR="0050478D" w:rsidRPr="006973F2">
        <w:rPr>
          <w:rFonts w:asciiTheme="majorBidi" w:hAnsiTheme="majorBidi" w:cstheme="majorBidi"/>
          <w:i/>
          <w:iCs/>
          <w:spacing w:val="4"/>
          <w:sz w:val="30"/>
          <w:szCs w:val="30"/>
        </w:rPr>
        <w:t>4</w:t>
      </w:r>
      <w:r w:rsidR="00886012" w:rsidRPr="006973F2">
        <w:rPr>
          <w:rFonts w:asciiTheme="majorBidi" w:hAnsiTheme="majorBidi" w:cstheme="majorBidi"/>
          <w:i/>
          <w:iCs/>
          <w:spacing w:val="4"/>
          <w:sz w:val="30"/>
          <w:szCs w:val="30"/>
        </w:rPr>
        <w:t>71.4</w:t>
      </w:r>
      <w:r w:rsidR="0050478D" w:rsidRPr="006973F2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="0050478D" w:rsidRPr="006973F2">
        <w:rPr>
          <w:rFonts w:asciiTheme="majorBidi" w:hAnsiTheme="majorBidi" w:cs="Angsana New" w:hint="cs"/>
          <w:i/>
          <w:iCs/>
          <w:spacing w:val="4"/>
          <w:sz w:val="30"/>
          <w:szCs w:val="30"/>
          <w:cs/>
        </w:rPr>
        <w:t>ล้านบาท</w:t>
      </w:r>
      <w:r w:rsidR="0050478D" w:rsidRPr="006973F2">
        <w:rPr>
          <w:rFonts w:asciiTheme="majorBidi" w:hAnsiTheme="majorBidi" w:cs="Angsana New"/>
          <w:i/>
          <w:iCs/>
          <w:spacing w:val="4"/>
          <w:sz w:val="30"/>
          <w:szCs w:val="30"/>
          <w:cs/>
        </w:rPr>
        <w:t xml:space="preserve"> </w:t>
      </w:r>
      <w:r w:rsidR="00591C3B" w:rsidRPr="006973F2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>ตามลำดับ</w:t>
      </w:r>
      <w:r w:rsidRPr="006973F2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)</w:t>
      </w:r>
      <w:r w:rsidRPr="006973F2">
        <w:rPr>
          <w:rFonts w:asciiTheme="majorBidi" w:hAnsiTheme="majorBidi" w:cstheme="majorBidi"/>
          <w:spacing w:val="4"/>
          <w:sz w:val="30"/>
          <w:szCs w:val="30"/>
          <w:cs/>
        </w:rPr>
        <w:t xml:space="preserve"> ใช้เพื่อเป็นหลักประกันวงเงินกู้ยืม</w:t>
      </w:r>
      <w:r w:rsidRPr="006973F2">
        <w:rPr>
          <w:rFonts w:asciiTheme="majorBidi" w:hAnsiTheme="majorBidi" w:cstheme="majorBidi" w:hint="cs"/>
          <w:spacing w:val="4"/>
          <w:sz w:val="30"/>
          <w:szCs w:val="30"/>
          <w:cs/>
        </w:rPr>
        <w:t>ระยะสั้น</w:t>
      </w:r>
      <w:r w:rsidRPr="006973F2">
        <w:rPr>
          <w:rFonts w:asciiTheme="majorBidi" w:hAnsiTheme="majorBidi" w:cstheme="majorBidi"/>
          <w:spacing w:val="2"/>
          <w:sz w:val="30"/>
          <w:szCs w:val="30"/>
          <w:cs/>
        </w:rPr>
        <w:t>จากสถาบันการเงิ</w:t>
      </w:r>
      <w:r w:rsidRPr="006973F2">
        <w:rPr>
          <w:rFonts w:asciiTheme="majorBidi" w:hAnsiTheme="majorBidi" w:cstheme="majorBidi" w:hint="cs"/>
          <w:spacing w:val="2"/>
          <w:sz w:val="30"/>
          <w:szCs w:val="30"/>
          <w:cs/>
        </w:rPr>
        <w:t>น</w:t>
      </w:r>
    </w:p>
    <w:p w14:paraId="4F14F352" w14:textId="77777777" w:rsidR="00430FC1" w:rsidRPr="00055FF8" w:rsidRDefault="00430FC1" w:rsidP="006610A2">
      <w:pPr>
        <w:tabs>
          <w:tab w:val="clear" w:pos="227"/>
          <w:tab w:val="clear" w:pos="454"/>
        </w:tabs>
        <w:ind w:left="540" w:right="10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10D16CE6" w14:textId="5FEAE799" w:rsidR="008C3466" w:rsidRPr="00055FF8" w:rsidRDefault="007619AD" w:rsidP="00220165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055FF8">
        <w:rPr>
          <w:rFonts w:ascii="Angsana New" w:eastAsia="MS Mincho" w:hAnsi="Angsana New" w:cs="Angsana New"/>
          <w:b/>
          <w:bCs/>
          <w:sz w:val="30"/>
          <w:szCs w:val="30"/>
          <w:cs/>
        </w:rPr>
        <w:t>ส</w:t>
      </w:r>
      <w:r w:rsidR="00DB52F9" w:rsidRPr="00055FF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ัญญาเช่า</w:t>
      </w:r>
    </w:p>
    <w:p w14:paraId="51C3C839" w14:textId="3C0CD3CD" w:rsidR="00DA3D39" w:rsidRPr="00055FF8" w:rsidRDefault="00DA3D39" w:rsidP="006610A2">
      <w:pPr>
        <w:tabs>
          <w:tab w:val="clear" w:pos="227"/>
          <w:tab w:val="clear" w:pos="454"/>
        </w:tabs>
        <w:ind w:left="540" w:right="10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326314B" w14:textId="17FE79C1" w:rsidR="007768E3" w:rsidRPr="00055FF8" w:rsidRDefault="007768E3" w:rsidP="00776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autoSpaceDE w:val="0"/>
        <w:autoSpaceDN w:val="0"/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i/>
          <w:iCs/>
          <w:spacing w:val="-2"/>
          <w:sz w:val="30"/>
          <w:szCs w:val="30"/>
        </w:rPr>
      </w:pPr>
      <w:r w:rsidRPr="00055FF8">
        <w:rPr>
          <w:rFonts w:asciiTheme="majorBidi" w:hAnsiTheme="majorBidi" w:cstheme="majorBidi" w:hint="cs"/>
          <w:b/>
          <w:bCs/>
          <w:i/>
          <w:iCs/>
          <w:spacing w:val="-2"/>
          <w:sz w:val="30"/>
          <w:szCs w:val="30"/>
          <w:cs/>
        </w:rPr>
        <w:t>สินทรัพย์สิทธิการใช้</w:t>
      </w:r>
    </w:p>
    <w:p w14:paraId="189192B8" w14:textId="77777777" w:rsidR="007768E3" w:rsidRPr="00055FF8" w:rsidRDefault="007768E3" w:rsidP="006610A2">
      <w:pPr>
        <w:tabs>
          <w:tab w:val="clear" w:pos="227"/>
          <w:tab w:val="clear" w:pos="454"/>
        </w:tabs>
        <w:ind w:left="540" w:right="108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182"/>
        <w:gridCol w:w="1171"/>
        <w:gridCol w:w="178"/>
        <w:gridCol w:w="1079"/>
        <w:gridCol w:w="180"/>
        <w:gridCol w:w="1170"/>
      </w:tblGrid>
      <w:tr w:rsidR="008C1C41" w:rsidRPr="00055FF8" w14:paraId="6C2F4C81" w14:textId="77777777" w:rsidTr="00194C52">
        <w:trPr>
          <w:cantSplit/>
          <w:trHeight w:val="20"/>
          <w:tblHeader/>
        </w:trPr>
        <w:tc>
          <w:tcPr>
            <w:tcW w:w="4230" w:type="dxa"/>
            <w:vAlign w:val="bottom"/>
          </w:tcPr>
          <w:p w14:paraId="581A6D79" w14:textId="56054E1D" w:rsidR="008C1C41" w:rsidRPr="00055FF8" w:rsidRDefault="008C1C41" w:rsidP="006A6AC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3" w:type="dxa"/>
            <w:gridSpan w:val="3"/>
          </w:tcPr>
          <w:p w14:paraId="08E69819" w14:textId="53B82285" w:rsidR="008C1C41" w:rsidRPr="00055FF8" w:rsidRDefault="008C1C41" w:rsidP="006A6AC2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055FF8"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78" w:type="dxa"/>
          </w:tcPr>
          <w:p w14:paraId="1165A218" w14:textId="77777777" w:rsidR="008C1C41" w:rsidRPr="00055FF8" w:rsidRDefault="008C1C41" w:rsidP="006A6AC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9" w:type="dxa"/>
            <w:gridSpan w:val="3"/>
          </w:tcPr>
          <w:p w14:paraId="0308303D" w14:textId="1EE24EF9" w:rsidR="008C1C41" w:rsidRPr="00055FF8" w:rsidRDefault="008C1C41" w:rsidP="006A6AC2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055FF8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786AA6" w:rsidRPr="00055FF8" w14:paraId="4A0031A9" w14:textId="77777777" w:rsidTr="00000E56">
        <w:trPr>
          <w:cantSplit/>
          <w:trHeight w:val="20"/>
          <w:tblHeader/>
        </w:trPr>
        <w:tc>
          <w:tcPr>
            <w:tcW w:w="4230" w:type="dxa"/>
            <w:vAlign w:val="bottom"/>
          </w:tcPr>
          <w:p w14:paraId="6D96E17B" w14:textId="77777777" w:rsidR="00786AA6" w:rsidRPr="00055FF8" w:rsidRDefault="00786AA6" w:rsidP="00786AA6">
            <w:pPr>
              <w:tabs>
                <w:tab w:val="clear" w:pos="227"/>
                <w:tab w:val="left" w:pos="-80"/>
                <w:tab w:val="left" w:pos="13"/>
              </w:tabs>
              <w:ind w:left="-170" w:firstLine="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50551CC0" w14:textId="2E1BBB0D" w:rsidR="00786AA6" w:rsidRPr="00055FF8" w:rsidRDefault="00E43333" w:rsidP="00786AA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2" w:type="dxa"/>
          </w:tcPr>
          <w:p w14:paraId="6C3CCF55" w14:textId="77777777" w:rsidR="00786AA6" w:rsidRPr="00055FF8" w:rsidRDefault="00786AA6" w:rsidP="00786AA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3EAEB0F" w14:textId="34AA0D83" w:rsidR="00786AA6" w:rsidRPr="00055FF8" w:rsidRDefault="00E43333" w:rsidP="00786AA6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78" w:type="dxa"/>
          </w:tcPr>
          <w:p w14:paraId="16488FF8" w14:textId="77777777" w:rsidR="00786AA6" w:rsidRPr="00055FF8" w:rsidRDefault="00786AA6" w:rsidP="00786AA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8C7D7C2" w14:textId="4EE80B4D" w:rsidR="00786AA6" w:rsidRPr="00055FF8" w:rsidRDefault="00E43333" w:rsidP="00786AA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25AD364C" w14:textId="77777777" w:rsidR="00786AA6" w:rsidRPr="00055FF8" w:rsidRDefault="00786AA6" w:rsidP="00786AA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08CF2A" w14:textId="5F605C1B" w:rsidR="00786AA6" w:rsidRPr="00055FF8" w:rsidRDefault="00E43333" w:rsidP="00786AA6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2567</w:t>
            </w:r>
          </w:p>
        </w:tc>
      </w:tr>
      <w:tr w:rsidR="008C1C41" w:rsidRPr="00055FF8" w14:paraId="3B689048" w14:textId="77777777" w:rsidTr="00194C52">
        <w:trPr>
          <w:cantSplit/>
          <w:trHeight w:val="20"/>
          <w:tblHeader/>
        </w:trPr>
        <w:tc>
          <w:tcPr>
            <w:tcW w:w="4230" w:type="dxa"/>
          </w:tcPr>
          <w:p w14:paraId="047DEB1A" w14:textId="2974E6D7" w:rsidR="008C1C41" w:rsidRPr="00055FF8" w:rsidRDefault="008C1C41" w:rsidP="006A6AC2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283" w:right="-45" w:hanging="283"/>
              <w:jc w:val="thaiDistribute"/>
              <w:rPr>
                <w:rFonts w:asciiTheme="majorBidi" w:hAnsiTheme="majorBidi" w:cstheme="majorBidi"/>
                <w:b w:val="0"/>
                <w:bCs w:val="0"/>
                <w:color w:val="0000FF"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vAlign w:val="center"/>
          </w:tcPr>
          <w:p w14:paraId="6DB1070E" w14:textId="07F33DC5" w:rsidR="008C1C41" w:rsidRPr="00055FF8" w:rsidRDefault="00F45B81" w:rsidP="006A6AC2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055FF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="001C5F2E" w:rsidRPr="00055FF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55FF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055FF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86012" w:rsidRPr="00055FF8" w14:paraId="2F8449D2" w14:textId="77777777" w:rsidTr="00000E56">
        <w:trPr>
          <w:cantSplit/>
          <w:trHeight w:val="20"/>
        </w:trPr>
        <w:tc>
          <w:tcPr>
            <w:tcW w:w="4230" w:type="dxa"/>
          </w:tcPr>
          <w:p w14:paraId="3573FF16" w14:textId="4893159F" w:rsidR="00886012" w:rsidRPr="00055FF8" w:rsidRDefault="00886012" w:rsidP="00886012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170" w:type="dxa"/>
            <w:vAlign w:val="bottom"/>
          </w:tcPr>
          <w:p w14:paraId="3E0DBC2B" w14:textId="0E889B3A" w:rsidR="00886012" w:rsidRPr="00055FF8" w:rsidRDefault="00515921" w:rsidP="0088601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 w:cs="Angsana New"/>
                <w:sz w:val="30"/>
                <w:szCs w:val="30"/>
              </w:rPr>
            </w:pPr>
            <w:r w:rsidRPr="00515921">
              <w:rPr>
                <w:rFonts w:ascii="Angsana New" w:hAnsi="Angsana New" w:cs="Angsana New"/>
                <w:sz w:val="30"/>
                <w:szCs w:val="30"/>
              </w:rPr>
              <w:t>27,230</w:t>
            </w:r>
          </w:p>
        </w:tc>
        <w:tc>
          <w:tcPr>
            <w:tcW w:w="182" w:type="dxa"/>
            <w:vAlign w:val="bottom"/>
          </w:tcPr>
          <w:p w14:paraId="2FF89AE8" w14:textId="77777777" w:rsidR="00886012" w:rsidRPr="00055FF8" w:rsidRDefault="00886012" w:rsidP="00886012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F5B9596" w14:textId="4F17A8FF" w:rsidR="00886012" w:rsidRPr="00055FF8" w:rsidRDefault="00886012" w:rsidP="0088601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9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28,632</w:t>
            </w:r>
          </w:p>
        </w:tc>
        <w:tc>
          <w:tcPr>
            <w:tcW w:w="178" w:type="dxa"/>
            <w:vAlign w:val="bottom"/>
          </w:tcPr>
          <w:p w14:paraId="27869D7F" w14:textId="77777777" w:rsidR="00886012" w:rsidRPr="00055FF8" w:rsidRDefault="00886012" w:rsidP="0088601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254CA4E" w14:textId="7B6EFD4E" w:rsidR="00886012" w:rsidRPr="00055FF8" w:rsidRDefault="009F7A31" w:rsidP="0088601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9"/>
              <w:rPr>
                <w:rFonts w:asciiTheme="majorBidi" w:hAnsiTheme="majorBidi" w:cstheme="majorBidi"/>
                <w:sz w:val="30"/>
                <w:szCs w:val="30"/>
              </w:rPr>
            </w:pPr>
            <w:r w:rsidRPr="009F7A31">
              <w:rPr>
                <w:rFonts w:asciiTheme="majorBidi" w:hAnsiTheme="majorBidi" w:cstheme="majorBidi"/>
                <w:sz w:val="30"/>
                <w:szCs w:val="30"/>
              </w:rPr>
              <w:t>27,230</w:t>
            </w:r>
          </w:p>
        </w:tc>
        <w:tc>
          <w:tcPr>
            <w:tcW w:w="180" w:type="dxa"/>
            <w:vAlign w:val="bottom"/>
          </w:tcPr>
          <w:p w14:paraId="39E202E1" w14:textId="77777777" w:rsidR="00886012" w:rsidRPr="00055FF8" w:rsidRDefault="00886012" w:rsidP="0088601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E9544FC" w14:textId="151F14E6" w:rsidR="00886012" w:rsidRPr="00055FF8" w:rsidRDefault="00886012" w:rsidP="0088601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9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28,631</w:t>
            </w:r>
          </w:p>
        </w:tc>
      </w:tr>
      <w:tr w:rsidR="00886012" w:rsidRPr="00055FF8" w14:paraId="25071A64" w14:textId="77777777" w:rsidTr="00000E56">
        <w:trPr>
          <w:cantSplit/>
          <w:trHeight w:val="20"/>
        </w:trPr>
        <w:tc>
          <w:tcPr>
            <w:tcW w:w="4230" w:type="dxa"/>
          </w:tcPr>
          <w:p w14:paraId="0110C1B4" w14:textId="150BE0E8" w:rsidR="00886012" w:rsidRPr="00055FF8" w:rsidRDefault="00886012" w:rsidP="0088601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อ</w:t>
            </w: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าคาร</w:t>
            </w:r>
          </w:p>
        </w:tc>
        <w:tc>
          <w:tcPr>
            <w:tcW w:w="1170" w:type="dxa"/>
            <w:vAlign w:val="bottom"/>
          </w:tcPr>
          <w:p w14:paraId="7AE3C3A5" w14:textId="5C10250C" w:rsidR="00886012" w:rsidRPr="00055FF8" w:rsidRDefault="00064BD1" w:rsidP="0088601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4B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3,269</w:t>
            </w:r>
          </w:p>
        </w:tc>
        <w:tc>
          <w:tcPr>
            <w:tcW w:w="182" w:type="dxa"/>
            <w:vAlign w:val="bottom"/>
          </w:tcPr>
          <w:p w14:paraId="0ED5860F" w14:textId="77777777" w:rsidR="00886012" w:rsidRPr="00055FF8" w:rsidRDefault="00886012" w:rsidP="00886012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3084A8DE" w14:textId="7B759D2B" w:rsidR="00886012" w:rsidRPr="00055FF8" w:rsidRDefault="00886012" w:rsidP="0088601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9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21,095</w:t>
            </w:r>
          </w:p>
        </w:tc>
        <w:tc>
          <w:tcPr>
            <w:tcW w:w="178" w:type="dxa"/>
            <w:vAlign w:val="bottom"/>
          </w:tcPr>
          <w:p w14:paraId="6C4F280F" w14:textId="77777777" w:rsidR="00886012" w:rsidRPr="00055FF8" w:rsidRDefault="00886012" w:rsidP="0088601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33C0B85E" w14:textId="603FA324" w:rsidR="00886012" w:rsidRPr="000038EF" w:rsidRDefault="009F7A31" w:rsidP="0088601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7A31">
              <w:rPr>
                <w:rFonts w:asciiTheme="majorBidi" w:hAnsiTheme="majorBidi" w:cstheme="majorBidi"/>
                <w:sz w:val="30"/>
                <w:szCs w:val="30"/>
              </w:rPr>
              <w:t>4,46</w:t>
            </w:r>
            <w:r w:rsidR="000038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036DBDCD" w14:textId="77777777" w:rsidR="00886012" w:rsidRPr="00055FF8" w:rsidRDefault="00886012" w:rsidP="0088601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17182C" w14:textId="6FEB29FF" w:rsidR="00886012" w:rsidRPr="00055FF8" w:rsidRDefault="00886012" w:rsidP="0088601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9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23,183</w:t>
            </w:r>
          </w:p>
        </w:tc>
      </w:tr>
      <w:tr w:rsidR="00886012" w:rsidRPr="00055FF8" w14:paraId="4DEB3E82" w14:textId="77777777" w:rsidTr="00000E56">
        <w:trPr>
          <w:cantSplit/>
          <w:trHeight w:val="20"/>
        </w:trPr>
        <w:tc>
          <w:tcPr>
            <w:tcW w:w="4230" w:type="dxa"/>
          </w:tcPr>
          <w:p w14:paraId="1C8C2FF8" w14:textId="230707F9" w:rsidR="00886012" w:rsidRPr="00055FF8" w:rsidRDefault="00886012" w:rsidP="0088601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vAlign w:val="bottom"/>
          </w:tcPr>
          <w:p w14:paraId="4918F511" w14:textId="34424BF6" w:rsidR="00886012" w:rsidRPr="00055FF8" w:rsidRDefault="00064BD1" w:rsidP="0088601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 w:cs="Angsana New"/>
                <w:sz w:val="30"/>
                <w:szCs w:val="30"/>
              </w:rPr>
            </w:pPr>
            <w:r w:rsidRPr="00064BD1">
              <w:rPr>
                <w:rFonts w:ascii="Angsana New" w:hAnsi="Angsana New" w:cs="Angsana New"/>
                <w:sz w:val="30"/>
                <w:szCs w:val="30"/>
              </w:rPr>
              <w:t>3,629</w:t>
            </w:r>
          </w:p>
        </w:tc>
        <w:tc>
          <w:tcPr>
            <w:tcW w:w="182" w:type="dxa"/>
            <w:vAlign w:val="bottom"/>
          </w:tcPr>
          <w:p w14:paraId="5D7E5AF3" w14:textId="77777777" w:rsidR="00886012" w:rsidRPr="00055FF8" w:rsidRDefault="00886012" w:rsidP="00886012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53740AF2" w14:textId="398076C7" w:rsidR="00886012" w:rsidRPr="00055FF8" w:rsidRDefault="00886012" w:rsidP="0088601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9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14,463</w:t>
            </w:r>
          </w:p>
        </w:tc>
        <w:tc>
          <w:tcPr>
            <w:tcW w:w="178" w:type="dxa"/>
            <w:vAlign w:val="bottom"/>
          </w:tcPr>
          <w:p w14:paraId="25D4CA9F" w14:textId="77777777" w:rsidR="00886012" w:rsidRPr="00055FF8" w:rsidRDefault="00886012" w:rsidP="0088601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6F6DEE08" w14:textId="2C81681D" w:rsidR="00886012" w:rsidRPr="00055FF8" w:rsidRDefault="009F7A31" w:rsidP="0088601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9"/>
              <w:rPr>
                <w:rFonts w:asciiTheme="majorBidi" w:hAnsiTheme="majorBidi" w:cstheme="majorBidi"/>
                <w:sz w:val="30"/>
                <w:szCs w:val="30"/>
              </w:rPr>
            </w:pPr>
            <w:r w:rsidRPr="009F7A31">
              <w:rPr>
                <w:rFonts w:asciiTheme="majorBidi" w:hAnsiTheme="majorBidi" w:cstheme="majorBidi"/>
                <w:sz w:val="30"/>
                <w:szCs w:val="30"/>
              </w:rPr>
              <w:t>6,164</w:t>
            </w:r>
          </w:p>
        </w:tc>
        <w:tc>
          <w:tcPr>
            <w:tcW w:w="180" w:type="dxa"/>
            <w:vAlign w:val="bottom"/>
          </w:tcPr>
          <w:p w14:paraId="6751928E" w14:textId="77777777" w:rsidR="00886012" w:rsidRPr="00055FF8" w:rsidRDefault="00886012" w:rsidP="0088601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F702FEC" w14:textId="29078C33" w:rsidR="00886012" w:rsidRPr="00055FF8" w:rsidRDefault="00886012" w:rsidP="0088601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9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18,896</w:t>
            </w:r>
          </w:p>
        </w:tc>
      </w:tr>
      <w:tr w:rsidR="00886012" w:rsidRPr="00055FF8" w14:paraId="4BE2FC85" w14:textId="77777777" w:rsidTr="00000E56">
        <w:trPr>
          <w:cantSplit/>
          <w:trHeight w:val="20"/>
        </w:trPr>
        <w:tc>
          <w:tcPr>
            <w:tcW w:w="4230" w:type="dxa"/>
          </w:tcPr>
          <w:p w14:paraId="54C9EFE5" w14:textId="65D54DF2" w:rsidR="00886012" w:rsidRPr="00055FF8" w:rsidRDefault="00886012" w:rsidP="0088601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20508E5" w14:textId="334E96FF" w:rsidR="00886012" w:rsidRPr="00055FF8" w:rsidRDefault="00064BD1" w:rsidP="0088601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 w:cs="Angsana New"/>
                <w:sz w:val="30"/>
                <w:szCs w:val="30"/>
              </w:rPr>
            </w:pPr>
            <w:r w:rsidRPr="00064BD1">
              <w:rPr>
                <w:rFonts w:ascii="Angsana New" w:hAnsi="Angsana New" w:cs="Angsana New"/>
                <w:sz w:val="30"/>
                <w:szCs w:val="30"/>
              </w:rPr>
              <w:t>6,059</w:t>
            </w:r>
          </w:p>
        </w:tc>
        <w:tc>
          <w:tcPr>
            <w:tcW w:w="182" w:type="dxa"/>
            <w:vAlign w:val="bottom"/>
          </w:tcPr>
          <w:p w14:paraId="763317D3" w14:textId="77777777" w:rsidR="00886012" w:rsidRPr="00055FF8" w:rsidRDefault="00886012" w:rsidP="00886012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2125E34E" w14:textId="57541DAB" w:rsidR="00886012" w:rsidRPr="00055FF8" w:rsidRDefault="00886012" w:rsidP="0088601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9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5,990</w:t>
            </w:r>
          </w:p>
        </w:tc>
        <w:tc>
          <w:tcPr>
            <w:tcW w:w="178" w:type="dxa"/>
            <w:vAlign w:val="bottom"/>
          </w:tcPr>
          <w:p w14:paraId="458DDF4F" w14:textId="77777777" w:rsidR="00886012" w:rsidRPr="00055FF8" w:rsidRDefault="00886012" w:rsidP="0088601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6EBCA779" w14:textId="524C7348" w:rsidR="00886012" w:rsidRPr="00055FF8" w:rsidRDefault="009F7A31" w:rsidP="0088601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9"/>
              <w:rPr>
                <w:rFonts w:asciiTheme="majorBidi" w:hAnsiTheme="majorBidi" w:cstheme="majorBidi"/>
                <w:sz w:val="30"/>
                <w:szCs w:val="30"/>
              </w:rPr>
            </w:pPr>
            <w:r w:rsidRPr="009F7A31">
              <w:rPr>
                <w:rFonts w:asciiTheme="majorBidi" w:hAnsiTheme="majorBidi" w:cstheme="majorBidi"/>
                <w:sz w:val="30"/>
                <w:szCs w:val="30"/>
              </w:rPr>
              <w:t>3,45</w:t>
            </w:r>
            <w:r w:rsidR="000038E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  <w:vAlign w:val="bottom"/>
          </w:tcPr>
          <w:p w14:paraId="5671BBA0" w14:textId="77777777" w:rsidR="00886012" w:rsidRPr="00055FF8" w:rsidRDefault="00886012" w:rsidP="0088601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437CDE7" w14:textId="35D7E45F" w:rsidR="00886012" w:rsidRPr="00055FF8" w:rsidRDefault="00886012" w:rsidP="0088601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9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2,424</w:t>
            </w:r>
          </w:p>
        </w:tc>
      </w:tr>
      <w:tr w:rsidR="00886012" w:rsidRPr="00055FF8" w14:paraId="0765C054" w14:textId="77777777" w:rsidTr="00000E56">
        <w:trPr>
          <w:cantSplit/>
          <w:trHeight w:val="20"/>
        </w:trPr>
        <w:tc>
          <w:tcPr>
            <w:tcW w:w="4230" w:type="dxa"/>
          </w:tcPr>
          <w:p w14:paraId="5DFE5FD8" w14:textId="77777777" w:rsidR="00886012" w:rsidRPr="00055FF8" w:rsidRDefault="00886012" w:rsidP="0088601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AFC008" w14:textId="4182DDCB" w:rsidR="00886012" w:rsidRPr="00055FF8" w:rsidRDefault="00151596" w:rsidP="0088601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5159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40,187</w:t>
            </w:r>
          </w:p>
        </w:tc>
        <w:tc>
          <w:tcPr>
            <w:tcW w:w="182" w:type="dxa"/>
            <w:vAlign w:val="bottom"/>
          </w:tcPr>
          <w:p w14:paraId="2B66AF3A" w14:textId="77777777" w:rsidR="00886012" w:rsidRPr="00055FF8" w:rsidRDefault="00886012" w:rsidP="00886012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5D0005" w14:textId="7BF444C5" w:rsidR="00886012" w:rsidRPr="00055FF8" w:rsidRDefault="00886012" w:rsidP="0088601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6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70,180</w:t>
            </w:r>
          </w:p>
        </w:tc>
        <w:tc>
          <w:tcPr>
            <w:tcW w:w="178" w:type="dxa"/>
            <w:vAlign w:val="bottom"/>
          </w:tcPr>
          <w:p w14:paraId="13D66FEC" w14:textId="77777777" w:rsidR="00886012" w:rsidRPr="00055FF8" w:rsidRDefault="00886012" w:rsidP="0088601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907BBD" w14:textId="33857553" w:rsidR="00886012" w:rsidRPr="00055FF8" w:rsidRDefault="001E71CE" w:rsidP="0088601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E71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41,3</w:t>
            </w:r>
            <w:r w:rsidR="00A21BD3">
              <w:rPr>
                <w:rFonts w:ascii="Angsana New" w:hAnsi="Angsana New" w:cs="Angsana New"/>
                <w:b/>
                <w:bCs/>
                <w:sz w:val="30"/>
                <w:szCs w:val="30"/>
              </w:rPr>
              <w:t>09</w:t>
            </w:r>
          </w:p>
        </w:tc>
        <w:tc>
          <w:tcPr>
            <w:tcW w:w="180" w:type="dxa"/>
            <w:vAlign w:val="bottom"/>
          </w:tcPr>
          <w:p w14:paraId="55E7D4AE" w14:textId="77777777" w:rsidR="00886012" w:rsidRPr="00055FF8" w:rsidRDefault="00886012" w:rsidP="0088601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D6FAF1" w14:textId="3B315CBA" w:rsidR="00886012" w:rsidRPr="00055FF8" w:rsidRDefault="00886012" w:rsidP="0088601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9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73,134</w:t>
            </w:r>
          </w:p>
        </w:tc>
      </w:tr>
    </w:tbl>
    <w:p w14:paraId="620420D5" w14:textId="77777777" w:rsidR="008C3466" w:rsidRPr="00055FF8" w:rsidRDefault="008C3466" w:rsidP="003870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0"/>
        <w:jc w:val="thaiDistribute"/>
        <w:rPr>
          <w:rFonts w:asciiTheme="majorBidi" w:eastAsia="MS Mincho" w:hAnsiTheme="majorBidi" w:cstheme="majorBidi"/>
          <w:i/>
          <w:iCs/>
          <w:sz w:val="30"/>
          <w:szCs w:val="30"/>
        </w:rPr>
      </w:pPr>
    </w:p>
    <w:p w14:paraId="08C4F924" w14:textId="09554E7C" w:rsidR="00CD2F23" w:rsidRPr="00055FF8" w:rsidRDefault="00CD2F23" w:rsidP="00504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055FF8">
        <w:rPr>
          <w:rFonts w:asciiTheme="majorBidi" w:eastAsia="MS Mincho" w:hAnsiTheme="majorBidi" w:cstheme="majorBidi"/>
          <w:sz w:val="30"/>
          <w:szCs w:val="30"/>
          <w:cs/>
        </w:rPr>
        <w:t xml:space="preserve">ในปี </w:t>
      </w:r>
      <w:r w:rsidR="00E43333">
        <w:rPr>
          <w:rFonts w:asciiTheme="majorBidi" w:eastAsia="MS Mincho" w:hAnsiTheme="majorBidi" w:cstheme="majorBidi"/>
          <w:sz w:val="30"/>
          <w:szCs w:val="30"/>
        </w:rPr>
        <w:t>2568</w:t>
      </w:r>
      <w:r w:rsidRPr="00055FF8">
        <w:rPr>
          <w:rFonts w:asciiTheme="majorBidi" w:eastAsia="MS Mincho" w:hAnsiTheme="majorBidi" w:cstheme="majorBidi"/>
          <w:sz w:val="30"/>
          <w:szCs w:val="30"/>
          <w:cs/>
        </w:rPr>
        <w:t xml:space="preserve"> สินทรัพย์สิทธิการใช้ของ</w:t>
      </w:r>
      <w:r w:rsidR="00890979" w:rsidRPr="00055FF8">
        <w:rPr>
          <w:rFonts w:asciiTheme="majorBidi" w:eastAsia="MS Mincho" w:hAnsiTheme="majorBidi" w:cstheme="majorBidi" w:hint="cs"/>
          <w:sz w:val="30"/>
          <w:szCs w:val="30"/>
          <w:cs/>
        </w:rPr>
        <w:t>กลุ่มบริษัทและ</w:t>
      </w:r>
      <w:r w:rsidRPr="00055FF8">
        <w:rPr>
          <w:rFonts w:asciiTheme="majorBidi" w:eastAsia="MS Mincho" w:hAnsiTheme="majorBidi" w:cstheme="majorBidi"/>
          <w:sz w:val="30"/>
          <w:szCs w:val="30"/>
          <w:cs/>
        </w:rPr>
        <w:t>บริษัทเพิ่มขึ้นเป็นจำนวน</w:t>
      </w:r>
      <w:r w:rsidR="009462C4" w:rsidRPr="00055FF8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="00F42DFC">
        <w:rPr>
          <w:rFonts w:asciiTheme="majorBidi" w:eastAsia="MS Mincho" w:hAnsiTheme="majorBidi" w:cstheme="majorBidi"/>
          <w:sz w:val="30"/>
          <w:szCs w:val="30"/>
        </w:rPr>
        <w:t>6.</w:t>
      </w:r>
      <w:r w:rsidR="00A8149D">
        <w:rPr>
          <w:rFonts w:asciiTheme="majorBidi" w:eastAsia="MS Mincho" w:hAnsiTheme="majorBidi" w:cstheme="majorBidi"/>
          <w:sz w:val="30"/>
          <w:szCs w:val="30"/>
        </w:rPr>
        <w:t xml:space="preserve">0 </w:t>
      </w:r>
      <w:r w:rsidRPr="00055FF8">
        <w:rPr>
          <w:rFonts w:asciiTheme="majorBidi" w:eastAsia="MS Mincho" w:hAnsiTheme="majorBidi" w:cstheme="majorBidi"/>
          <w:sz w:val="30"/>
          <w:szCs w:val="30"/>
          <w:cs/>
        </w:rPr>
        <w:t>ล้านบาท</w:t>
      </w:r>
      <w:r w:rsidR="00970BA2" w:rsidRPr="00055FF8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="002A71FF" w:rsidRPr="00055FF8">
        <w:rPr>
          <w:rFonts w:asciiTheme="majorBidi" w:eastAsia="MS Mincho" w:hAnsiTheme="majorBidi" w:cstheme="majorBidi" w:hint="cs"/>
          <w:sz w:val="30"/>
          <w:szCs w:val="30"/>
          <w:cs/>
        </w:rPr>
        <w:t>แล</w:t>
      </w:r>
      <w:r w:rsidR="00EB21C2" w:rsidRPr="00055FF8">
        <w:rPr>
          <w:rFonts w:asciiTheme="majorBidi" w:eastAsia="MS Mincho" w:hAnsiTheme="majorBidi" w:cstheme="majorBidi" w:hint="cs"/>
          <w:sz w:val="30"/>
          <w:szCs w:val="30"/>
          <w:cs/>
        </w:rPr>
        <w:t xml:space="preserve">ะ </w:t>
      </w:r>
      <w:r w:rsidR="00A8149D">
        <w:rPr>
          <w:rFonts w:asciiTheme="majorBidi" w:eastAsia="MS Mincho" w:hAnsiTheme="majorBidi" w:cstheme="majorBidi"/>
          <w:sz w:val="30"/>
          <w:szCs w:val="30"/>
        </w:rPr>
        <w:t>6.0</w:t>
      </w:r>
      <w:r w:rsidR="00EB21C2" w:rsidRPr="00055FF8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="00EB21C2" w:rsidRPr="00055FF8">
        <w:rPr>
          <w:rFonts w:asciiTheme="majorBidi" w:eastAsia="MS Mincho" w:hAnsiTheme="majorBidi" w:cstheme="majorBidi" w:hint="cs"/>
          <w:sz w:val="30"/>
          <w:szCs w:val="30"/>
          <w:cs/>
        </w:rPr>
        <w:t>ล้านบาท</w:t>
      </w:r>
      <w:r w:rsidR="00E51F72" w:rsidRPr="00055FF8">
        <w:rPr>
          <w:rFonts w:asciiTheme="majorBidi" w:eastAsia="MS Mincho" w:hAnsiTheme="majorBidi" w:cstheme="majorBidi" w:hint="cs"/>
          <w:sz w:val="30"/>
          <w:szCs w:val="30"/>
          <w:cs/>
        </w:rPr>
        <w:t xml:space="preserve"> ตามลำดับ</w:t>
      </w:r>
      <w:r w:rsidR="00CC25BB" w:rsidRPr="00055FF8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="00CC25BB" w:rsidRPr="00055FF8">
        <w:rPr>
          <w:rFonts w:asciiTheme="majorBidi" w:eastAsia="MS Mincho" w:hAnsiTheme="majorBidi" w:cstheme="majorBidi"/>
          <w:i/>
          <w:iCs/>
          <w:sz w:val="30"/>
          <w:szCs w:val="30"/>
        </w:rPr>
        <w:t>(</w:t>
      </w:r>
      <w:r w:rsidR="00E43333">
        <w:rPr>
          <w:rFonts w:asciiTheme="majorBidi" w:eastAsia="MS Mincho" w:hAnsiTheme="majorBidi" w:cstheme="majorBidi"/>
          <w:i/>
          <w:iCs/>
          <w:sz w:val="30"/>
          <w:szCs w:val="30"/>
        </w:rPr>
        <w:t>2567</w:t>
      </w:r>
      <w:r w:rsidR="000E37D9" w:rsidRPr="00055FF8">
        <w:rPr>
          <w:rFonts w:asciiTheme="majorBidi" w:eastAsia="MS Mincho" w:hAnsiTheme="majorBidi" w:cstheme="majorBidi"/>
          <w:i/>
          <w:iCs/>
          <w:sz w:val="30"/>
          <w:szCs w:val="30"/>
        </w:rPr>
        <w:t xml:space="preserve">: </w:t>
      </w:r>
      <w:r w:rsidR="00886012">
        <w:rPr>
          <w:rFonts w:asciiTheme="majorBidi" w:eastAsia="MS Mincho" w:hAnsiTheme="majorBidi" w:cstheme="majorBidi"/>
          <w:i/>
          <w:iCs/>
          <w:sz w:val="30"/>
          <w:szCs w:val="30"/>
        </w:rPr>
        <w:t>26.2</w:t>
      </w:r>
      <w:r w:rsidR="000E37D9" w:rsidRPr="00055FF8">
        <w:rPr>
          <w:rFonts w:asciiTheme="majorBidi" w:eastAsia="MS Mincho" w:hAnsiTheme="majorBidi" w:cstheme="majorBidi"/>
          <w:i/>
          <w:iCs/>
          <w:sz w:val="30"/>
          <w:szCs w:val="30"/>
        </w:rPr>
        <w:t xml:space="preserve"> </w:t>
      </w:r>
      <w:r w:rsidR="000E37D9" w:rsidRPr="00055FF8">
        <w:rPr>
          <w:rFonts w:asciiTheme="majorBidi" w:eastAsia="MS Mincho" w:hAnsiTheme="majorBidi" w:cstheme="majorBidi" w:hint="cs"/>
          <w:i/>
          <w:iCs/>
          <w:sz w:val="30"/>
          <w:szCs w:val="30"/>
          <w:cs/>
        </w:rPr>
        <w:t>ล้านบาท</w:t>
      </w:r>
      <w:r w:rsidR="0050478D" w:rsidRPr="00055FF8">
        <w:rPr>
          <w:rFonts w:asciiTheme="majorBidi" w:eastAsia="MS Mincho" w:hAnsiTheme="majorBidi" w:cstheme="majorBidi" w:hint="cs"/>
          <w:i/>
          <w:iCs/>
          <w:sz w:val="30"/>
          <w:szCs w:val="30"/>
          <w:cs/>
        </w:rPr>
        <w:t xml:space="preserve"> และ </w:t>
      </w:r>
      <w:r w:rsidR="00886012">
        <w:rPr>
          <w:rFonts w:asciiTheme="majorBidi" w:eastAsia="MS Mincho" w:hAnsiTheme="majorBidi" w:cstheme="majorBidi"/>
          <w:i/>
          <w:iCs/>
          <w:sz w:val="30"/>
          <w:szCs w:val="30"/>
        </w:rPr>
        <w:t>34.4</w:t>
      </w:r>
      <w:r w:rsidR="0050478D" w:rsidRPr="00055FF8">
        <w:rPr>
          <w:rFonts w:asciiTheme="majorBidi" w:eastAsia="MS Mincho" w:hAnsiTheme="majorBidi" w:cstheme="majorBidi"/>
          <w:i/>
          <w:iCs/>
          <w:sz w:val="30"/>
          <w:szCs w:val="30"/>
        </w:rPr>
        <w:t xml:space="preserve"> </w:t>
      </w:r>
      <w:r w:rsidR="0050478D" w:rsidRPr="00055FF8">
        <w:rPr>
          <w:rFonts w:asciiTheme="majorBidi" w:eastAsia="MS Mincho" w:hAnsiTheme="majorBidi" w:cstheme="majorBidi" w:hint="cs"/>
          <w:i/>
          <w:iCs/>
          <w:sz w:val="30"/>
          <w:szCs w:val="30"/>
          <w:cs/>
        </w:rPr>
        <w:t>ล้านบาท ตามลำดับ</w:t>
      </w:r>
      <w:r w:rsidR="000E37D9" w:rsidRPr="00055FF8">
        <w:rPr>
          <w:rFonts w:asciiTheme="majorBidi" w:eastAsia="MS Mincho" w:hAnsiTheme="majorBidi" w:cstheme="majorBidi"/>
          <w:i/>
          <w:iCs/>
          <w:sz w:val="30"/>
          <w:szCs w:val="30"/>
        </w:rPr>
        <w:t>)</w:t>
      </w:r>
      <w:r w:rsidR="007E2D80" w:rsidRPr="00055FF8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="00E015B2" w:rsidRPr="00055FF8">
        <w:rPr>
          <w:rFonts w:asciiTheme="majorBidi" w:eastAsia="MS Mincho" w:hAnsiTheme="majorBidi" w:cs="Angsana New" w:hint="cs"/>
          <w:sz w:val="30"/>
          <w:szCs w:val="30"/>
          <w:cs/>
        </w:rPr>
        <w:t>กลุ่มบริษัทและบริษัทได้เข้าทำสัญญา</w:t>
      </w:r>
      <w:r w:rsidR="002A37B9">
        <w:rPr>
          <w:rFonts w:asciiTheme="majorBidi" w:eastAsia="MS Mincho" w:hAnsiTheme="majorBidi" w:cs="Angsana New" w:hint="cs"/>
          <w:sz w:val="30"/>
          <w:szCs w:val="30"/>
          <w:cs/>
        </w:rPr>
        <w:t>เช่า</w:t>
      </w:r>
      <w:r w:rsidR="00E015B2" w:rsidRPr="00055FF8">
        <w:rPr>
          <w:rFonts w:asciiTheme="majorBidi" w:eastAsia="MS Mincho" w:hAnsiTheme="majorBidi" w:cs="Angsana New" w:hint="cs"/>
          <w:sz w:val="30"/>
          <w:szCs w:val="30"/>
          <w:cs/>
        </w:rPr>
        <w:t>อาคาร</w:t>
      </w:r>
      <w:r w:rsidR="006636E0" w:rsidRPr="00055FF8">
        <w:rPr>
          <w:rFonts w:asciiTheme="majorBidi" w:eastAsia="MS Mincho" w:hAnsiTheme="majorBidi" w:cs="Angsana New" w:hint="cs"/>
          <w:sz w:val="30"/>
          <w:szCs w:val="30"/>
          <w:cs/>
        </w:rPr>
        <w:t xml:space="preserve"> </w:t>
      </w:r>
      <w:r w:rsidR="003B4F23" w:rsidRPr="00055FF8">
        <w:rPr>
          <w:rFonts w:asciiTheme="majorBidi" w:eastAsia="MS Mincho" w:hAnsiTheme="majorBidi" w:cs="Angsana New" w:hint="cs"/>
          <w:sz w:val="30"/>
          <w:szCs w:val="30"/>
          <w:cs/>
        </w:rPr>
        <w:t>และ</w:t>
      </w:r>
      <w:r w:rsidR="00A8149D">
        <w:rPr>
          <w:rFonts w:asciiTheme="majorBidi" w:eastAsia="MS Mincho" w:hAnsiTheme="majorBidi" w:cs="Angsana New" w:hint="cs"/>
          <w:sz w:val="30"/>
          <w:szCs w:val="30"/>
          <w:cs/>
        </w:rPr>
        <w:t xml:space="preserve">ยานพาหนะ </w:t>
      </w:r>
      <w:r w:rsidR="00E015B2" w:rsidRPr="00AE1AF7">
        <w:rPr>
          <w:rFonts w:asciiTheme="majorBidi" w:eastAsia="MS Mincho" w:hAnsiTheme="majorBidi" w:cs="Angsana New" w:hint="cs"/>
          <w:sz w:val="30"/>
          <w:szCs w:val="30"/>
          <w:cs/>
        </w:rPr>
        <w:t>โดย</w:t>
      </w:r>
      <w:r w:rsidR="003C69D3" w:rsidRPr="00AE1AF7">
        <w:rPr>
          <w:rFonts w:asciiTheme="majorBidi" w:eastAsia="MS Mincho" w:hAnsiTheme="majorBidi" w:cs="Angsana New" w:hint="cs"/>
          <w:sz w:val="30"/>
          <w:szCs w:val="30"/>
          <w:cs/>
        </w:rPr>
        <w:t>มี</w:t>
      </w:r>
      <w:r w:rsidR="00E015B2" w:rsidRPr="00AE1AF7">
        <w:rPr>
          <w:rFonts w:asciiTheme="majorBidi" w:eastAsia="MS Mincho" w:hAnsiTheme="majorBidi" w:cs="Angsana New" w:hint="cs"/>
          <w:sz w:val="30"/>
          <w:szCs w:val="30"/>
          <w:cs/>
        </w:rPr>
        <w:t>ระยะเวลา</w:t>
      </w:r>
      <w:r w:rsidR="0050478D" w:rsidRPr="00AE1AF7">
        <w:rPr>
          <w:rFonts w:asciiTheme="majorBidi" w:eastAsia="MS Mincho" w:hAnsiTheme="majorBidi" w:cs="Angsana New"/>
          <w:sz w:val="30"/>
          <w:szCs w:val="30"/>
        </w:rPr>
        <w:t xml:space="preserve"> </w:t>
      </w:r>
      <w:r w:rsidR="00AE1AF7" w:rsidRPr="00AE1AF7">
        <w:rPr>
          <w:rFonts w:asciiTheme="majorBidi" w:eastAsia="MS Mincho" w:hAnsiTheme="majorBidi" w:cs="Angsana New"/>
          <w:sz w:val="30"/>
          <w:szCs w:val="30"/>
        </w:rPr>
        <w:t>3</w:t>
      </w:r>
      <w:r w:rsidR="002966E4" w:rsidRPr="00AE1AF7">
        <w:rPr>
          <w:rFonts w:asciiTheme="majorBidi" w:eastAsia="MS Mincho" w:hAnsiTheme="majorBidi" w:cs="Angsana New"/>
          <w:sz w:val="30"/>
          <w:szCs w:val="30"/>
        </w:rPr>
        <w:t xml:space="preserve"> </w:t>
      </w:r>
      <w:r w:rsidR="002966E4" w:rsidRPr="00AE1AF7">
        <w:rPr>
          <w:rFonts w:asciiTheme="majorBidi" w:eastAsia="MS Mincho" w:hAnsiTheme="majorBidi" w:cs="Angsana New" w:hint="cs"/>
          <w:sz w:val="30"/>
          <w:szCs w:val="30"/>
          <w:cs/>
        </w:rPr>
        <w:t xml:space="preserve">ปี และ </w:t>
      </w:r>
      <w:r w:rsidR="007425E1" w:rsidRPr="00AE1AF7">
        <w:rPr>
          <w:rFonts w:asciiTheme="majorBidi" w:eastAsia="MS Mincho" w:hAnsiTheme="majorBidi" w:cs="Angsana New"/>
          <w:sz w:val="30"/>
          <w:szCs w:val="30"/>
        </w:rPr>
        <w:t>3</w:t>
      </w:r>
      <w:r w:rsidR="00E015B2" w:rsidRPr="00AE1AF7">
        <w:rPr>
          <w:rFonts w:asciiTheme="majorBidi" w:eastAsia="MS Mincho" w:hAnsiTheme="majorBidi" w:cs="Angsana New" w:hint="cs"/>
          <w:sz w:val="30"/>
          <w:szCs w:val="30"/>
          <w:cs/>
        </w:rPr>
        <w:t xml:space="preserve"> </w:t>
      </w:r>
      <w:r w:rsidR="004578DF" w:rsidRPr="00AE1AF7">
        <w:rPr>
          <w:rFonts w:asciiTheme="majorBidi" w:eastAsia="MS Mincho" w:hAnsiTheme="majorBidi" w:cs="Angsana New" w:hint="cs"/>
          <w:sz w:val="30"/>
          <w:szCs w:val="30"/>
          <w:cs/>
        </w:rPr>
        <w:t>ปี</w:t>
      </w:r>
      <w:r w:rsidR="00EE5312" w:rsidRPr="00055FF8">
        <w:rPr>
          <w:rFonts w:asciiTheme="majorBidi" w:eastAsia="MS Mincho" w:hAnsiTheme="majorBidi" w:cs="Angsana New" w:hint="cs"/>
          <w:sz w:val="30"/>
          <w:szCs w:val="30"/>
          <w:cs/>
        </w:rPr>
        <w:t xml:space="preserve"> </w:t>
      </w:r>
      <w:r w:rsidR="005B3BA5" w:rsidRPr="00055FF8">
        <w:rPr>
          <w:rFonts w:asciiTheme="majorBidi" w:eastAsia="MS Mincho" w:hAnsiTheme="majorBidi" w:cs="Angsana New" w:hint="cs"/>
          <w:sz w:val="30"/>
          <w:szCs w:val="30"/>
          <w:cs/>
        </w:rPr>
        <w:t xml:space="preserve">ตามลำดับ </w:t>
      </w:r>
      <w:r w:rsidR="00EE5312" w:rsidRPr="00055FF8">
        <w:rPr>
          <w:rFonts w:asciiTheme="majorBidi" w:eastAsia="MS Mincho" w:hAnsiTheme="majorBidi" w:cs="Angsana New"/>
          <w:i/>
          <w:iCs/>
          <w:sz w:val="30"/>
          <w:szCs w:val="30"/>
        </w:rPr>
        <w:t>(</w:t>
      </w:r>
      <w:r w:rsidR="00E43333">
        <w:rPr>
          <w:rFonts w:asciiTheme="majorBidi" w:eastAsia="MS Mincho" w:hAnsiTheme="majorBidi" w:cs="Angsana New"/>
          <w:i/>
          <w:iCs/>
          <w:sz w:val="30"/>
          <w:szCs w:val="30"/>
        </w:rPr>
        <w:t>2567</w:t>
      </w:r>
      <w:r w:rsidR="00384142" w:rsidRPr="00055FF8">
        <w:rPr>
          <w:rFonts w:asciiTheme="majorBidi" w:eastAsia="MS Mincho" w:hAnsiTheme="majorBidi" w:cs="Angsana New"/>
          <w:i/>
          <w:iCs/>
          <w:sz w:val="30"/>
          <w:szCs w:val="30"/>
        </w:rPr>
        <w:t>:</w:t>
      </w:r>
      <w:r w:rsidR="005476B9" w:rsidRPr="00055FF8">
        <w:rPr>
          <w:rFonts w:asciiTheme="majorBidi" w:eastAsia="MS Mincho" w:hAnsiTheme="majorBidi" w:cs="Angsana New"/>
          <w:i/>
          <w:iCs/>
          <w:sz w:val="30"/>
          <w:szCs w:val="30"/>
        </w:rPr>
        <w:t xml:space="preserve"> </w:t>
      </w:r>
      <w:r w:rsidR="00886012" w:rsidRPr="00886012">
        <w:rPr>
          <w:rFonts w:asciiTheme="majorBidi" w:eastAsia="MS Mincho" w:hAnsiTheme="majorBidi" w:cs="Angsana New" w:hint="cs"/>
          <w:i/>
          <w:iCs/>
          <w:sz w:val="30"/>
          <w:szCs w:val="30"/>
          <w:cs/>
        </w:rPr>
        <w:t>ที่ดิน อาคาร และเครื่องจักร</w:t>
      </w:r>
      <w:r w:rsidR="005476B9" w:rsidRPr="00055FF8">
        <w:rPr>
          <w:rFonts w:asciiTheme="majorBidi" w:eastAsia="MS Mincho" w:hAnsiTheme="majorBidi" w:cs="Angsana New" w:hint="cs"/>
          <w:i/>
          <w:iCs/>
          <w:sz w:val="30"/>
          <w:szCs w:val="30"/>
          <w:cs/>
        </w:rPr>
        <w:t>โดยมีระยะเวลา</w:t>
      </w:r>
      <w:r w:rsidR="005476B9" w:rsidRPr="00055FF8">
        <w:rPr>
          <w:rFonts w:asciiTheme="majorBidi" w:eastAsia="MS Mincho" w:hAnsiTheme="majorBidi" w:cs="Angsana New"/>
          <w:i/>
          <w:iCs/>
          <w:sz w:val="30"/>
          <w:szCs w:val="30"/>
          <w:cs/>
        </w:rPr>
        <w:t xml:space="preserve"> </w:t>
      </w:r>
      <w:r w:rsidR="00886012">
        <w:rPr>
          <w:rFonts w:asciiTheme="majorBidi" w:eastAsia="MS Mincho" w:hAnsiTheme="majorBidi" w:cs="Angsana New"/>
          <w:i/>
          <w:iCs/>
          <w:sz w:val="30"/>
          <w:szCs w:val="30"/>
        </w:rPr>
        <w:t>9</w:t>
      </w:r>
      <w:r w:rsidR="005476B9" w:rsidRPr="00055FF8">
        <w:rPr>
          <w:rFonts w:asciiTheme="majorBidi" w:eastAsia="MS Mincho" w:hAnsiTheme="majorBidi" w:cs="Angsana New"/>
          <w:i/>
          <w:iCs/>
          <w:sz w:val="30"/>
          <w:szCs w:val="30"/>
        </w:rPr>
        <w:t xml:space="preserve"> </w:t>
      </w:r>
      <w:r w:rsidR="005476B9" w:rsidRPr="00055FF8">
        <w:rPr>
          <w:rFonts w:asciiTheme="majorBidi" w:eastAsia="MS Mincho" w:hAnsiTheme="majorBidi" w:cs="Angsana New" w:hint="cs"/>
          <w:i/>
          <w:iCs/>
          <w:sz w:val="30"/>
          <w:szCs w:val="30"/>
          <w:cs/>
        </w:rPr>
        <w:t>ปี</w:t>
      </w:r>
      <w:r w:rsidR="0050478D" w:rsidRPr="00055FF8">
        <w:rPr>
          <w:rFonts w:asciiTheme="majorBidi" w:eastAsia="MS Mincho" w:hAnsiTheme="majorBidi" w:cs="Angsana New" w:hint="cs"/>
          <w:i/>
          <w:iCs/>
          <w:sz w:val="30"/>
          <w:szCs w:val="30"/>
          <w:cs/>
        </w:rPr>
        <w:t xml:space="preserve"> และ </w:t>
      </w:r>
      <w:r w:rsidR="00886012">
        <w:rPr>
          <w:rFonts w:asciiTheme="majorBidi" w:eastAsia="MS Mincho" w:hAnsiTheme="majorBidi" w:cs="Angsana New"/>
          <w:i/>
          <w:iCs/>
          <w:sz w:val="30"/>
          <w:szCs w:val="30"/>
        </w:rPr>
        <w:t>3</w:t>
      </w:r>
      <w:r w:rsidR="0050478D" w:rsidRPr="00055FF8">
        <w:rPr>
          <w:rFonts w:asciiTheme="majorBidi" w:eastAsia="MS Mincho" w:hAnsiTheme="majorBidi" w:cs="Angsana New"/>
          <w:i/>
          <w:iCs/>
          <w:sz w:val="30"/>
          <w:szCs w:val="30"/>
        </w:rPr>
        <w:t xml:space="preserve"> </w:t>
      </w:r>
      <w:r w:rsidR="0050478D" w:rsidRPr="00055FF8">
        <w:rPr>
          <w:rFonts w:asciiTheme="majorBidi" w:eastAsia="MS Mincho" w:hAnsiTheme="majorBidi" w:cs="Angsana New" w:hint="cs"/>
          <w:i/>
          <w:iCs/>
          <w:sz w:val="30"/>
          <w:szCs w:val="30"/>
          <w:cs/>
        </w:rPr>
        <w:t>ปี ตามลำดับ</w:t>
      </w:r>
      <w:r w:rsidR="005476B9" w:rsidRPr="00055FF8">
        <w:rPr>
          <w:rFonts w:asciiTheme="majorBidi" w:eastAsia="MS Mincho" w:hAnsiTheme="majorBidi" w:cs="Angsana New"/>
          <w:i/>
          <w:iCs/>
          <w:sz w:val="30"/>
          <w:szCs w:val="30"/>
        </w:rPr>
        <w:t>)</w:t>
      </w:r>
    </w:p>
    <w:p w14:paraId="26C7CCF6" w14:textId="1866C42C" w:rsidR="00227AD4" w:rsidRPr="00055FF8" w:rsidRDefault="00227AD4" w:rsidP="00DD7D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jc w:val="thaiDistribute"/>
        <w:rPr>
          <w:rFonts w:asciiTheme="majorBidi" w:eastAsia="MS Mincho" w:hAnsiTheme="majorBidi" w:cstheme="majorBidi"/>
          <w:sz w:val="14"/>
          <w:szCs w:val="14"/>
        </w:rPr>
      </w:pPr>
      <w:r w:rsidRPr="00055FF8">
        <w:rPr>
          <w:rFonts w:asciiTheme="majorBidi" w:eastAsia="MS Mincho" w:hAnsiTheme="majorBidi" w:cstheme="majorBidi"/>
          <w:sz w:val="14"/>
          <w:szCs w:val="14"/>
        </w:rPr>
        <w:br w:type="page"/>
      </w: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180"/>
        <w:gridCol w:w="1170"/>
        <w:gridCol w:w="180"/>
        <w:gridCol w:w="1080"/>
        <w:gridCol w:w="180"/>
        <w:gridCol w:w="1170"/>
      </w:tblGrid>
      <w:tr w:rsidR="00DD7DF6" w:rsidRPr="00055FF8" w14:paraId="7A5E8DA6" w14:textId="77777777" w:rsidTr="00194C52">
        <w:trPr>
          <w:cantSplit/>
          <w:tblHeader/>
        </w:trPr>
        <w:tc>
          <w:tcPr>
            <w:tcW w:w="4230" w:type="dxa"/>
            <w:vAlign w:val="bottom"/>
          </w:tcPr>
          <w:p w14:paraId="14B72CCD" w14:textId="77777777" w:rsidR="00DD7DF6" w:rsidRPr="00055FF8" w:rsidRDefault="00DD7DF6" w:rsidP="00D3473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20" w:type="dxa"/>
            <w:gridSpan w:val="3"/>
          </w:tcPr>
          <w:p w14:paraId="523E8073" w14:textId="227C374C" w:rsidR="00DD7DF6" w:rsidRPr="00055FF8" w:rsidRDefault="00DD7DF6" w:rsidP="00D3473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2D29CA9" w14:textId="77777777" w:rsidR="00DD7DF6" w:rsidRPr="00055FF8" w:rsidRDefault="00DD7DF6" w:rsidP="00D3473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4D0D3EA" w14:textId="5542339F" w:rsidR="00DD7DF6" w:rsidRPr="00055FF8" w:rsidRDefault="00DD7DF6" w:rsidP="00D3473D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D7DF6" w:rsidRPr="00055FF8" w14:paraId="4B0202DB" w14:textId="77777777" w:rsidTr="00194C52">
        <w:trPr>
          <w:cantSplit/>
          <w:tblHeader/>
        </w:trPr>
        <w:tc>
          <w:tcPr>
            <w:tcW w:w="4230" w:type="dxa"/>
          </w:tcPr>
          <w:p w14:paraId="186D0AC0" w14:textId="77777777" w:rsidR="00DD7DF6" w:rsidRPr="00055FF8" w:rsidRDefault="00DD7DF6" w:rsidP="00D3473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</w:tcPr>
          <w:p w14:paraId="2A421B87" w14:textId="50A13504" w:rsidR="00DD7DF6" w:rsidRPr="00055FF8" w:rsidRDefault="00E43333" w:rsidP="00D3473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4526D13A" w14:textId="77777777" w:rsidR="00DD7DF6" w:rsidRPr="00055FF8" w:rsidRDefault="00DD7DF6" w:rsidP="00D3473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3566F9" w14:textId="160BF891" w:rsidR="00DD7DF6" w:rsidRPr="00055FF8" w:rsidRDefault="00E43333" w:rsidP="00D3473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04BC548C" w14:textId="77777777" w:rsidR="00DD7DF6" w:rsidRPr="00055FF8" w:rsidRDefault="00DD7DF6" w:rsidP="00D3473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043C86" w14:textId="4E94D254" w:rsidR="00DD7DF6" w:rsidRPr="00055FF8" w:rsidRDefault="00E43333" w:rsidP="00D3473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6592CD53" w14:textId="77777777" w:rsidR="00DD7DF6" w:rsidRPr="00055FF8" w:rsidRDefault="00DD7DF6" w:rsidP="00D3473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DBD187" w14:textId="431838CD" w:rsidR="00DD7DF6" w:rsidRPr="00055FF8" w:rsidRDefault="00E43333" w:rsidP="00D3473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</w:tr>
      <w:tr w:rsidR="00DD7DF6" w:rsidRPr="00055FF8" w14:paraId="2ED5E7A7" w14:textId="77777777" w:rsidTr="00194C52">
        <w:trPr>
          <w:cantSplit/>
          <w:tblHeader/>
        </w:trPr>
        <w:tc>
          <w:tcPr>
            <w:tcW w:w="4230" w:type="dxa"/>
          </w:tcPr>
          <w:p w14:paraId="27346B18" w14:textId="17ADF45B" w:rsidR="00DD7DF6" w:rsidRPr="00055FF8" w:rsidRDefault="00DD7DF6" w:rsidP="00D3473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20FD41E6" w14:textId="03547D1D" w:rsidR="00DD7DF6" w:rsidRPr="00055FF8" w:rsidRDefault="00F45B81" w:rsidP="00D3473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1C5F2E" w:rsidRPr="00055FF8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55FF8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055FF8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D7DF6" w:rsidRPr="00055FF8" w14:paraId="0491A894" w14:textId="77777777" w:rsidTr="00194C52">
        <w:trPr>
          <w:cantSplit/>
        </w:trPr>
        <w:tc>
          <w:tcPr>
            <w:tcW w:w="4230" w:type="dxa"/>
          </w:tcPr>
          <w:p w14:paraId="5F24B600" w14:textId="77777777" w:rsidR="00DD7DF6" w:rsidRPr="00055FF8" w:rsidRDefault="00DD7DF6" w:rsidP="00D3473D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14:paraId="1E671104" w14:textId="77777777" w:rsidR="00DD7DF6" w:rsidRPr="00055FF8" w:rsidRDefault="00DD7DF6" w:rsidP="00D3473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3049952" w14:textId="77777777" w:rsidR="00DD7DF6" w:rsidRPr="00055FF8" w:rsidRDefault="00DD7DF6" w:rsidP="00D3473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7ADAF3" w14:textId="77777777" w:rsidR="00DD7DF6" w:rsidRPr="00055FF8" w:rsidRDefault="00DD7DF6" w:rsidP="00D3473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E2E4F02" w14:textId="77777777" w:rsidR="00DD7DF6" w:rsidRPr="00055FF8" w:rsidRDefault="00DD7DF6" w:rsidP="00D3473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99B215" w14:textId="77777777" w:rsidR="00DD7DF6" w:rsidRPr="00055FF8" w:rsidRDefault="00DD7DF6" w:rsidP="00D3473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0518581" w14:textId="77777777" w:rsidR="00DD7DF6" w:rsidRPr="00055FF8" w:rsidRDefault="00DD7DF6" w:rsidP="00D3473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7B7057" w14:textId="77777777" w:rsidR="00DD7DF6" w:rsidRPr="00055FF8" w:rsidRDefault="00DD7DF6" w:rsidP="00D3473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7DF6" w:rsidRPr="00055FF8" w14:paraId="1A213376" w14:textId="77777777" w:rsidTr="00194C52">
        <w:trPr>
          <w:cantSplit/>
        </w:trPr>
        <w:tc>
          <w:tcPr>
            <w:tcW w:w="4230" w:type="dxa"/>
          </w:tcPr>
          <w:p w14:paraId="6C2F4491" w14:textId="77777777" w:rsidR="00DD7DF6" w:rsidRPr="00055FF8" w:rsidRDefault="00DD7DF6" w:rsidP="00D3473D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70" w:type="dxa"/>
            <w:vAlign w:val="bottom"/>
          </w:tcPr>
          <w:p w14:paraId="6C66685B" w14:textId="77777777" w:rsidR="00DD7DF6" w:rsidRPr="00055FF8" w:rsidRDefault="00DD7DF6" w:rsidP="00D3473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FBE6AAA" w14:textId="77777777" w:rsidR="00DD7DF6" w:rsidRPr="00055FF8" w:rsidRDefault="00DD7DF6" w:rsidP="00D3473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0EBC1F" w14:textId="77777777" w:rsidR="00DD7DF6" w:rsidRPr="00055FF8" w:rsidRDefault="00DD7DF6" w:rsidP="00D3473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B53CC39" w14:textId="77777777" w:rsidR="00DD7DF6" w:rsidRPr="00055FF8" w:rsidRDefault="00DD7DF6" w:rsidP="00D3473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CE942D" w14:textId="77777777" w:rsidR="00DD7DF6" w:rsidRPr="00055FF8" w:rsidRDefault="00DD7DF6" w:rsidP="00D3473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8176AA6" w14:textId="77777777" w:rsidR="00DD7DF6" w:rsidRPr="00055FF8" w:rsidRDefault="00DD7DF6" w:rsidP="00D3473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633627" w14:textId="77777777" w:rsidR="00DD7DF6" w:rsidRPr="00055FF8" w:rsidRDefault="00DD7DF6" w:rsidP="00D3473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86012" w:rsidRPr="00055FF8" w14:paraId="62A33D6F" w14:textId="77777777">
        <w:trPr>
          <w:cantSplit/>
        </w:trPr>
        <w:tc>
          <w:tcPr>
            <w:tcW w:w="4230" w:type="dxa"/>
          </w:tcPr>
          <w:p w14:paraId="535024EA" w14:textId="7E2D5B70" w:rsidR="00886012" w:rsidRPr="00055FF8" w:rsidRDefault="00886012" w:rsidP="00886012">
            <w:pPr>
              <w:pStyle w:val="ListParagraph"/>
              <w:numPr>
                <w:ilvl w:val="0"/>
                <w:numId w:val="27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170" w:type="dxa"/>
            <w:vAlign w:val="bottom"/>
          </w:tcPr>
          <w:p w14:paraId="44A4FDA6" w14:textId="038D6E0A" w:rsidR="00886012" w:rsidRPr="00055FF8" w:rsidRDefault="001B4D22" w:rsidP="008860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B4D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1,402</w:t>
            </w:r>
          </w:p>
        </w:tc>
        <w:tc>
          <w:tcPr>
            <w:tcW w:w="180" w:type="dxa"/>
            <w:vAlign w:val="bottom"/>
          </w:tcPr>
          <w:p w14:paraId="08A39E94" w14:textId="77777777" w:rsidR="00886012" w:rsidRPr="00055FF8" w:rsidRDefault="00886012" w:rsidP="0088601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8073C02" w14:textId="2E071B27" w:rsidR="00886012" w:rsidRPr="00055FF8" w:rsidRDefault="00886012" w:rsidP="008860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1,450</w:t>
            </w:r>
          </w:p>
        </w:tc>
        <w:tc>
          <w:tcPr>
            <w:tcW w:w="180" w:type="dxa"/>
            <w:vAlign w:val="bottom"/>
          </w:tcPr>
          <w:p w14:paraId="1895BA99" w14:textId="77777777" w:rsidR="00886012" w:rsidRPr="00055FF8" w:rsidRDefault="00886012" w:rsidP="0088601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2436F4" w14:textId="5632253F" w:rsidR="00886012" w:rsidRPr="00055FF8" w:rsidRDefault="004257A1" w:rsidP="008860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7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1,402</w:t>
            </w:r>
          </w:p>
        </w:tc>
        <w:tc>
          <w:tcPr>
            <w:tcW w:w="180" w:type="dxa"/>
            <w:vAlign w:val="bottom"/>
          </w:tcPr>
          <w:p w14:paraId="5F5D1165" w14:textId="77777777" w:rsidR="00886012" w:rsidRPr="00055FF8" w:rsidRDefault="00886012" w:rsidP="0088601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07138F8" w14:textId="5D573CEF" w:rsidR="00886012" w:rsidRPr="00055FF8" w:rsidRDefault="00886012" w:rsidP="008860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1,450</w:t>
            </w:r>
          </w:p>
        </w:tc>
      </w:tr>
      <w:tr w:rsidR="00886012" w:rsidRPr="00055FF8" w14:paraId="36966B74" w14:textId="77777777" w:rsidTr="00194C52">
        <w:trPr>
          <w:cantSplit/>
        </w:trPr>
        <w:tc>
          <w:tcPr>
            <w:tcW w:w="4230" w:type="dxa"/>
          </w:tcPr>
          <w:p w14:paraId="06BFFFAD" w14:textId="77777777" w:rsidR="00886012" w:rsidRPr="00055FF8" w:rsidRDefault="00886012" w:rsidP="00886012">
            <w:pPr>
              <w:pStyle w:val="ListParagraph"/>
              <w:numPr>
                <w:ilvl w:val="0"/>
                <w:numId w:val="27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170" w:type="dxa"/>
            <w:vAlign w:val="bottom"/>
          </w:tcPr>
          <w:p w14:paraId="0EC0401B" w14:textId="48219B08" w:rsidR="00886012" w:rsidRPr="00055FF8" w:rsidRDefault="00634009" w:rsidP="008860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40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2,242</w:t>
            </w:r>
          </w:p>
        </w:tc>
        <w:tc>
          <w:tcPr>
            <w:tcW w:w="180" w:type="dxa"/>
            <w:vAlign w:val="bottom"/>
          </w:tcPr>
          <w:p w14:paraId="0067FE64" w14:textId="77777777" w:rsidR="00886012" w:rsidRPr="00055FF8" w:rsidRDefault="00886012" w:rsidP="0088601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96E6BF" w14:textId="3E1A8329" w:rsidR="00886012" w:rsidRPr="00055FF8" w:rsidRDefault="00886012" w:rsidP="008860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5,044</w:t>
            </w:r>
          </w:p>
        </w:tc>
        <w:tc>
          <w:tcPr>
            <w:tcW w:w="180" w:type="dxa"/>
            <w:vAlign w:val="bottom"/>
          </w:tcPr>
          <w:p w14:paraId="281EEB81" w14:textId="77777777" w:rsidR="00886012" w:rsidRPr="00055FF8" w:rsidRDefault="00886012" w:rsidP="0088601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53D8BFB" w14:textId="0E2A2BDC" w:rsidR="00886012" w:rsidRPr="00055FF8" w:rsidRDefault="000D7CE7" w:rsidP="008860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D7C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3,135</w:t>
            </w:r>
          </w:p>
        </w:tc>
        <w:tc>
          <w:tcPr>
            <w:tcW w:w="180" w:type="dxa"/>
            <w:vAlign w:val="bottom"/>
          </w:tcPr>
          <w:p w14:paraId="652FE709" w14:textId="77777777" w:rsidR="00886012" w:rsidRPr="00055FF8" w:rsidRDefault="00886012" w:rsidP="0088601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9BF2FB7" w14:textId="2BE27206" w:rsidR="00886012" w:rsidRPr="00055FF8" w:rsidRDefault="00886012" w:rsidP="008860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5,940</w:t>
            </w:r>
          </w:p>
        </w:tc>
      </w:tr>
      <w:tr w:rsidR="00886012" w:rsidRPr="00055FF8" w14:paraId="320722D7" w14:textId="77777777" w:rsidTr="00194C52">
        <w:trPr>
          <w:cantSplit/>
        </w:trPr>
        <w:tc>
          <w:tcPr>
            <w:tcW w:w="4230" w:type="dxa"/>
          </w:tcPr>
          <w:p w14:paraId="43A5113D" w14:textId="05A21D39" w:rsidR="00886012" w:rsidRPr="00055FF8" w:rsidRDefault="00886012" w:rsidP="00886012">
            <w:pPr>
              <w:pStyle w:val="ListParagraph"/>
              <w:numPr>
                <w:ilvl w:val="0"/>
                <w:numId w:val="27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เครื่องจักรและ</w:t>
            </w: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170" w:type="dxa"/>
            <w:vAlign w:val="bottom"/>
          </w:tcPr>
          <w:p w14:paraId="2E9331AB" w14:textId="0055EDFE" w:rsidR="00886012" w:rsidRPr="00055FF8" w:rsidRDefault="00634009" w:rsidP="008860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40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3,353</w:t>
            </w:r>
          </w:p>
        </w:tc>
        <w:tc>
          <w:tcPr>
            <w:tcW w:w="180" w:type="dxa"/>
            <w:vAlign w:val="bottom"/>
          </w:tcPr>
          <w:p w14:paraId="5FE54529" w14:textId="77777777" w:rsidR="00886012" w:rsidRPr="00055FF8" w:rsidRDefault="00886012" w:rsidP="0088601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99B2024" w14:textId="52098479" w:rsidR="00886012" w:rsidRPr="00055FF8" w:rsidRDefault="00886012" w:rsidP="008860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4,640</w:t>
            </w:r>
          </w:p>
        </w:tc>
        <w:tc>
          <w:tcPr>
            <w:tcW w:w="180" w:type="dxa"/>
            <w:vAlign w:val="bottom"/>
          </w:tcPr>
          <w:p w14:paraId="4F2CF4A5" w14:textId="77777777" w:rsidR="00886012" w:rsidRPr="00055FF8" w:rsidRDefault="00886012" w:rsidP="0088601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AB2499E" w14:textId="1B2D46CC" w:rsidR="00886012" w:rsidRPr="00055FF8" w:rsidRDefault="0072124A" w:rsidP="008860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212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5,251</w:t>
            </w:r>
          </w:p>
        </w:tc>
        <w:tc>
          <w:tcPr>
            <w:tcW w:w="180" w:type="dxa"/>
            <w:vAlign w:val="bottom"/>
          </w:tcPr>
          <w:p w14:paraId="74BEE68C" w14:textId="77777777" w:rsidR="00886012" w:rsidRPr="00055FF8" w:rsidRDefault="00886012" w:rsidP="0088601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9F72E2" w14:textId="27E6F17E" w:rsidR="00886012" w:rsidRPr="00055FF8" w:rsidRDefault="00886012" w:rsidP="008860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6,545</w:t>
            </w:r>
          </w:p>
        </w:tc>
      </w:tr>
      <w:tr w:rsidR="00886012" w:rsidRPr="00055FF8" w14:paraId="1FC23577" w14:textId="77777777" w:rsidTr="00194C52">
        <w:trPr>
          <w:cantSplit/>
        </w:trPr>
        <w:tc>
          <w:tcPr>
            <w:tcW w:w="4230" w:type="dxa"/>
          </w:tcPr>
          <w:p w14:paraId="56D06AAB" w14:textId="77777777" w:rsidR="00886012" w:rsidRPr="00055FF8" w:rsidRDefault="00886012" w:rsidP="00886012">
            <w:pPr>
              <w:pStyle w:val="ListParagraph"/>
              <w:numPr>
                <w:ilvl w:val="0"/>
                <w:numId w:val="27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70" w:type="dxa"/>
            <w:vAlign w:val="bottom"/>
          </w:tcPr>
          <w:p w14:paraId="149916CA" w14:textId="577D8BBF" w:rsidR="00886012" w:rsidRPr="00055FF8" w:rsidRDefault="00634009" w:rsidP="008860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40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2,575</w:t>
            </w:r>
          </w:p>
        </w:tc>
        <w:tc>
          <w:tcPr>
            <w:tcW w:w="180" w:type="dxa"/>
            <w:vAlign w:val="bottom"/>
          </w:tcPr>
          <w:p w14:paraId="500BEFBD" w14:textId="77777777" w:rsidR="00886012" w:rsidRPr="00055FF8" w:rsidRDefault="00886012" w:rsidP="0088601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4F913E0" w14:textId="7B6A2D77" w:rsidR="00886012" w:rsidRPr="00055FF8" w:rsidRDefault="00886012" w:rsidP="008860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2,470</w:t>
            </w:r>
          </w:p>
        </w:tc>
        <w:tc>
          <w:tcPr>
            <w:tcW w:w="180" w:type="dxa"/>
            <w:vAlign w:val="bottom"/>
          </w:tcPr>
          <w:p w14:paraId="127C8000" w14:textId="77777777" w:rsidR="00886012" w:rsidRPr="00055FF8" w:rsidRDefault="00886012" w:rsidP="0088601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472AC9" w14:textId="08960F74" w:rsidR="00886012" w:rsidRPr="00055FF8" w:rsidRDefault="0072124A" w:rsidP="008860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212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1,616</w:t>
            </w:r>
          </w:p>
        </w:tc>
        <w:tc>
          <w:tcPr>
            <w:tcW w:w="180" w:type="dxa"/>
            <w:vAlign w:val="bottom"/>
          </w:tcPr>
          <w:p w14:paraId="3E412FFF" w14:textId="77777777" w:rsidR="00886012" w:rsidRPr="00055FF8" w:rsidRDefault="00886012" w:rsidP="0088601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5DB0E58" w14:textId="4E2946A8" w:rsidR="00886012" w:rsidRPr="00055FF8" w:rsidRDefault="00886012" w:rsidP="008860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1,411</w:t>
            </w:r>
          </w:p>
        </w:tc>
      </w:tr>
      <w:tr w:rsidR="00886012" w:rsidRPr="00055FF8" w14:paraId="71117D55" w14:textId="77777777" w:rsidTr="00194C52">
        <w:trPr>
          <w:cantSplit/>
        </w:trPr>
        <w:tc>
          <w:tcPr>
            <w:tcW w:w="4230" w:type="dxa"/>
          </w:tcPr>
          <w:p w14:paraId="61137FBA" w14:textId="77777777" w:rsidR="00886012" w:rsidRPr="00055FF8" w:rsidRDefault="00886012" w:rsidP="00886012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70" w:type="dxa"/>
          </w:tcPr>
          <w:p w14:paraId="4417F476" w14:textId="1746AF8E" w:rsidR="00886012" w:rsidRPr="00055FF8" w:rsidRDefault="00E65FA0" w:rsidP="008860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5FA0">
              <w:rPr>
                <w:rFonts w:asciiTheme="majorBidi" w:hAnsiTheme="majorBidi" w:cstheme="majorBidi"/>
                <w:sz w:val="30"/>
                <w:szCs w:val="30"/>
              </w:rPr>
              <w:t>2,109</w:t>
            </w:r>
          </w:p>
        </w:tc>
        <w:tc>
          <w:tcPr>
            <w:tcW w:w="180" w:type="dxa"/>
            <w:vAlign w:val="bottom"/>
          </w:tcPr>
          <w:p w14:paraId="660A304D" w14:textId="77777777" w:rsidR="00886012" w:rsidRPr="00055FF8" w:rsidRDefault="00886012" w:rsidP="0088601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EBE738" w14:textId="66FAD942" w:rsidR="00886012" w:rsidRPr="00055FF8" w:rsidRDefault="00886012" w:rsidP="008860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1,782</w:t>
            </w:r>
          </w:p>
        </w:tc>
        <w:tc>
          <w:tcPr>
            <w:tcW w:w="180" w:type="dxa"/>
            <w:vAlign w:val="bottom"/>
          </w:tcPr>
          <w:p w14:paraId="081222BE" w14:textId="77777777" w:rsidR="00886012" w:rsidRPr="00055FF8" w:rsidRDefault="00886012" w:rsidP="0088601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CB8CDE" w14:textId="6DE441BD" w:rsidR="00886012" w:rsidRPr="00055FF8" w:rsidRDefault="00504F4C" w:rsidP="008860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04F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2,312</w:t>
            </w:r>
          </w:p>
        </w:tc>
        <w:tc>
          <w:tcPr>
            <w:tcW w:w="180" w:type="dxa"/>
            <w:vAlign w:val="bottom"/>
          </w:tcPr>
          <w:p w14:paraId="2DE8032E" w14:textId="77777777" w:rsidR="00886012" w:rsidRPr="00055FF8" w:rsidRDefault="00886012" w:rsidP="0088601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CED015" w14:textId="2D90E557" w:rsidR="00886012" w:rsidRPr="00055FF8" w:rsidRDefault="00886012" w:rsidP="008860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1,955</w:t>
            </w:r>
          </w:p>
        </w:tc>
      </w:tr>
      <w:tr w:rsidR="00886012" w:rsidRPr="00055FF8" w14:paraId="56BEC12C" w14:textId="77777777" w:rsidTr="000D308F">
        <w:trPr>
          <w:cantSplit/>
        </w:trPr>
        <w:tc>
          <w:tcPr>
            <w:tcW w:w="4230" w:type="dxa"/>
          </w:tcPr>
          <w:p w14:paraId="541B704F" w14:textId="3AFD73D3" w:rsidR="00886012" w:rsidRPr="00055FF8" w:rsidRDefault="00886012" w:rsidP="00886012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1170" w:type="dxa"/>
          </w:tcPr>
          <w:p w14:paraId="3BB06556" w14:textId="52C145F4" w:rsidR="00886012" w:rsidRPr="00055FF8" w:rsidRDefault="003D61F8" w:rsidP="008860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61F8">
              <w:rPr>
                <w:rFonts w:asciiTheme="majorBidi" w:hAnsiTheme="majorBidi" w:cstheme="majorBidi"/>
                <w:sz w:val="30"/>
                <w:szCs w:val="30"/>
              </w:rPr>
              <w:t>4,049</w:t>
            </w:r>
          </w:p>
        </w:tc>
        <w:tc>
          <w:tcPr>
            <w:tcW w:w="180" w:type="dxa"/>
            <w:vAlign w:val="bottom"/>
          </w:tcPr>
          <w:p w14:paraId="792C5786" w14:textId="77777777" w:rsidR="00886012" w:rsidRPr="00055FF8" w:rsidRDefault="00886012" w:rsidP="0088601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26B43B" w14:textId="47D40005" w:rsidR="00886012" w:rsidRPr="00055FF8" w:rsidRDefault="00886012" w:rsidP="008860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3,456</w:t>
            </w:r>
          </w:p>
        </w:tc>
        <w:tc>
          <w:tcPr>
            <w:tcW w:w="180" w:type="dxa"/>
            <w:vAlign w:val="bottom"/>
          </w:tcPr>
          <w:p w14:paraId="28DCFB59" w14:textId="77777777" w:rsidR="00886012" w:rsidRPr="00055FF8" w:rsidRDefault="00886012" w:rsidP="0088601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A35CD9" w14:textId="67607D74" w:rsidR="00886012" w:rsidRPr="00055FF8" w:rsidRDefault="003D61F8" w:rsidP="008860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61F8">
              <w:rPr>
                <w:rFonts w:asciiTheme="majorBidi" w:hAnsiTheme="majorBidi" w:cstheme="majorBidi"/>
                <w:sz w:val="30"/>
                <w:szCs w:val="30"/>
              </w:rPr>
              <w:t>4,049</w:t>
            </w:r>
          </w:p>
        </w:tc>
        <w:tc>
          <w:tcPr>
            <w:tcW w:w="180" w:type="dxa"/>
            <w:vAlign w:val="bottom"/>
          </w:tcPr>
          <w:p w14:paraId="562DD0AA" w14:textId="77777777" w:rsidR="00886012" w:rsidRPr="00055FF8" w:rsidRDefault="00886012" w:rsidP="0088601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AAEFD0" w14:textId="653774A7" w:rsidR="00886012" w:rsidRPr="00055FF8" w:rsidRDefault="00886012" w:rsidP="008860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3,456</w:t>
            </w:r>
          </w:p>
        </w:tc>
      </w:tr>
    </w:tbl>
    <w:p w14:paraId="679A8514" w14:textId="77777777" w:rsidR="00A60790" w:rsidRPr="00055FF8" w:rsidRDefault="00A60790" w:rsidP="002D7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20B7DFC5" w14:textId="507C658B" w:rsidR="00227AD4" w:rsidRPr="00055FF8" w:rsidRDefault="00A60790" w:rsidP="00227A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055FF8">
        <w:rPr>
          <w:rFonts w:asciiTheme="majorBidi" w:eastAsia="MS Mincho" w:hAnsiTheme="majorBidi" w:cstheme="majorBidi" w:hint="cs"/>
          <w:spacing w:val="-8"/>
          <w:sz w:val="30"/>
          <w:szCs w:val="30"/>
          <w:cs/>
        </w:rPr>
        <w:t xml:space="preserve">ในปี </w:t>
      </w:r>
      <w:r w:rsidR="00E43333">
        <w:rPr>
          <w:rFonts w:asciiTheme="majorBidi" w:eastAsia="MS Mincho" w:hAnsiTheme="majorBidi" w:cstheme="majorBidi"/>
          <w:spacing w:val="-8"/>
          <w:sz w:val="30"/>
          <w:szCs w:val="30"/>
        </w:rPr>
        <w:t>2568</w:t>
      </w:r>
      <w:r w:rsidR="0050478D" w:rsidRPr="00055FF8">
        <w:rPr>
          <w:rFonts w:asciiTheme="majorBidi" w:eastAsia="MS Mincho" w:hAnsiTheme="majorBidi" w:cstheme="majorBidi"/>
          <w:spacing w:val="-8"/>
          <w:sz w:val="30"/>
          <w:szCs w:val="30"/>
        </w:rPr>
        <w:t xml:space="preserve"> </w:t>
      </w:r>
      <w:r w:rsidRPr="00055FF8">
        <w:rPr>
          <w:rFonts w:asciiTheme="majorBidi" w:eastAsia="MS Mincho" w:hAnsiTheme="majorBidi" w:cstheme="majorBidi" w:hint="cs"/>
          <w:spacing w:val="-8"/>
          <w:sz w:val="30"/>
          <w:szCs w:val="30"/>
          <w:cs/>
        </w:rPr>
        <w:t xml:space="preserve">กระแสเงินสดจ่ายทั้งหมดของสัญญาเช่าของกลุ่มบริษัทและบริษัทมีจำนวน </w:t>
      </w:r>
      <w:r w:rsidR="0073503F">
        <w:rPr>
          <w:rFonts w:asciiTheme="majorBidi" w:eastAsia="MS Mincho" w:hAnsiTheme="majorBidi" w:cstheme="majorBidi"/>
          <w:spacing w:val="-8"/>
          <w:sz w:val="30"/>
          <w:szCs w:val="30"/>
        </w:rPr>
        <w:t>17.3</w:t>
      </w:r>
      <w:r w:rsidR="00C57333" w:rsidRPr="00055FF8">
        <w:rPr>
          <w:rFonts w:asciiTheme="majorBidi" w:eastAsia="MS Mincho" w:hAnsiTheme="majorBidi" w:cstheme="majorBidi"/>
          <w:spacing w:val="-8"/>
          <w:sz w:val="30"/>
          <w:szCs w:val="30"/>
        </w:rPr>
        <w:t xml:space="preserve"> </w:t>
      </w:r>
      <w:r w:rsidRPr="00055FF8">
        <w:rPr>
          <w:rFonts w:asciiTheme="majorBidi" w:eastAsia="MS Mincho" w:hAnsiTheme="majorBidi" w:cstheme="majorBidi" w:hint="cs"/>
          <w:spacing w:val="-8"/>
          <w:sz w:val="30"/>
          <w:szCs w:val="30"/>
          <w:cs/>
        </w:rPr>
        <w:t>ล้านบาท</w:t>
      </w:r>
      <w:r w:rsidR="006F4C22" w:rsidRPr="00055FF8">
        <w:rPr>
          <w:rFonts w:asciiTheme="majorBidi" w:eastAsia="MS Mincho" w:hAnsiTheme="majorBidi" w:cstheme="majorBidi" w:hint="cs"/>
          <w:spacing w:val="-8"/>
          <w:sz w:val="30"/>
          <w:szCs w:val="30"/>
          <w:cs/>
        </w:rPr>
        <w:t xml:space="preserve"> </w:t>
      </w:r>
      <w:r w:rsidRPr="00055FF8">
        <w:rPr>
          <w:rFonts w:asciiTheme="majorBidi" w:eastAsia="MS Mincho" w:hAnsiTheme="majorBidi" w:cstheme="majorBidi" w:hint="cs"/>
          <w:spacing w:val="-8"/>
          <w:sz w:val="30"/>
          <w:szCs w:val="30"/>
          <w:cs/>
        </w:rPr>
        <w:t xml:space="preserve">และ </w:t>
      </w:r>
      <w:r w:rsidR="0073503F">
        <w:rPr>
          <w:rFonts w:asciiTheme="majorBidi" w:eastAsia="MS Mincho" w:hAnsiTheme="majorBidi" w:cstheme="majorBidi"/>
          <w:spacing w:val="-8"/>
          <w:sz w:val="30"/>
          <w:szCs w:val="30"/>
        </w:rPr>
        <w:t>18</w:t>
      </w:r>
      <w:r w:rsidR="00501EB7">
        <w:rPr>
          <w:rFonts w:asciiTheme="majorBidi" w:eastAsia="MS Mincho" w:hAnsiTheme="majorBidi" w:cstheme="majorBidi"/>
          <w:spacing w:val="-8"/>
          <w:sz w:val="30"/>
          <w:szCs w:val="30"/>
        </w:rPr>
        <w:t>.7</w:t>
      </w:r>
      <w:r w:rsidR="00D461AD" w:rsidRPr="00055FF8">
        <w:rPr>
          <w:rFonts w:asciiTheme="majorBidi" w:eastAsia="MS Mincho" w:hAnsiTheme="majorBidi" w:cstheme="majorBidi"/>
          <w:spacing w:val="-8"/>
          <w:sz w:val="30"/>
          <w:szCs w:val="30"/>
        </w:rPr>
        <w:t xml:space="preserve"> </w:t>
      </w:r>
      <w:r w:rsidRPr="00055FF8">
        <w:rPr>
          <w:rFonts w:asciiTheme="majorBidi" w:eastAsia="MS Mincho" w:hAnsiTheme="majorBidi" w:cstheme="majorBidi" w:hint="cs"/>
          <w:spacing w:val="-8"/>
          <w:sz w:val="30"/>
          <w:szCs w:val="30"/>
          <w:cs/>
        </w:rPr>
        <w:t>ล้านบาท</w:t>
      </w:r>
      <w:r w:rsidRPr="00055FF8">
        <w:rPr>
          <w:rFonts w:asciiTheme="majorBidi" w:eastAsia="MS Mincho" w:hAnsiTheme="majorBidi" w:cstheme="majorBidi" w:hint="cs"/>
          <w:sz w:val="30"/>
          <w:szCs w:val="30"/>
          <w:cs/>
        </w:rPr>
        <w:t xml:space="preserve"> ตามลำดับ </w:t>
      </w:r>
      <w:r w:rsidRPr="00055FF8">
        <w:rPr>
          <w:rFonts w:asciiTheme="majorBidi" w:eastAsia="MS Mincho" w:hAnsiTheme="majorBidi" w:cstheme="majorBidi"/>
          <w:i/>
          <w:iCs/>
          <w:sz w:val="30"/>
          <w:szCs w:val="30"/>
        </w:rPr>
        <w:t>(</w:t>
      </w:r>
      <w:r w:rsidR="00E43333">
        <w:rPr>
          <w:rFonts w:asciiTheme="majorBidi" w:eastAsia="MS Mincho" w:hAnsiTheme="majorBidi" w:cstheme="majorBidi"/>
          <w:i/>
          <w:iCs/>
          <w:sz w:val="30"/>
          <w:szCs w:val="30"/>
        </w:rPr>
        <w:t>2567</w:t>
      </w:r>
      <w:r w:rsidRPr="00055FF8">
        <w:rPr>
          <w:rFonts w:asciiTheme="majorBidi" w:eastAsia="MS Mincho" w:hAnsiTheme="majorBidi" w:cstheme="majorBidi"/>
          <w:i/>
          <w:iCs/>
          <w:sz w:val="30"/>
          <w:szCs w:val="30"/>
        </w:rPr>
        <w:t xml:space="preserve">: </w:t>
      </w:r>
      <w:r w:rsidR="006033CE">
        <w:rPr>
          <w:rFonts w:asciiTheme="majorBidi" w:eastAsia="MS Mincho" w:hAnsiTheme="majorBidi" w:cstheme="majorBidi"/>
          <w:i/>
          <w:iCs/>
          <w:spacing w:val="-8"/>
          <w:sz w:val="30"/>
          <w:szCs w:val="30"/>
        </w:rPr>
        <w:t>2</w:t>
      </w:r>
      <w:r w:rsidR="00886012">
        <w:rPr>
          <w:rFonts w:asciiTheme="majorBidi" w:eastAsia="MS Mincho" w:hAnsiTheme="majorBidi" w:cstheme="majorBidi"/>
          <w:i/>
          <w:iCs/>
          <w:spacing w:val="-8"/>
          <w:sz w:val="30"/>
          <w:szCs w:val="30"/>
        </w:rPr>
        <w:t>3.0</w:t>
      </w:r>
      <w:r w:rsidR="00FB0BD8" w:rsidRPr="00055FF8">
        <w:rPr>
          <w:rFonts w:asciiTheme="majorBidi" w:eastAsia="MS Mincho" w:hAnsiTheme="majorBidi" w:cstheme="majorBidi" w:hint="cs"/>
          <w:i/>
          <w:iCs/>
          <w:spacing w:val="-8"/>
          <w:sz w:val="30"/>
          <w:szCs w:val="30"/>
          <w:cs/>
        </w:rPr>
        <w:t xml:space="preserve"> ล้านบาท และ </w:t>
      </w:r>
      <w:r w:rsidR="0050478D" w:rsidRPr="00055FF8">
        <w:rPr>
          <w:rFonts w:asciiTheme="majorBidi" w:eastAsia="MS Mincho" w:hAnsiTheme="majorBidi" w:cstheme="majorBidi"/>
          <w:i/>
          <w:iCs/>
          <w:spacing w:val="-8"/>
          <w:sz w:val="30"/>
          <w:szCs w:val="30"/>
        </w:rPr>
        <w:t>2</w:t>
      </w:r>
      <w:r w:rsidR="00886012">
        <w:rPr>
          <w:rFonts w:asciiTheme="majorBidi" w:eastAsia="MS Mincho" w:hAnsiTheme="majorBidi" w:cstheme="majorBidi"/>
          <w:i/>
          <w:iCs/>
          <w:spacing w:val="-8"/>
          <w:sz w:val="30"/>
          <w:szCs w:val="30"/>
        </w:rPr>
        <w:t>5.2</w:t>
      </w:r>
      <w:r w:rsidR="00FB0BD8" w:rsidRPr="00055FF8">
        <w:rPr>
          <w:rFonts w:asciiTheme="majorBidi" w:eastAsia="MS Mincho" w:hAnsiTheme="majorBidi" w:cstheme="majorBidi" w:hint="cs"/>
          <w:i/>
          <w:iCs/>
          <w:spacing w:val="-8"/>
          <w:sz w:val="30"/>
          <w:szCs w:val="30"/>
          <w:cs/>
        </w:rPr>
        <w:t xml:space="preserve"> ล้านบาท</w:t>
      </w:r>
      <w:r w:rsidR="00FB0BD8" w:rsidRPr="00055FF8">
        <w:rPr>
          <w:rFonts w:asciiTheme="majorBidi" w:eastAsia="MS Mincho" w:hAnsiTheme="majorBidi" w:cstheme="majorBidi" w:hint="cs"/>
          <w:i/>
          <w:iCs/>
          <w:sz w:val="30"/>
          <w:szCs w:val="30"/>
          <w:cs/>
        </w:rPr>
        <w:t xml:space="preserve"> </w:t>
      </w:r>
      <w:r w:rsidRPr="00055FF8">
        <w:rPr>
          <w:rFonts w:asciiTheme="majorBidi" w:eastAsia="MS Mincho" w:hAnsiTheme="majorBidi" w:cstheme="majorBidi" w:hint="cs"/>
          <w:i/>
          <w:iCs/>
          <w:sz w:val="30"/>
          <w:szCs w:val="30"/>
          <w:cs/>
        </w:rPr>
        <w:t>ตามลำดับ</w:t>
      </w:r>
      <w:r w:rsidRPr="00055FF8">
        <w:rPr>
          <w:rFonts w:asciiTheme="majorBidi" w:eastAsia="MS Mincho" w:hAnsiTheme="majorBidi" w:cstheme="majorBidi"/>
          <w:i/>
          <w:iCs/>
          <w:sz w:val="30"/>
          <w:szCs w:val="30"/>
        </w:rPr>
        <w:t>)</w:t>
      </w:r>
    </w:p>
    <w:p w14:paraId="130C736F" w14:textId="77777777" w:rsidR="00227AD4" w:rsidRPr="00055FF8" w:rsidRDefault="00227AD4" w:rsidP="00227A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7A475F0C" w14:textId="491057FD" w:rsidR="003410FC" w:rsidRPr="00055FF8" w:rsidRDefault="003410FC" w:rsidP="00220165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055FF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5114D0EB" w14:textId="77777777" w:rsidR="007B5C23" w:rsidRPr="00055FF8" w:rsidRDefault="007B5C23" w:rsidP="007B5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autoSpaceDE w:val="0"/>
        <w:autoSpaceDN w:val="0"/>
        <w:spacing w:line="240" w:lineRule="auto"/>
        <w:outlineLvl w:val="0"/>
        <w:rPr>
          <w:rFonts w:ascii="Angsana New" w:hAnsi="Angsana New" w:cstheme="minorBidi"/>
          <w:b/>
          <w:bCs/>
          <w:sz w:val="30"/>
          <w:szCs w:val="30"/>
          <w:lang w:val="th-TH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080"/>
        <w:gridCol w:w="270"/>
        <w:gridCol w:w="990"/>
        <w:gridCol w:w="270"/>
        <w:gridCol w:w="1078"/>
        <w:gridCol w:w="236"/>
        <w:gridCol w:w="1017"/>
        <w:gridCol w:w="236"/>
        <w:gridCol w:w="1026"/>
        <w:gridCol w:w="236"/>
        <w:gridCol w:w="1031"/>
      </w:tblGrid>
      <w:tr w:rsidR="00476C24" w:rsidRPr="00055FF8" w14:paraId="289B7B08" w14:textId="77777777" w:rsidTr="00086FA4">
        <w:trPr>
          <w:tblHeader/>
        </w:trPr>
        <w:tc>
          <w:tcPr>
            <w:tcW w:w="1980" w:type="dxa"/>
          </w:tcPr>
          <w:p w14:paraId="1B2E594A" w14:textId="7521F3CD" w:rsidR="00476C24" w:rsidRPr="00055FF8" w:rsidRDefault="00476C24" w:rsidP="00C52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70" w:type="dxa"/>
            <w:gridSpan w:val="11"/>
          </w:tcPr>
          <w:p w14:paraId="705283E9" w14:textId="25F0B5D4" w:rsidR="00476C24" w:rsidRPr="00055FF8" w:rsidRDefault="00476C24" w:rsidP="00C52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76C24" w:rsidRPr="00055FF8" w14:paraId="12BEC2D5" w14:textId="77777777" w:rsidTr="00086FA4">
        <w:trPr>
          <w:tblHeader/>
        </w:trPr>
        <w:tc>
          <w:tcPr>
            <w:tcW w:w="1980" w:type="dxa"/>
          </w:tcPr>
          <w:p w14:paraId="6FCB9F45" w14:textId="77777777" w:rsidR="00476C24" w:rsidRPr="00055FF8" w:rsidRDefault="00476C24" w:rsidP="00C52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88" w:type="dxa"/>
            <w:gridSpan w:val="5"/>
          </w:tcPr>
          <w:p w14:paraId="2462CA8A" w14:textId="59ECCEEF" w:rsidR="00476C24" w:rsidRPr="00055FF8" w:rsidRDefault="00E43333" w:rsidP="00C52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7D00D118" w14:textId="77777777" w:rsidR="00476C24" w:rsidRPr="00055FF8" w:rsidRDefault="00476C24" w:rsidP="00C52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46" w:type="dxa"/>
            <w:gridSpan w:val="5"/>
          </w:tcPr>
          <w:p w14:paraId="23627211" w14:textId="232C84A8" w:rsidR="00476C24" w:rsidRPr="00055FF8" w:rsidRDefault="00E43333" w:rsidP="00C52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51B00" w:rsidRPr="00055FF8" w14:paraId="54573B11" w14:textId="77777777" w:rsidTr="00086FA4">
        <w:trPr>
          <w:tblHeader/>
        </w:trPr>
        <w:tc>
          <w:tcPr>
            <w:tcW w:w="1980" w:type="dxa"/>
          </w:tcPr>
          <w:p w14:paraId="3B4511E3" w14:textId="20D427D8" w:rsidR="00476C24" w:rsidRPr="00055FF8" w:rsidRDefault="00476C24" w:rsidP="00C52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3F47FE" w14:textId="77777777" w:rsidR="00476C24" w:rsidRPr="00055FF8" w:rsidRDefault="00476C24" w:rsidP="00C52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07B9AD06" w14:textId="77777777" w:rsidR="00476C24" w:rsidRPr="00055FF8" w:rsidRDefault="00476C24" w:rsidP="00C52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92F792C" w14:textId="77777777" w:rsidR="00476C24" w:rsidRPr="00055FF8" w:rsidRDefault="00476C24" w:rsidP="00C52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2D487D74" w14:textId="77777777" w:rsidR="00476C24" w:rsidRPr="00055FF8" w:rsidRDefault="00476C24" w:rsidP="00C52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51019758" w14:textId="77777777" w:rsidR="00476C24" w:rsidRPr="00055FF8" w:rsidRDefault="00476C24" w:rsidP="00C52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4517DA65" w14:textId="77777777" w:rsidR="00476C24" w:rsidRPr="00055FF8" w:rsidRDefault="00476C24" w:rsidP="00C52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3F221CD9" w14:textId="77777777" w:rsidR="00476C24" w:rsidRPr="00055FF8" w:rsidRDefault="00476C24" w:rsidP="00C52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1AB9879A" w14:textId="77777777" w:rsidR="00476C24" w:rsidRPr="00055FF8" w:rsidRDefault="00476C24" w:rsidP="00C52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5A93DF75" w14:textId="77777777" w:rsidR="00476C24" w:rsidRPr="00055FF8" w:rsidRDefault="00476C24" w:rsidP="00C52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75F07467" w14:textId="77777777" w:rsidR="00476C24" w:rsidRPr="00055FF8" w:rsidRDefault="00476C24" w:rsidP="00C52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vAlign w:val="bottom"/>
          </w:tcPr>
          <w:p w14:paraId="24AE78A6" w14:textId="77777777" w:rsidR="00476C24" w:rsidRPr="00055FF8" w:rsidRDefault="00476C24" w:rsidP="00C52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476C24" w:rsidRPr="00055FF8" w14:paraId="73482440" w14:textId="77777777" w:rsidTr="00086FA4">
        <w:trPr>
          <w:tblHeader/>
        </w:trPr>
        <w:tc>
          <w:tcPr>
            <w:tcW w:w="1980" w:type="dxa"/>
          </w:tcPr>
          <w:p w14:paraId="3181CEF2" w14:textId="77777777" w:rsidR="00476C24" w:rsidRPr="00055FF8" w:rsidRDefault="00476C24" w:rsidP="00C52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70" w:type="dxa"/>
            <w:gridSpan w:val="11"/>
            <w:vAlign w:val="bottom"/>
          </w:tcPr>
          <w:p w14:paraId="2CBD3FDF" w14:textId="60D28C4C" w:rsidR="00476C24" w:rsidRPr="00055FF8" w:rsidRDefault="00476C24" w:rsidP="00C52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731E5C" w:rsidRPr="00055FF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86012" w:rsidRPr="00055FF8" w14:paraId="2CC84D54" w14:textId="77777777" w:rsidTr="00086FA4">
        <w:tc>
          <w:tcPr>
            <w:tcW w:w="1980" w:type="dxa"/>
          </w:tcPr>
          <w:p w14:paraId="4D54EF5F" w14:textId="77777777" w:rsidR="00886012" w:rsidRPr="00055FF8" w:rsidRDefault="00886012" w:rsidP="0088601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73" w:right="-22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</w:t>
            </w:r>
          </w:p>
          <w:p w14:paraId="418ADE96" w14:textId="6898AE0A" w:rsidR="00886012" w:rsidRPr="00055FF8" w:rsidRDefault="00886012" w:rsidP="0088601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73" w:right="-22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055FF8">
              <w:rPr>
                <w:rFonts w:asciiTheme="majorBidi" w:hAnsiTheme="majorBidi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080" w:type="dxa"/>
            <w:vAlign w:val="bottom"/>
          </w:tcPr>
          <w:p w14:paraId="5588C734" w14:textId="336A0E3E" w:rsidR="00886012" w:rsidRPr="00055FF8" w:rsidRDefault="000E3605" w:rsidP="00886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1,594,657</w:t>
            </w:r>
          </w:p>
        </w:tc>
        <w:tc>
          <w:tcPr>
            <w:tcW w:w="270" w:type="dxa"/>
            <w:vAlign w:val="bottom"/>
          </w:tcPr>
          <w:p w14:paraId="7B4EED2E" w14:textId="77777777" w:rsidR="00886012" w:rsidRPr="00055FF8" w:rsidRDefault="00886012" w:rsidP="00886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DEDEF01" w14:textId="4357BB40" w:rsidR="00886012" w:rsidRPr="00055FF8" w:rsidRDefault="00762916" w:rsidP="00886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BF6C56A" w14:textId="77777777" w:rsidR="00886012" w:rsidRPr="00055FF8" w:rsidRDefault="00886012" w:rsidP="00886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55005B5C" w14:textId="0F75B4F2" w:rsidR="00886012" w:rsidRPr="00055FF8" w:rsidRDefault="00DE056C" w:rsidP="00886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1,594,657</w:t>
            </w:r>
          </w:p>
        </w:tc>
        <w:tc>
          <w:tcPr>
            <w:tcW w:w="236" w:type="dxa"/>
            <w:vAlign w:val="bottom"/>
          </w:tcPr>
          <w:p w14:paraId="09BDA8D3" w14:textId="77777777" w:rsidR="00886012" w:rsidRPr="00055FF8" w:rsidRDefault="00886012" w:rsidP="00886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4C02564E" w14:textId="72062C09" w:rsidR="00886012" w:rsidRPr="00055FF8" w:rsidRDefault="00886012" w:rsidP="00886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1,071,869</w:t>
            </w:r>
          </w:p>
        </w:tc>
        <w:tc>
          <w:tcPr>
            <w:tcW w:w="236" w:type="dxa"/>
            <w:vAlign w:val="bottom"/>
          </w:tcPr>
          <w:p w14:paraId="10B5DC42" w14:textId="77777777" w:rsidR="00886012" w:rsidRPr="00055FF8" w:rsidRDefault="00886012" w:rsidP="00886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2BCF955D" w14:textId="77B22DCA" w:rsidR="00886012" w:rsidRPr="00055FF8" w:rsidRDefault="00886012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81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5A1CBE7" w14:textId="77777777" w:rsidR="00886012" w:rsidRPr="00055FF8" w:rsidRDefault="00886012" w:rsidP="00886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vAlign w:val="bottom"/>
          </w:tcPr>
          <w:p w14:paraId="3B1842D2" w14:textId="7F48F176" w:rsidR="00886012" w:rsidRPr="00055FF8" w:rsidRDefault="00886012" w:rsidP="00886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1,071,869</w:t>
            </w:r>
          </w:p>
        </w:tc>
      </w:tr>
      <w:tr w:rsidR="00886012" w:rsidRPr="00055FF8" w14:paraId="2BBB7E6D" w14:textId="77777777" w:rsidTr="00086FA4">
        <w:tc>
          <w:tcPr>
            <w:tcW w:w="1980" w:type="dxa"/>
          </w:tcPr>
          <w:p w14:paraId="2B92B4BC" w14:textId="77777777" w:rsidR="00886012" w:rsidRPr="00055FF8" w:rsidRDefault="00886012" w:rsidP="00886012">
            <w:pPr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5F5B449F" w14:textId="68AD7A85" w:rsidR="00886012" w:rsidRPr="00055FF8" w:rsidRDefault="00762916" w:rsidP="00886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2916">
              <w:rPr>
                <w:rFonts w:asciiTheme="majorBidi" w:hAnsiTheme="majorBidi" w:cstheme="majorBidi"/>
                <w:sz w:val="30"/>
                <w:szCs w:val="30"/>
              </w:rPr>
              <w:t>3,94</w:t>
            </w:r>
            <w:r w:rsidR="00CE7BC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4B6466C5" w14:textId="77777777" w:rsidR="00886012" w:rsidRPr="00055FF8" w:rsidRDefault="00886012" w:rsidP="00886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5C779B1" w14:textId="180E0E1E" w:rsidR="00886012" w:rsidRPr="00055FF8" w:rsidRDefault="00762916" w:rsidP="00886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916">
              <w:rPr>
                <w:rFonts w:asciiTheme="majorBidi" w:hAnsiTheme="majorBidi" w:cstheme="majorBidi"/>
                <w:sz w:val="30"/>
                <w:szCs w:val="30"/>
              </w:rPr>
              <w:t>39,560</w:t>
            </w:r>
          </w:p>
        </w:tc>
        <w:tc>
          <w:tcPr>
            <w:tcW w:w="270" w:type="dxa"/>
            <w:vAlign w:val="bottom"/>
          </w:tcPr>
          <w:p w14:paraId="30946B3F" w14:textId="77777777" w:rsidR="00886012" w:rsidRPr="00055FF8" w:rsidRDefault="00886012" w:rsidP="00886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48E31199" w14:textId="0EA5C0E4" w:rsidR="00886012" w:rsidRPr="00055FF8" w:rsidRDefault="00325C33" w:rsidP="00886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5C33">
              <w:rPr>
                <w:rFonts w:asciiTheme="majorBidi" w:hAnsiTheme="majorBidi" w:cstheme="majorBidi"/>
                <w:sz w:val="30"/>
                <w:szCs w:val="30"/>
              </w:rPr>
              <w:t>43,50</w:t>
            </w:r>
            <w:r w:rsidR="00CE7BC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bottom"/>
          </w:tcPr>
          <w:p w14:paraId="4A26FFE3" w14:textId="77777777" w:rsidR="00886012" w:rsidRPr="00055FF8" w:rsidRDefault="00886012" w:rsidP="00886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5533711E" w14:textId="19A6CFA4" w:rsidR="00886012" w:rsidRPr="00055FF8" w:rsidRDefault="00886012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81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4,232</w:t>
            </w:r>
          </w:p>
        </w:tc>
        <w:tc>
          <w:tcPr>
            <w:tcW w:w="236" w:type="dxa"/>
            <w:vAlign w:val="bottom"/>
          </w:tcPr>
          <w:p w14:paraId="31877AF2" w14:textId="77777777" w:rsidR="00886012" w:rsidRPr="00055FF8" w:rsidRDefault="00886012" w:rsidP="00886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358450BC" w14:textId="3C7656AE" w:rsidR="00886012" w:rsidRPr="00055FF8" w:rsidRDefault="00886012" w:rsidP="00886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763</w:t>
            </w:r>
          </w:p>
        </w:tc>
        <w:tc>
          <w:tcPr>
            <w:tcW w:w="236" w:type="dxa"/>
            <w:vAlign w:val="bottom"/>
          </w:tcPr>
          <w:p w14:paraId="301A0654" w14:textId="77777777" w:rsidR="00886012" w:rsidRPr="00055FF8" w:rsidRDefault="00886012" w:rsidP="00886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vAlign w:val="bottom"/>
          </w:tcPr>
          <w:p w14:paraId="717189AC" w14:textId="3F6F4767" w:rsidR="00886012" w:rsidRPr="00055FF8" w:rsidRDefault="00886012" w:rsidP="00886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47,995</w:t>
            </w:r>
          </w:p>
        </w:tc>
      </w:tr>
      <w:tr w:rsidR="00886012" w:rsidRPr="00055FF8" w14:paraId="2DE24E2A" w14:textId="77777777" w:rsidTr="00086FA4">
        <w:tc>
          <w:tcPr>
            <w:tcW w:w="1980" w:type="dxa"/>
          </w:tcPr>
          <w:p w14:paraId="3E09A24A" w14:textId="77777777" w:rsidR="00886012" w:rsidRPr="00055FF8" w:rsidRDefault="00886012" w:rsidP="00886012">
            <w:pPr>
              <w:pStyle w:val="ListParagraph"/>
              <w:ind w:left="73" w:right="-22" w:hanging="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</w:t>
            </w:r>
          </w:p>
          <w:p w14:paraId="05D9EB4E" w14:textId="1008D7D5" w:rsidR="00886012" w:rsidRPr="00055FF8" w:rsidRDefault="00886012" w:rsidP="00886012">
            <w:pPr>
              <w:pStyle w:val="ListParagraph"/>
              <w:ind w:left="73" w:right="-22" w:hanging="8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8C772D" w14:textId="20A117C9" w:rsidR="00886012" w:rsidRPr="00055FF8" w:rsidRDefault="00762916" w:rsidP="00886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1,598,60</w:t>
            </w:r>
            <w:r w:rsidR="00CE7B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4DC4E731" w14:textId="77777777" w:rsidR="00886012" w:rsidRPr="00055FF8" w:rsidRDefault="00886012" w:rsidP="00886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E62795" w14:textId="2D8C42F7" w:rsidR="00886012" w:rsidRPr="00055FF8" w:rsidRDefault="00DE056C" w:rsidP="00886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39,560</w:t>
            </w:r>
          </w:p>
        </w:tc>
        <w:tc>
          <w:tcPr>
            <w:tcW w:w="270" w:type="dxa"/>
            <w:vAlign w:val="bottom"/>
          </w:tcPr>
          <w:p w14:paraId="39893E5E" w14:textId="77777777" w:rsidR="00886012" w:rsidRPr="00055FF8" w:rsidRDefault="00886012" w:rsidP="00886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2A81AD" w14:textId="11F9455A" w:rsidR="00886012" w:rsidRPr="00055FF8" w:rsidRDefault="006503E0" w:rsidP="00886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1,638,16</w:t>
            </w:r>
            <w:r w:rsidR="00CE7B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bottom"/>
          </w:tcPr>
          <w:p w14:paraId="36BDA868" w14:textId="77777777" w:rsidR="00886012" w:rsidRPr="00055FF8" w:rsidRDefault="00886012" w:rsidP="00886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F28077" w14:textId="17D18492" w:rsidR="00886012" w:rsidRPr="00055FF8" w:rsidRDefault="00886012" w:rsidP="00886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</w:t>
            </w:r>
          </w:p>
        </w:tc>
        <w:tc>
          <w:tcPr>
            <w:tcW w:w="236" w:type="dxa"/>
            <w:vAlign w:val="bottom"/>
          </w:tcPr>
          <w:p w14:paraId="0637112D" w14:textId="77777777" w:rsidR="00886012" w:rsidRPr="00055FF8" w:rsidRDefault="00886012" w:rsidP="00886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9AAAD1" w14:textId="795D41F0" w:rsidR="00886012" w:rsidRPr="00055FF8" w:rsidRDefault="00886012" w:rsidP="00886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2B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</w:t>
            </w:r>
          </w:p>
        </w:tc>
        <w:tc>
          <w:tcPr>
            <w:tcW w:w="236" w:type="dxa"/>
            <w:vAlign w:val="bottom"/>
          </w:tcPr>
          <w:p w14:paraId="0D97C1A3" w14:textId="77777777" w:rsidR="00886012" w:rsidRPr="00055FF8" w:rsidRDefault="00886012" w:rsidP="00886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EC360D" w14:textId="60DEC801" w:rsidR="00886012" w:rsidRPr="00055FF8" w:rsidRDefault="00886012" w:rsidP="00886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1,119,864</w:t>
            </w:r>
          </w:p>
        </w:tc>
      </w:tr>
    </w:tbl>
    <w:p w14:paraId="5BF24F40" w14:textId="48D85C3F" w:rsidR="003410FC" w:rsidRPr="00055FF8" w:rsidRDefault="003410FC" w:rsidP="003410FC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630"/>
        </w:tabs>
        <w:jc w:val="thaiDistribute"/>
        <w:rPr>
          <w:rFonts w:asciiTheme="majorBidi" w:hAnsiTheme="majorBidi" w:cstheme="minorBidi"/>
          <w:b/>
          <w:bCs/>
          <w:sz w:val="30"/>
          <w:szCs w:val="30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080"/>
        <w:gridCol w:w="270"/>
        <w:gridCol w:w="990"/>
        <w:gridCol w:w="360"/>
        <w:gridCol w:w="1078"/>
        <w:gridCol w:w="243"/>
        <w:gridCol w:w="1017"/>
        <w:gridCol w:w="236"/>
        <w:gridCol w:w="1026"/>
        <w:gridCol w:w="236"/>
        <w:gridCol w:w="1024"/>
      </w:tblGrid>
      <w:tr w:rsidR="00B81763" w:rsidRPr="00055FF8" w14:paraId="26ACD52E" w14:textId="77777777" w:rsidTr="00402410">
        <w:trPr>
          <w:tblHeader/>
        </w:trPr>
        <w:tc>
          <w:tcPr>
            <w:tcW w:w="1890" w:type="dxa"/>
          </w:tcPr>
          <w:p w14:paraId="554015C4" w14:textId="77777777" w:rsidR="00B81763" w:rsidRPr="00055FF8" w:rsidRDefault="00B81763" w:rsidP="00390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60" w:type="dxa"/>
            <w:gridSpan w:val="11"/>
          </w:tcPr>
          <w:p w14:paraId="168FD360" w14:textId="6CA8DC0E" w:rsidR="00B81763" w:rsidRPr="00055FF8" w:rsidRDefault="006A4D7B" w:rsidP="00390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1763" w:rsidRPr="00055FF8" w14:paraId="028875A7" w14:textId="77777777" w:rsidTr="00402410">
        <w:trPr>
          <w:tblHeader/>
        </w:trPr>
        <w:tc>
          <w:tcPr>
            <w:tcW w:w="1890" w:type="dxa"/>
          </w:tcPr>
          <w:p w14:paraId="4F7B0E3E" w14:textId="77777777" w:rsidR="00B81763" w:rsidRPr="00055FF8" w:rsidRDefault="00B81763" w:rsidP="00390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78" w:type="dxa"/>
            <w:gridSpan w:val="5"/>
          </w:tcPr>
          <w:p w14:paraId="3EDE33C5" w14:textId="59EDBF12" w:rsidR="00B81763" w:rsidRPr="00055FF8" w:rsidRDefault="00E43333" w:rsidP="00390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3" w:type="dxa"/>
          </w:tcPr>
          <w:p w14:paraId="6D74DED6" w14:textId="77777777" w:rsidR="00B81763" w:rsidRPr="00055FF8" w:rsidRDefault="00B81763" w:rsidP="00390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39" w:type="dxa"/>
            <w:gridSpan w:val="5"/>
          </w:tcPr>
          <w:p w14:paraId="3795A284" w14:textId="13BA5527" w:rsidR="00B81763" w:rsidRPr="00055FF8" w:rsidRDefault="00E43333" w:rsidP="00390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B81763" w:rsidRPr="00055FF8" w14:paraId="7E2A5460" w14:textId="77777777" w:rsidTr="00402410">
        <w:trPr>
          <w:tblHeader/>
        </w:trPr>
        <w:tc>
          <w:tcPr>
            <w:tcW w:w="1890" w:type="dxa"/>
          </w:tcPr>
          <w:p w14:paraId="48163706" w14:textId="77777777" w:rsidR="00B81763" w:rsidRPr="00055FF8" w:rsidRDefault="00B81763" w:rsidP="00390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49B33B" w14:textId="77777777" w:rsidR="00B81763" w:rsidRPr="00055FF8" w:rsidRDefault="00B81763" w:rsidP="00390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016DA4F2" w14:textId="77777777" w:rsidR="00B81763" w:rsidRPr="00055FF8" w:rsidRDefault="00B81763" w:rsidP="00390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5D8877" w14:textId="77777777" w:rsidR="00B81763" w:rsidRPr="00055FF8" w:rsidRDefault="00B81763" w:rsidP="00390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360" w:type="dxa"/>
            <w:vAlign w:val="bottom"/>
          </w:tcPr>
          <w:p w14:paraId="2D49320C" w14:textId="77777777" w:rsidR="00B81763" w:rsidRPr="00055FF8" w:rsidRDefault="00B81763" w:rsidP="00390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6C11BC1E" w14:textId="77777777" w:rsidR="00B81763" w:rsidRPr="00055FF8" w:rsidRDefault="00B81763" w:rsidP="00390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43" w:type="dxa"/>
            <w:vAlign w:val="center"/>
          </w:tcPr>
          <w:p w14:paraId="7F6AA8DB" w14:textId="77777777" w:rsidR="00B81763" w:rsidRPr="00055FF8" w:rsidRDefault="00B81763" w:rsidP="00390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39DCD15F" w14:textId="77777777" w:rsidR="00B81763" w:rsidRPr="00055FF8" w:rsidRDefault="00B81763" w:rsidP="00390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6758EE12" w14:textId="77777777" w:rsidR="00B81763" w:rsidRPr="00055FF8" w:rsidRDefault="00B81763" w:rsidP="00390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59B20A18" w14:textId="77777777" w:rsidR="00B81763" w:rsidRPr="00055FF8" w:rsidRDefault="00B81763" w:rsidP="00390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1E3A2798" w14:textId="77777777" w:rsidR="00B81763" w:rsidRPr="00055FF8" w:rsidRDefault="00B81763" w:rsidP="00390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80DA2C6" w14:textId="77777777" w:rsidR="00B81763" w:rsidRPr="00055FF8" w:rsidRDefault="00B81763" w:rsidP="00390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B81763" w:rsidRPr="00055FF8" w14:paraId="1DE8235F" w14:textId="77777777" w:rsidTr="00402410">
        <w:trPr>
          <w:tblHeader/>
        </w:trPr>
        <w:tc>
          <w:tcPr>
            <w:tcW w:w="1890" w:type="dxa"/>
          </w:tcPr>
          <w:p w14:paraId="38F3EDE6" w14:textId="77777777" w:rsidR="00B81763" w:rsidRPr="00055FF8" w:rsidRDefault="00B81763" w:rsidP="00390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60" w:type="dxa"/>
            <w:gridSpan w:val="11"/>
            <w:vAlign w:val="bottom"/>
          </w:tcPr>
          <w:p w14:paraId="00FA5053" w14:textId="6B676269" w:rsidR="00B81763" w:rsidRPr="00055FF8" w:rsidRDefault="00B81763" w:rsidP="00390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C33917" w:rsidRPr="00055FF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86012" w:rsidRPr="00055FF8" w14:paraId="4B5779C9" w14:textId="77777777" w:rsidTr="00402410">
        <w:tc>
          <w:tcPr>
            <w:tcW w:w="1890" w:type="dxa"/>
          </w:tcPr>
          <w:p w14:paraId="222C4518" w14:textId="77777777" w:rsidR="00886012" w:rsidRPr="00055FF8" w:rsidRDefault="00886012" w:rsidP="0088601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73" w:right="-22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</w:t>
            </w:r>
          </w:p>
          <w:p w14:paraId="6DA1B539" w14:textId="619BAA1A" w:rsidR="00886012" w:rsidRPr="00055FF8" w:rsidRDefault="00886012" w:rsidP="0088601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73" w:right="-22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055FF8">
              <w:rPr>
                <w:rFonts w:asciiTheme="majorBidi" w:hAnsiTheme="majorBidi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080" w:type="dxa"/>
            <w:vAlign w:val="bottom"/>
          </w:tcPr>
          <w:p w14:paraId="6FB23C82" w14:textId="7868E02E" w:rsidR="00886012" w:rsidRPr="00055FF8" w:rsidRDefault="00FE099C" w:rsidP="00886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1,594,657</w:t>
            </w:r>
          </w:p>
        </w:tc>
        <w:tc>
          <w:tcPr>
            <w:tcW w:w="270" w:type="dxa"/>
            <w:vAlign w:val="bottom"/>
          </w:tcPr>
          <w:p w14:paraId="23C845EF" w14:textId="77777777" w:rsidR="00886012" w:rsidRPr="00055FF8" w:rsidRDefault="00886012" w:rsidP="00886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52F9B4B" w14:textId="6A6D2A29" w:rsidR="00886012" w:rsidRPr="00055FF8" w:rsidRDefault="00FE099C" w:rsidP="00886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  <w:vAlign w:val="bottom"/>
          </w:tcPr>
          <w:p w14:paraId="1E65724D" w14:textId="77777777" w:rsidR="00886012" w:rsidRPr="00055FF8" w:rsidRDefault="00886012" w:rsidP="00886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34DEB696" w14:textId="78F764FF" w:rsidR="00886012" w:rsidRPr="00055FF8" w:rsidRDefault="00FE099C" w:rsidP="00886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1,594,657</w:t>
            </w:r>
          </w:p>
        </w:tc>
        <w:tc>
          <w:tcPr>
            <w:tcW w:w="243" w:type="dxa"/>
            <w:vAlign w:val="bottom"/>
          </w:tcPr>
          <w:p w14:paraId="5F0F5E53" w14:textId="77777777" w:rsidR="00886012" w:rsidRPr="00055FF8" w:rsidRDefault="00886012" w:rsidP="00886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6BA27B14" w14:textId="7400B9D7" w:rsidR="00886012" w:rsidRPr="00055FF8" w:rsidRDefault="00886012" w:rsidP="00886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1,071,869</w:t>
            </w:r>
          </w:p>
        </w:tc>
        <w:tc>
          <w:tcPr>
            <w:tcW w:w="236" w:type="dxa"/>
            <w:vAlign w:val="bottom"/>
          </w:tcPr>
          <w:p w14:paraId="5358A1CE" w14:textId="77777777" w:rsidR="00886012" w:rsidRPr="00055FF8" w:rsidRDefault="00886012" w:rsidP="00886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0A443946" w14:textId="51A0C80A" w:rsidR="00886012" w:rsidRPr="00055FF8" w:rsidRDefault="00886012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81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655F94F" w14:textId="77777777" w:rsidR="00886012" w:rsidRPr="00055FF8" w:rsidRDefault="00886012" w:rsidP="00886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B4A4575" w14:textId="140E6985" w:rsidR="00886012" w:rsidRPr="00055FF8" w:rsidRDefault="00886012" w:rsidP="00886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1,071,869</w:t>
            </w:r>
          </w:p>
        </w:tc>
      </w:tr>
      <w:tr w:rsidR="00886012" w:rsidRPr="00055FF8" w14:paraId="7B02434F" w14:textId="77777777" w:rsidTr="00402410">
        <w:tc>
          <w:tcPr>
            <w:tcW w:w="1890" w:type="dxa"/>
          </w:tcPr>
          <w:p w14:paraId="52A9CF87" w14:textId="77777777" w:rsidR="00886012" w:rsidRPr="00055FF8" w:rsidRDefault="00886012" w:rsidP="00886012">
            <w:pPr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578B5C43" w14:textId="50303A1D" w:rsidR="00886012" w:rsidRPr="00055FF8" w:rsidRDefault="00821DD8" w:rsidP="00886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2,544</w:t>
            </w:r>
          </w:p>
        </w:tc>
        <w:tc>
          <w:tcPr>
            <w:tcW w:w="270" w:type="dxa"/>
            <w:vAlign w:val="bottom"/>
          </w:tcPr>
          <w:p w14:paraId="185F5799" w14:textId="77777777" w:rsidR="00886012" w:rsidRPr="00055FF8" w:rsidRDefault="00886012" w:rsidP="00886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CB05995" w14:textId="5D661223" w:rsidR="00886012" w:rsidRPr="00055FF8" w:rsidRDefault="00821DD8" w:rsidP="00886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1DD8">
              <w:rPr>
                <w:rFonts w:asciiTheme="majorBidi" w:hAnsiTheme="majorBidi" w:cstheme="majorBidi"/>
                <w:sz w:val="30"/>
                <w:szCs w:val="30"/>
              </w:rPr>
              <w:t>43,680</w:t>
            </w:r>
          </w:p>
        </w:tc>
        <w:tc>
          <w:tcPr>
            <w:tcW w:w="360" w:type="dxa"/>
            <w:vAlign w:val="bottom"/>
          </w:tcPr>
          <w:p w14:paraId="34696A2B" w14:textId="77777777" w:rsidR="00886012" w:rsidRPr="00055FF8" w:rsidRDefault="00886012" w:rsidP="00886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4B1AC092" w14:textId="011FA144" w:rsidR="00886012" w:rsidRPr="00055FF8" w:rsidRDefault="00532077" w:rsidP="00886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077">
              <w:rPr>
                <w:rFonts w:asciiTheme="majorBidi" w:hAnsiTheme="majorBidi" w:cstheme="majorBidi"/>
                <w:sz w:val="30"/>
                <w:szCs w:val="30"/>
              </w:rPr>
              <w:t>46,224</w:t>
            </w:r>
          </w:p>
        </w:tc>
        <w:tc>
          <w:tcPr>
            <w:tcW w:w="243" w:type="dxa"/>
            <w:vAlign w:val="bottom"/>
          </w:tcPr>
          <w:p w14:paraId="5C5A8FC8" w14:textId="77777777" w:rsidR="00886012" w:rsidRPr="00055FF8" w:rsidRDefault="00886012" w:rsidP="00886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194AD755" w14:textId="0837061F" w:rsidR="00886012" w:rsidRPr="00055FF8" w:rsidRDefault="00886012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7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2,056</w:t>
            </w:r>
          </w:p>
        </w:tc>
        <w:tc>
          <w:tcPr>
            <w:tcW w:w="236" w:type="dxa"/>
            <w:vAlign w:val="bottom"/>
          </w:tcPr>
          <w:p w14:paraId="67338C07" w14:textId="77777777" w:rsidR="00886012" w:rsidRPr="00055FF8" w:rsidRDefault="00886012" w:rsidP="00886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3F8FD291" w14:textId="0DC38DE2" w:rsidR="00886012" w:rsidRPr="00055FF8" w:rsidRDefault="00886012" w:rsidP="00886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0,632</w:t>
            </w:r>
          </w:p>
        </w:tc>
        <w:tc>
          <w:tcPr>
            <w:tcW w:w="236" w:type="dxa"/>
            <w:vAlign w:val="bottom"/>
          </w:tcPr>
          <w:p w14:paraId="0B8DDF58" w14:textId="77777777" w:rsidR="00886012" w:rsidRPr="00055FF8" w:rsidRDefault="00886012" w:rsidP="00886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CBDDE33" w14:textId="4475CA1A" w:rsidR="00886012" w:rsidRPr="00055FF8" w:rsidRDefault="00886012" w:rsidP="00886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52,688</w:t>
            </w:r>
          </w:p>
        </w:tc>
      </w:tr>
      <w:tr w:rsidR="00886012" w:rsidRPr="00055FF8" w14:paraId="395C87B2" w14:textId="77777777" w:rsidTr="00402410">
        <w:tc>
          <w:tcPr>
            <w:tcW w:w="1890" w:type="dxa"/>
          </w:tcPr>
          <w:p w14:paraId="5319357E" w14:textId="77777777" w:rsidR="00886012" w:rsidRPr="00055FF8" w:rsidRDefault="00886012" w:rsidP="00886012">
            <w:pPr>
              <w:pStyle w:val="ListParagraph"/>
              <w:ind w:left="73" w:right="-22" w:hanging="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</w:t>
            </w:r>
          </w:p>
          <w:p w14:paraId="20DD2669" w14:textId="06AA52F9" w:rsidR="00886012" w:rsidRPr="00055FF8" w:rsidRDefault="00886012" w:rsidP="00886012">
            <w:pPr>
              <w:pStyle w:val="ListParagraph"/>
              <w:ind w:left="73" w:right="-22" w:hanging="8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175599" w14:textId="5C544CDD" w:rsidR="00886012" w:rsidRPr="00055FF8" w:rsidRDefault="00FE099C" w:rsidP="00886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</w:t>
            </w:r>
            <w:r w:rsidR="00821D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97,201</w:t>
            </w:r>
          </w:p>
        </w:tc>
        <w:tc>
          <w:tcPr>
            <w:tcW w:w="270" w:type="dxa"/>
            <w:vAlign w:val="bottom"/>
          </w:tcPr>
          <w:p w14:paraId="1D3BA50D" w14:textId="77777777" w:rsidR="00886012" w:rsidRPr="00055FF8" w:rsidRDefault="00886012" w:rsidP="00886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37AEBB" w14:textId="7AC6CB37" w:rsidR="00886012" w:rsidRPr="00055FF8" w:rsidRDefault="00821DD8" w:rsidP="00886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43,680</w:t>
            </w:r>
          </w:p>
        </w:tc>
        <w:tc>
          <w:tcPr>
            <w:tcW w:w="360" w:type="dxa"/>
            <w:vAlign w:val="bottom"/>
          </w:tcPr>
          <w:p w14:paraId="3736E897" w14:textId="77777777" w:rsidR="00886012" w:rsidRPr="00055FF8" w:rsidRDefault="00886012" w:rsidP="00886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85CC96" w14:textId="6B56EEA8" w:rsidR="00886012" w:rsidRPr="00055FF8" w:rsidRDefault="00FE099C" w:rsidP="00886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</w:t>
            </w:r>
            <w:r w:rsidR="005320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</w:t>
            </w:r>
            <w:r w:rsidR="005C72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881</w:t>
            </w:r>
          </w:p>
        </w:tc>
        <w:tc>
          <w:tcPr>
            <w:tcW w:w="243" w:type="dxa"/>
            <w:vAlign w:val="bottom"/>
          </w:tcPr>
          <w:p w14:paraId="38066744" w14:textId="77777777" w:rsidR="00886012" w:rsidRPr="00055FF8" w:rsidRDefault="00886012" w:rsidP="00886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B46E32" w14:textId="5A35D2E7" w:rsidR="00886012" w:rsidRPr="00055FF8" w:rsidRDefault="00886012" w:rsidP="00886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3,925</w:t>
            </w:r>
          </w:p>
        </w:tc>
        <w:tc>
          <w:tcPr>
            <w:tcW w:w="236" w:type="dxa"/>
            <w:vAlign w:val="bottom"/>
          </w:tcPr>
          <w:p w14:paraId="6CF473D7" w14:textId="77777777" w:rsidR="00886012" w:rsidRPr="00055FF8" w:rsidRDefault="00886012" w:rsidP="00886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0CECB9" w14:textId="49E18D29" w:rsidR="00886012" w:rsidRPr="00055FF8" w:rsidRDefault="00886012" w:rsidP="00886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50,632</w:t>
            </w:r>
          </w:p>
        </w:tc>
        <w:tc>
          <w:tcPr>
            <w:tcW w:w="236" w:type="dxa"/>
            <w:vAlign w:val="bottom"/>
          </w:tcPr>
          <w:p w14:paraId="7FE26B84" w14:textId="77777777" w:rsidR="00886012" w:rsidRPr="00055FF8" w:rsidRDefault="00886012" w:rsidP="00886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439FF7" w14:textId="7BD485E6" w:rsidR="00886012" w:rsidRPr="00055FF8" w:rsidRDefault="00886012" w:rsidP="00886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1,124,557</w:t>
            </w:r>
          </w:p>
        </w:tc>
      </w:tr>
    </w:tbl>
    <w:p w14:paraId="2F57C57D" w14:textId="5638F6C7" w:rsidR="00B81763" w:rsidRPr="00055FF8" w:rsidRDefault="00B81763" w:rsidP="00DE4CD3">
      <w:pPr>
        <w:pStyle w:val="ListParagraph"/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2601D50" w14:textId="2F6095EB" w:rsidR="008D2021" w:rsidRPr="00055FF8" w:rsidRDefault="008D2021" w:rsidP="00B066FE">
      <w:pPr>
        <w:pStyle w:val="ListParagraph"/>
        <w:tabs>
          <w:tab w:val="clear" w:pos="454"/>
          <w:tab w:val="clear" w:pos="680"/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pacing w:val="-4"/>
          <w:sz w:val="30"/>
          <w:szCs w:val="30"/>
          <w:cs/>
        </w:rPr>
        <w:t>ณ</w:t>
      </w:r>
      <w:r w:rsidRPr="00055FF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4"/>
          <w:sz w:val="30"/>
          <w:szCs w:val="30"/>
          <w:cs/>
        </w:rPr>
        <w:t>วันที่</w:t>
      </w:r>
      <w:r w:rsidRPr="00055FF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055FF8">
        <w:rPr>
          <w:rFonts w:ascii="Angsana New" w:hAnsi="Angsana New"/>
          <w:spacing w:val="-4"/>
          <w:sz w:val="30"/>
          <w:szCs w:val="30"/>
        </w:rPr>
        <w:t xml:space="preserve">31 </w:t>
      </w:r>
      <w:r w:rsidRPr="00055FF8">
        <w:rPr>
          <w:rFonts w:ascii="Angsana New" w:hAnsi="Angsana New" w:hint="cs"/>
          <w:spacing w:val="-4"/>
          <w:sz w:val="30"/>
          <w:szCs w:val="30"/>
          <w:cs/>
        </w:rPr>
        <w:t>ธันวาคม</w:t>
      </w:r>
      <w:r w:rsidRPr="00055FF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43333">
        <w:rPr>
          <w:rFonts w:ascii="Angsana New" w:hAnsi="Angsana New"/>
          <w:spacing w:val="-4"/>
          <w:sz w:val="30"/>
          <w:szCs w:val="30"/>
        </w:rPr>
        <w:t>2568</w:t>
      </w:r>
      <w:r w:rsidR="00EA3E24" w:rsidRPr="00055FF8">
        <w:rPr>
          <w:rFonts w:ascii="Angsana New" w:hAnsi="Angsana New"/>
          <w:spacing w:val="-4"/>
          <w:sz w:val="30"/>
          <w:szCs w:val="30"/>
        </w:rPr>
        <w:t xml:space="preserve"> </w:t>
      </w:r>
      <w:r w:rsidRPr="00055FF8">
        <w:rPr>
          <w:rFonts w:ascii="Angsana New" w:hAnsi="Angsana New" w:hint="cs"/>
          <w:spacing w:val="-4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Pr="00055FF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A207E">
        <w:rPr>
          <w:rFonts w:ascii="Angsana New" w:hAnsi="Angsana New"/>
          <w:sz w:val="30"/>
          <w:szCs w:val="30"/>
          <w:lang w:val="en-GB"/>
        </w:rPr>
        <w:t>1,990</w:t>
      </w:r>
      <w:r w:rsidR="006562F9">
        <w:rPr>
          <w:rFonts w:ascii="Angsana New" w:hAnsi="Angsana New"/>
          <w:sz w:val="30"/>
          <w:szCs w:val="30"/>
          <w:lang w:val="en-GB"/>
        </w:rPr>
        <w:t>.3</w:t>
      </w:r>
      <w:r w:rsidRPr="00055FF8">
        <w:rPr>
          <w:rFonts w:ascii="Angsana New" w:hAnsi="Angsana New"/>
          <w:spacing w:val="-4"/>
          <w:sz w:val="30"/>
          <w:szCs w:val="30"/>
        </w:rPr>
        <w:t xml:space="preserve"> </w:t>
      </w:r>
      <w:r w:rsidRPr="00055FF8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/>
          <w:i/>
          <w:iCs/>
          <w:sz w:val="30"/>
          <w:szCs w:val="30"/>
          <w:cs/>
        </w:rPr>
        <w:t>(</w:t>
      </w:r>
      <w:r w:rsidR="00E43333">
        <w:rPr>
          <w:rFonts w:ascii="Angsana New" w:hAnsi="Angsana New"/>
          <w:i/>
          <w:iCs/>
          <w:sz w:val="30"/>
          <w:szCs w:val="30"/>
        </w:rPr>
        <w:t>2567</w:t>
      </w:r>
      <w:r w:rsidRPr="00055FF8">
        <w:rPr>
          <w:rFonts w:ascii="Angsana New" w:hAnsi="Angsana New"/>
          <w:i/>
          <w:iCs/>
          <w:sz w:val="30"/>
          <w:szCs w:val="30"/>
        </w:rPr>
        <w:t xml:space="preserve">: </w:t>
      </w:r>
      <w:r w:rsidR="00EE0437" w:rsidRPr="00055FF8">
        <w:rPr>
          <w:rFonts w:ascii="Angsana New" w:hAnsi="Angsana New"/>
          <w:i/>
          <w:iCs/>
          <w:spacing w:val="-4"/>
          <w:sz w:val="30"/>
          <w:szCs w:val="30"/>
        </w:rPr>
        <w:t>2,</w:t>
      </w:r>
      <w:r w:rsidR="00886012">
        <w:rPr>
          <w:rFonts w:ascii="Angsana New" w:hAnsi="Angsana New"/>
          <w:i/>
          <w:iCs/>
          <w:spacing w:val="-4"/>
          <w:sz w:val="30"/>
          <w:szCs w:val="30"/>
        </w:rPr>
        <w:t>361.4</w:t>
      </w:r>
      <w:r w:rsidR="00FB0BD8" w:rsidRPr="00055FF8">
        <w:rPr>
          <w:rFonts w:ascii="Angsana New" w:hAnsi="Angsana New"/>
          <w:spacing w:val="-4"/>
          <w:sz w:val="30"/>
          <w:szCs w:val="30"/>
        </w:rPr>
        <w:t xml:space="preserve"> </w:t>
      </w:r>
      <w:r w:rsidRPr="00055FF8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055FF8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6153E35D" w14:textId="77777777" w:rsidR="00BB373E" w:rsidRPr="00055FF8" w:rsidRDefault="00BB373E" w:rsidP="00F46742">
      <w:pPr>
        <w:pStyle w:val="ListParagraph"/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BC36B59" w14:textId="55A6EB88" w:rsidR="008D2021" w:rsidRPr="00055FF8" w:rsidRDefault="008D2021" w:rsidP="00F46742">
      <w:pPr>
        <w:pStyle w:val="ListParagraph"/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55FF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</w:p>
    <w:p w14:paraId="7FA6A63B" w14:textId="37441FDE" w:rsidR="00FB0BD8" w:rsidRPr="00055FF8" w:rsidRDefault="00FB0BD8" w:rsidP="00F46742">
      <w:pPr>
        <w:pStyle w:val="ListParagraph"/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80"/>
        <w:gridCol w:w="1170"/>
        <w:gridCol w:w="180"/>
        <w:gridCol w:w="1170"/>
        <w:gridCol w:w="180"/>
        <w:gridCol w:w="1170"/>
      </w:tblGrid>
      <w:tr w:rsidR="00FB0BD8" w:rsidRPr="00055FF8" w14:paraId="003376C5" w14:textId="77777777">
        <w:trPr>
          <w:cantSplit/>
          <w:tblHeader/>
        </w:trPr>
        <w:tc>
          <w:tcPr>
            <w:tcW w:w="5580" w:type="dxa"/>
          </w:tcPr>
          <w:p w14:paraId="22945704" w14:textId="77777777" w:rsidR="00FB0BD8" w:rsidRPr="00055FF8" w:rsidRDefault="00FB0BD8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70" w:type="dxa"/>
            <w:gridSpan w:val="5"/>
            <w:vAlign w:val="bottom"/>
          </w:tcPr>
          <w:p w14:paraId="2FDB03F4" w14:textId="77777777" w:rsidR="00FB0BD8" w:rsidRPr="00055FF8" w:rsidRDefault="00FB0BD8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Cs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="Angsana New" w:eastAsiaTheme="minorHAnsi" w:hAnsi="Angsana New" w:cs="Angsana New" w:hint="cs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FB0BD8" w:rsidRPr="00055FF8" w14:paraId="7BE37E0D" w14:textId="77777777">
        <w:trPr>
          <w:cantSplit/>
        </w:trPr>
        <w:tc>
          <w:tcPr>
            <w:tcW w:w="5580" w:type="dxa"/>
          </w:tcPr>
          <w:p w14:paraId="51600FD9" w14:textId="77777777" w:rsidR="00FB0BD8" w:rsidRPr="00055FF8" w:rsidRDefault="00FB0BD8">
            <w:pPr>
              <w:shd w:val="clear" w:color="auto" w:fill="FFFFFF"/>
              <w:tabs>
                <w:tab w:val="left" w:pos="54"/>
              </w:tabs>
              <w:ind w:left="180" w:right="-79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D4CDF15" w14:textId="77777777" w:rsidR="00FB0BD8" w:rsidRPr="00055FF8" w:rsidRDefault="00FB0BD8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055FF8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  <w:p w14:paraId="39171C65" w14:textId="77777777" w:rsidR="00FB0BD8" w:rsidRPr="00055FF8" w:rsidRDefault="00FB0BD8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055FF8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ระยะสั้น</w:t>
            </w:r>
          </w:p>
          <w:p w14:paraId="46A91A98" w14:textId="77777777" w:rsidR="00FB0BD8" w:rsidRPr="00055FF8" w:rsidRDefault="00FB0BD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180" w:type="dxa"/>
            <w:vAlign w:val="bottom"/>
          </w:tcPr>
          <w:p w14:paraId="606E1322" w14:textId="77777777" w:rsidR="00FB0BD8" w:rsidRPr="00055FF8" w:rsidRDefault="00FB0BD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9E0D7FD" w14:textId="77777777" w:rsidR="00FB0BD8" w:rsidRPr="00055FF8" w:rsidRDefault="00FB0BD8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eastAsiaTheme="minorHAnsi" w:hAnsi="Angsana New" w:cs="Angsana New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80" w:type="dxa"/>
            <w:vAlign w:val="bottom"/>
          </w:tcPr>
          <w:p w14:paraId="41CB008B" w14:textId="77777777" w:rsidR="00FB0BD8" w:rsidRPr="00055FF8" w:rsidRDefault="00FB0BD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3E0A33F" w14:textId="77777777" w:rsidR="00FB0BD8" w:rsidRPr="00055FF8" w:rsidRDefault="00FB0BD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3"/>
              <w:jc w:val="center"/>
              <w:rPr>
                <w:rFonts w:ascii="Angsana New" w:eastAsiaTheme="minorHAnsi" w:hAnsi="Angsana New" w:cs="Angsana New"/>
                <w:sz w:val="30"/>
                <w:szCs w:val="30"/>
                <w:lang w:val="en-US" w:bidi="th-TH"/>
              </w:rPr>
            </w:pPr>
            <w:r w:rsidRPr="00055FF8">
              <w:rPr>
                <w:rFonts w:ascii="Angsana New" w:eastAsiaTheme="minorHAnsi" w:hAnsi="Angsana New" w:cs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FB0BD8" w:rsidRPr="00055FF8" w14:paraId="01AD9A2C" w14:textId="77777777">
        <w:trPr>
          <w:cantSplit/>
        </w:trPr>
        <w:tc>
          <w:tcPr>
            <w:tcW w:w="5580" w:type="dxa"/>
          </w:tcPr>
          <w:p w14:paraId="6167B494" w14:textId="77777777" w:rsidR="00FB0BD8" w:rsidRPr="00055FF8" w:rsidRDefault="00FB0BD8">
            <w:pPr>
              <w:shd w:val="clear" w:color="auto" w:fill="FFFFFF"/>
              <w:tabs>
                <w:tab w:val="left" w:pos="54"/>
              </w:tabs>
              <w:ind w:left="180" w:right="-79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870" w:type="dxa"/>
            <w:gridSpan w:val="5"/>
            <w:vAlign w:val="bottom"/>
          </w:tcPr>
          <w:p w14:paraId="62877558" w14:textId="77777777" w:rsidR="00FB0BD8" w:rsidRPr="00055FF8" w:rsidRDefault="00FB0BD8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 w:rsidRPr="00055FF8">
              <w:rPr>
                <w:rFonts w:ascii="Angsana New" w:hAnsi="Angsana New" w:cs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พัน</w:t>
            </w:r>
            <w:r w:rsidRPr="00055FF8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B0BD8" w:rsidRPr="00055FF8" w14:paraId="2E93086D" w14:textId="77777777">
        <w:trPr>
          <w:cantSplit/>
        </w:trPr>
        <w:tc>
          <w:tcPr>
            <w:tcW w:w="5580" w:type="dxa"/>
          </w:tcPr>
          <w:p w14:paraId="7C003E5B" w14:textId="2A1ADF80" w:rsidR="00FB0BD8" w:rsidRPr="00055FF8" w:rsidRDefault="00E43333">
            <w:pPr>
              <w:shd w:val="clear" w:color="auto" w:fill="FFFFFF"/>
              <w:tabs>
                <w:tab w:val="left" w:pos="54"/>
              </w:tabs>
              <w:ind w:left="180" w:right="-79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2568</w:t>
            </w:r>
          </w:p>
        </w:tc>
        <w:tc>
          <w:tcPr>
            <w:tcW w:w="1170" w:type="dxa"/>
            <w:vAlign w:val="bottom"/>
          </w:tcPr>
          <w:p w14:paraId="306527FE" w14:textId="77777777" w:rsidR="00FB0BD8" w:rsidRPr="00055FF8" w:rsidRDefault="00FB0BD8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3BBFA4A" w14:textId="77777777" w:rsidR="00FB0BD8" w:rsidRPr="00055FF8" w:rsidRDefault="00FB0BD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D7DB981" w14:textId="77777777" w:rsidR="00FB0BD8" w:rsidRPr="00055FF8" w:rsidRDefault="00FB0BD8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B4274C9" w14:textId="77777777" w:rsidR="00FB0BD8" w:rsidRPr="00055FF8" w:rsidRDefault="00FB0BD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F872493" w14:textId="77777777" w:rsidR="00FB0BD8" w:rsidRPr="00055FF8" w:rsidRDefault="00FB0BD8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86012" w:rsidRPr="00055FF8" w14:paraId="1D6E30F7" w14:textId="77777777">
        <w:trPr>
          <w:cantSplit/>
        </w:trPr>
        <w:tc>
          <w:tcPr>
            <w:tcW w:w="5580" w:type="dxa"/>
          </w:tcPr>
          <w:p w14:paraId="59B6FC29" w14:textId="7CC2E49F" w:rsidR="00886012" w:rsidRPr="00055FF8" w:rsidRDefault="00886012" w:rsidP="00886012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055FF8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170" w:type="dxa"/>
            <w:vAlign w:val="bottom"/>
          </w:tcPr>
          <w:p w14:paraId="5BF4A46F" w14:textId="5823FDA2" w:rsidR="00886012" w:rsidRPr="00886012" w:rsidRDefault="00886012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886012">
              <w:rPr>
                <w:rFonts w:ascii="Angsana New" w:hAnsi="Angsana New" w:cs="Angsana New"/>
                <w:sz w:val="30"/>
                <w:szCs w:val="30"/>
              </w:rPr>
              <w:t>1,071,869</w:t>
            </w:r>
          </w:p>
        </w:tc>
        <w:tc>
          <w:tcPr>
            <w:tcW w:w="180" w:type="dxa"/>
            <w:vAlign w:val="bottom"/>
          </w:tcPr>
          <w:p w14:paraId="5355139C" w14:textId="77777777" w:rsidR="00886012" w:rsidRPr="00886012" w:rsidRDefault="00886012" w:rsidP="00886012">
            <w:pPr>
              <w:pStyle w:val="acctfourfigures"/>
              <w:shd w:val="clear" w:color="auto" w:fill="FFFFFF"/>
              <w:tabs>
                <w:tab w:val="decimal" w:pos="802"/>
                <w:tab w:val="decimal" w:pos="10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1DE26FC" w14:textId="06B5F737" w:rsidR="00886012" w:rsidRPr="00886012" w:rsidRDefault="00886012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6012">
              <w:rPr>
                <w:rFonts w:ascii="Angsana New" w:hAnsi="Angsana New" w:cs="Angsana New"/>
                <w:sz w:val="30"/>
                <w:szCs w:val="30"/>
              </w:rPr>
              <w:t>47,995</w:t>
            </w:r>
          </w:p>
        </w:tc>
        <w:tc>
          <w:tcPr>
            <w:tcW w:w="180" w:type="dxa"/>
            <w:vAlign w:val="bottom"/>
          </w:tcPr>
          <w:p w14:paraId="428A46D2" w14:textId="77777777" w:rsidR="00886012" w:rsidRPr="00886012" w:rsidRDefault="00886012" w:rsidP="0088601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DCBC5C0" w14:textId="7091EF01" w:rsidR="00886012" w:rsidRPr="00886012" w:rsidRDefault="00886012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10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886012">
              <w:rPr>
                <w:rFonts w:ascii="Angsana New" w:hAnsi="Angsana New" w:cs="Angsana New"/>
                <w:sz w:val="30"/>
                <w:szCs w:val="30"/>
              </w:rPr>
              <w:t>1,119,864</w:t>
            </w:r>
          </w:p>
        </w:tc>
      </w:tr>
      <w:tr w:rsidR="00886012" w:rsidRPr="00055FF8" w14:paraId="36C72369" w14:textId="77777777">
        <w:trPr>
          <w:cantSplit/>
        </w:trPr>
        <w:tc>
          <w:tcPr>
            <w:tcW w:w="5580" w:type="dxa"/>
          </w:tcPr>
          <w:p w14:paraId="275941E2" w14:textId="77777777" w:rsidR="00886012" w:rsidRPr="00055FF8" w:rsidRDefault="00886012" w:rsidP="00886012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ซื้อสินทรัพย์ภายใต้สัญญาเช่า</w:t>
            </w:r>
          </w:p>
        </w:tc>
        <w:tc>
          <w:tcPr>
            <w:tcW w:w="1170" w:type="dxa"/>
            <w:vAlign w:val="bottom"/>
          </w:tcPr>
          <w:p w14:paraId="26413FE3" w14:textId="23561246" w:rsidR="00886012" w:rsidRPr="00055FF8" w:rsidRDefault="00CC1F7E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03CB791" w14:textId="77777777" w:rsidR="00886012" w:rsidRPr="00055FF8" w:rsidRDefault="00886012" w:rsidP="00886012">
            <w:pPr>
              <w:pStyle w:val="acctfourfigures"/>
              <w:shd w:val="clear" w:color="auto" w:fill="FFFFFF"/>
              <w:tabs>
                <w:tab w:val="decimal" w:pos="802"/>
                <w:tab w:val="decimal" w:pos="10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5AEFD2" w14:textId="02AACADB" w:rsidR="00886012" w:rsidRPr="00055FF8" w:rsidRDefault="005131C7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4,580</w:t>
            </w:r>
          </w:p>
        </w:tc>
        <w:tc>
          <w:tcPr>
            <w:tcW w:w="180" w:type="dxa"/>
            <w:vAlign w:val="bottom"/>
          </w:tcPr>
          <w:p w14:paraId="4FAF2354" w14:textId="77777777" w:rsidR="00886012" w:rsidRPr="00055FF8" w:rsidRDefault="00886012" w:rsidP="0088601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EB37C4" w14:textId="77AE2A17" w:rsidR="00886012" w:rsidRPr="00055FF8" w:rsidRDefault="00F701D9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10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F701D9">
              <w:rPr>
                <w:rFonts w:ascii="Angsana New" w:hAnsi="Angsana New" w:cs="Angsana New"/>
                <w:sz w:val="30"/>
                <w:szCs w:val="30"/>
              </w:rPr>
              <w:t>4,580</w:t>
            </w:r>
          </w:p>
        </w:tc>
      </w:tr>
      <w:tr w:rsidR="00886012" w:rsidRPr="00055FF8" w14:paraId="023EE262" w14:textId="77777777">
        <w:trPr>
          <w:cantSplit/>
        </w:trPr>
        <w:tc>
          <w:tcPr>
            <w:tcW w:w="5580" w:type="dxa"/>
          </w:tcPr>
          <w:p w14:paraId="10A63862" w14:textId="77777777" w:rsidR="00886012" w:rsidRPr="00055FF8" w:rsidRDefault="00886012" w:rsidP="00886012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การเปลี่ยนแปลงจากกระแสเงินสดจา</w:t>
            </w: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การจัดหาเงิน</w:t>
            </w:r>
          </w:p>
        </w:tc>
        <w:tc>
          <w:tcPr>
            <w:tcW w:w="1170" w:type="dxa"/>
            <w:vAlign w:val="bottom"/>
          </w:tcPr>
          <w:p w14:paraId="53CDB4C8" w14:textId="43EFC3E1" w:rsidR="00886012" w:rsidRPr="00055FF8" w:rsidRDefault="008F193F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101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8F193F">
              <w:rPr>
                <w:rFonts w:ascii="Angsana New" w:hAnsi="Angsana New" w:cs="Angsana New"/>
                <w:sz w:val="30"/>
                <w:szCs w:val="30"/>
              </w:rPr>
              <w:t>521,071</w:t>
            </w:r>
          </w:p>
        </w:tc>
        <w:tc>
          <w:tcPr>
            <w:tcW w:w="180" w:type="dxa"/>
            <w:vAlign w:val="bottom"/>
          </w:tcPr>
          <w:p w14:paraId="159D4ACE" w14:textId="77777777" w:rsidR="00886012" w:rsidRPr="00055FF8" w:rsidRDefault="00886012" w:rsidP="0088601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E4B74C3" w14:textId="032CEF84" w:rsidR="00886012" w:rsidRPr="00055FF8" w:rsidRDefault="002A40A6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2A40A6">
              <w:rPr>
                <w:rFonts w:ascii="Angsana New" w:hAnsi="Angsana New" w:cs="Angsana New"/>
                <w:sz w:val="30"/>
                <w:szCs w:val="30"/>
              </w:rPr>
              <w:t>(11,17</w:t>
            </w:r>
            <w:r w:rsidR="00813E4F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2A40A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FCB31F5" w14:textId="77777777" w:rsidR="00886012" w:rsidRPr="00055FF8" w:rsidRDefault="00886012" w:rsidP="0088601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486B07" w14:textId="097610D3" w:rsidR="00886012" w:rsidRPr="00055FF8" w:rsidRDefault="00AD019E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10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D019E">
              <w:rPr>
                <w:rFonts w:ascii="Angsana New" w:hAnsi="Angsana New" w:cs="Angsana New"/>
                <w:sz w:val="30"/>
                <w:szCs w:val="30"/>
                <w:lang w:val="en-US"/>
              </w:rPr>
              <w:t>509,89</w:t>
            </w:r>
            <w:r w:rsidR="00813E4F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</w:tr>
      <w:tr w:rsidR="00886012" w:rsidRPr="00055FF8" w14:paraId="085290F2" w14:textId="77777777">
        <w:trPr>
          <w:cantSplit/>
        </w:trPr>
        <w:tc>
          <w:tcPr>
            <w:tcW w:w="5580" w:type="dxa"/>
          </w:tcPr>
          <w:p w14:paraId="417F8060" w14:textId="77777777" w:rsidR="00886012" w:rsidRPr="00055FF8" w:rsidRDefault="00886012" w:rsidP="00886012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ผลกระทบของการเปลี่ยนแปลงของอัตราแลกเปลี่ยน</w:t>
            </w:r>
          </w:p>
          <w:p w14:paraId="536CB440" w14:textId="77777777" w:rsidR="00886012" w:rsidRPr="00055FF8" w:rsidRDefault="00886012" w:rsidP="00886012">
            <w:pPr>
              <w:shd w:val="clear" w:color="auto" w:fill="FFFFFF"/>
              <w:ind w:left="360" w:right="-79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70" w:type="dxa"/>
            <w:vAlign w:val="bottom"/>
          </w:tcPr>
          <w:p w14:paraId="0C4BCFC6" w14:textId="0509F4EA" w:rsidR="00886012" w:rsidRPr="00055FF8" w:rsidRDefault="008F193F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F193F">
              <w:rPr>
                <w:rFonts w:asciiTheme="majorBidi" w:hAnsiTheme="majorBidi" w:cstheme="majorBidi"/>
                <w:sz w:val="30"/>
                <w:szCs w:val="30"/>
              </w:rPr>
              <w:t>1,717</w:t>
            </w:r>
          </w:p>
        </w:tc>
        <w:tc>
          <w:tcPr>
            <w:tcW w:w="180" w:type="dxa"/>
            <w:vAlign w:val="bottom"/>
          </w:tcPr>
          <w:p w14:paraId="536E8E35" w14:textId="77777777" w:rsidR="00886012" w:rsidRPr="00055FF8" w:rsidRDefault="00886012" w:rsidP="0088601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35278B2" w14:textId="0D3259E6" w:rsidR="00886012" w:rsidRPr="00055FF8" w:rsidRDefault="002A40A6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DED1EA8" w14:textId="77777777" w:rsidR="00886012" w:rsidRPr="00055FF8" w:rsidRDefault="00886012" w:rsidP="0088601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BDCC47" w14:textId="6B41275D" w:rsidR="00886012" w:rsidRPr="00055FF8" w:rsidRDefault="00AD019E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10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D0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1,717</w:t>
            </w:r>
          </w:p>
        </w:tc>
      </w:tr>
      <w:tr w:rsidR="00886012" w:rsidRPr="00055FF8" w14:paraId="46056AB1" w14:textId="77777777">
        <w:trPr>
          <w:cantSplit/>
        </w:trPr>
        <w:tc>
          <w:tcPr>
            <w:tcW w:w="5580" w:type="dxa"/>
          </w:tcPr>
          <w:p w14:paraId="628F3C86" w14:textId="77777777" w:rsidR="00886012" w:rsidRPr="00055FF8" w:rsidRDefault="00886012" w:rsidP="0088601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ต้นทุนทางการเงินภายใต้สัญญาเช่า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C11CBC1" w14:textId="6A056722" w:rsidR="00886012" w:rsidRPr="00055FF8" w:rsidRDefault="008F193F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1C2743E" w14:textId="77777777" w:rsidR="00886012" w:rsidRPr="00055FF8" w:rsidRDefault="00886012" w:rsidP="0088601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BF25327" w14:textId="45F1CC19" w:rsidR="00886012" w:rsidRPr="00055FF8" w:rsidRDefault="002A40A6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A40A6">
              <w:rPr>
                <w:rFonts w:asciiTheme="majorBidi" w:hAnsiTheme="majorBidi" w:cstheme="majorBidi"/>
                <w:sz w:val="30"/>
                <w:szCs w:val="30"/>
              </w:rPr>
              <w:t>2,10</w:t>
            </w:r>
            <w:r w:rsidR="00813E4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" w:type="dxa"/>
            <w:vAlign w:val="bottom"/>
          </w:tcPr>
          <w:p w14:paraId="7A6CD6D5" w14:textId="77777777" w:rsidR="00886012" w:rsidRPr="00055FF8" w:rsidRDefault="00886012" w:rsidP="0088601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C7A9726" w14:textId="14EE6845" w:rsidR="00886012" w:rsidRPr="00055FF8" w:rsidRDefault="00AD019E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10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AD019E">
              <w:rPr>
                <w:rFonts w:ascii="Angsana New" w:hAnsi="Angsana New" w:cs="Angsana New"/>
                <w:sz w:val="30"/>
                <w:szCs w:val="30"/>
              </w:rPr>
              <w:t>2,10</w:t>
            </w:r>
            <w:r w:rsidR="00813E4F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886012" w:rsidRPr="00055FF8" w14:paraId="4626478D" w14:textId="77777777">
        <w:trPr>
          <w:cantSplit/>
        </w:trPr>
        <w:tc>
          <w:tcPr>
            <w:tcW w:w="5580" w:type="dxa"/>
          </w:tcPr>
          <w:p w14:paraId="58DAD2A1" w14:textId="5FD65C27" w:rsidR="00886012" w:rsidRPr="00055FF8" w:rsidRDefault="00886012" w:rsidP="00886012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CF4B85" w14:textId="05A6B6E8" w:rsidR="00886012" w:rsidRPr="00055FF8" w:rsidRDefault="005131C7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131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1,594,657</w:t>
            </w:r>
          </w:p>
        </w:tc>
        <w:tc>
          <w:tcPr>
            <w:tcW w:w="180" w:type="dxa"/>
            <w:vAlign w:val="bottom"/>
          </w:tcPr>
          <w:p w14:paraId="74910FC5" w14:textId="77777777" w:rsidR="00886012" w:rsidRPr="00055FF8" w:rsidRDefault="00886012" w:rsidP="0088601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16EC54" w14:textId="66C8FD9E" w:rsidR="00886012" w:rsidRPr="00055FF8" w:rsidRDefault="00F701D9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701D9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43,50</w:t>
            </w:r>
            <w:r w:rsidR="00813E4F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167544C9" w14:textId="77777777" w:rsidR="00886012" w:rsidRPr="00055FF8" w:rsidRDefault="00886012" w:rsidP="0088601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DC86A6" w14:textId="3DE85B3A" w:rsidR="00886012" w:rsidRPr="00055FF8" w:rsidRDefault="00AD019E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10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D019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1,638,16</w:t>
            </w:r>
            <w:r w:rsidR="00813E4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</w:tr>
    </w:tbl>
    <w:p w14:paraId="4B8759FF" w14:textId="77777777" w:rsidR="00FB0BD8" w:rsidRPr="00055FF8" w:rsidRDefault="00FB0BD8" w:rsidP="00F46742">
      <w:pPr>
        <w:pStyle w:val="ListParagraph"/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80"/>
        <w:gridCol w:w="1170"/>
        <w:gridCol w:w="180"/>
        <w:gridCol w:w="1170"/>
        <w:gridCol w:w="180"/>
        <w:gridCol w:w="1170"/>
      </w:tblGrid>
      <w:tr w:rsidR="008C746D" w:rsidRPr="00055FF8" w14:paraId="11FE5BB3" w14:textId="77777777" w:rsidTr="000D16E6">
        <w:trPr>
          <w:cantSplit/>
          <w:tblHeader/>
        </w:trPr>
        <w:tc>
          <w:tcPr>
            <w:tcW w:w="5580" w:type="dxa"/>
          </w:tcPr>
          <w:p w14:paraId="4FD25C07" w14:textId="77777777" w:rsidR="008C746D" w:rsidRPr="00055FF8" w:rsidRDefault="008C746D" w:rsidP="0039015F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bookmarkStart w:id="4" w:name="_Hlk31356853"/>
          </w:p>
        </w:tc>
        <w:tc>
          <w:tcPr>
            <w:tcW w:w="3870" w:type="dxa"/>
            <w:gridSpan w:val="5"/>
            <w:vAlign w:val="bottom"/>
          </w:tcPr>
          <w:p w14:paraId="3997DCCC" w14:textId="2F7A8A46" w:rsidR="008C746D" w:rsidRPr="00055FF8" w:rsidRDefault="008C746D" w:rsidP="0039015F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Cs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="Angsana New" w:eastAsiaTheme="minorHAnsi" w:hAnsi="Angsana New" w:cs="Angsana New" w:hint="cs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8C746D" w:rsidRPr="00055FF8" w14:paraId="0B35B89F" w14:textId="77777777" w:rsidTr="000D16E6">
        <w:trPr>
          <w:cantSplit/>
        </w:trPr>
        <w:tc>
          <w:tcPr>
            <w:tcW w:w="5580" w:type="dxa"/>
          </w:tcPr>
          <w:p w14:paraId="2822B1A3" w14:textId="02D51317" w:rsidR="008C746D" w:rsidRPr="00055FF8" w:rsidRDefault="008C746D" w:rsidP="00EC6FFD">
            <w:pPr>
              <w:shd w:val="clear" w:color="auto" w:fill="FFFFFF"/>
              <w:tabs>
                <w:tab w:val="left" w:pos="54"/>
              </w:tabs>
              <w:ind w:left="180" w:right="-79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110DEA9" w14:textId="77777777" w:rsidR="008C746D" w:rsidRPr="00055FF8" w:rsidRDefault="008C746D" w:rsidP="008C746D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055FF8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  <w:p w14:paraId="5F3AE37E" w14:textId="77777777" w:rsidR="008C746D" w:rsidRPr="00055FF8" w:rsidRDefault="008C746D" w:rsidP="008C746D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055FF8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ระยะสั้น</w:t>
            </w:r>
          </w:p>
          <w:p w14:paraId="2D488E1A" w14:textId="71363A67" w:rsidR="008C746D" w:rsidRPr="00055FF8" w:rsidRDefault="008C746D" w:rsidP="008C746D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180" w:type="dxa"/>
            <w:vAlign w:val="bottom"/>
          </w:tcPr>
          <w:p w14:paraId="29FF684D" w14:textId="77777777" w:rsidR="008C746D" w:rsidRPr="00055FF8" w:rsidRDefault="008C746D" w:rsidP="008C746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5114E2" w14:textId="48E05AA6" w:rsidR="008C746D" w:rsidRPr="00055FF8" w:rsidRDefault="008C746D" w:rsidP="008C746D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eastAsiaTheme="minorHAnsi" w:hAnsi="Angsana New" w:cs="Angsana New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80" w:type="dxa"/>
            <w:vAlign w:val="bottom"/>
          </w:tcPr>
          <w:p w14:paraId="2F9B03CF" w14:textId="77777777" w:rsidR="008C746D" w:rsidRPr="00055FF8" w:rsidRDefault="008C746D" w:rsidP="008C746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8EDF0A4" w14:textId="2D8DEB07" w:rsidR="008C746D" w:rsidRPr="00055FF8" w:rsidRDefault="008C746D" w:rsidP="008C746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3"/>
              <w:jc w:val="center"/>
              <w:rPr>
                <w:rFonts w:ascii="Angsana New" w:eastAsiaTheme="minorHAnsi" w:hAnsi="Angsana New" w:cs="Angsana New"/>
                <w:sz w:val="30"/>
                <w:szCs w:val="30"/>
                <w:lang w:val="en-US" w:bidi="th-TH"/>
              </w:rPr>
            </w:pPr>
            <w:r w:rsidRPr="00055FF8">
              <w:rPr>
                <w:rFonts w:ascii="Angsana New" w:eastAsiaTheme="minorHAnsi" w:hAnsi="Angsana New" w:cs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756B7B" w:rsidRPr="00055FF8" w14:paraId="0C373B81" w14:textId="77777777">
        <w:trPr>
          <w:cantSplit/>
        </w:trPr>
        <w:tc>
          <w:tcPr>
            <w:tcW w:w="5580" w:type="dxa"/>
          </w:tcPr>
          <w:p w14:paraId="31273BCF" w14:textId="67C17CE8" w:rsidR="00756B7B" w:rsidRPr="00055FF8" w:rsidRDefault="00756B7B" w:rsidP="00EC6FFD">
            <w:pPr>
              <w:shd w:val="clear" w:color="auto" w:fill="FFFFFF"/>
              <w:tabs>
                <w:tab w:val="left" w:pos="54"/>
              </w:tabs>
              <w:ind w:left="180" w:right="-79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870" w:type="dxa"/>
            <w:gridSpan w:val="5"/>
            <w:vAlign w:val="bottom"/>
          </w:tcPr>
          <w:p w14:paraId="4C2D9844" w14:textId="51634100" w:rsidR="00756B7B" w:rsidRPr="00055FF8" w:rsidRDefault="00756B7B" w:rsidP="00756B7B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 w:rsidRPr="00055FF8">
              <w:rPr>
                <w:rFonts w:ascii="Angsana New" w:hAnsi="Angsana New" w:cs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พัน</w:t>
            </w:r>
            <w:r w:rsidRPr="00055FF8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C746D" w:rsidRPr="00055FF8" w14:paraId="28897EBD" w14:textId="77777777" w:rsidTr="000D16E6">
        <w:trPr>
          <w:cantSplit/>
        </w:trPr>
        <w:tc>
          <w:tcPr>
            <w:tcW w:w="5580" w:type="dxa"/>
          </w:tcPr>
          <w:p w14:paraId="76CEB135" w14:textId="41D3A7E0" w:rsidR="008C746D" w:rsidRPr="00055FF8" w:rsidRDefault="00E43333" w:rsidP="00EC6FFD">
            <w:pPr>
              <w:shd w:val="clear" w:color="auto" w:fill="FFFFFF"/>
              <w:tabs>
                <w:tab w:val="left" w:pos="54"/>
              </w:tabs>
              <w:ind w:left="180" w:right="-79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2567</w:t>
            </w:r>
          </w:p>
        </w:tc>
        <w:tc>
          <w:tcPr>
            <w:tcW w:w="1170" w:type="dxa"/>
            <w:vAlign w:val="bottom"/>
          </w:tcPr>
          <w:p w14:paraId="72712C9F" w14:textId="77777777" w:rsidR="008C746D" w:rsidRPr="00055FF8" w:rsidRDefault="008C746D" w:rsidP="00EC6FFD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EF49576" w14:textId="77777777" w:rsidR="008C746D" w:rsidRPr="00055FF8" w:rsidRDefault="008C746D" w:rsidP="00EC6FF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816BF5C" w14:textId="77777777" w:rsidR="008C746D" w:rsidRPr="00055FF8" w:rsidRDefault="008C746D" w:rsidP="00EC6FFD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BB8110D" w14:textId="77777777" w:rsidR="008C746D" w:rsidRPr="00055FF8" w:rsidRDefault="008C746D" w:rsidP="00EC6FF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F72F763" w14:textId="77777777" w:rsidR="008C746D" w:rsidRPr="00055FF8" w:rsidRDefault="008C746D" w:rsidP="00EC6FFD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86012" w:rsidRPr="00055FF8" w14:paraId="03A8C2EF" w14:textId="77777777" w:rsidTr="000D16E6">
        <w:trPr>
          <w:cantSplit/>
        </w:trPr>
        <w:tc>
          <w:tcPr>
            <w:tcW w:w="5580" w:type="dxa"/>
          </w:tcPr>
          <w:p w14:paraId="26F85499" w14:textId="669B2CB0" w:rsidR="00886012" w:rsidRPr="00055FF8" w:rsidRDefault="00886012" w:rsidP="00886012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055FF8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170" w:type="dxa"/>
            <w:vAlign w:val="bottom"/>
          </w:tcPr>
          <w:p w14:paraId="2A614300" w14:textId="1BEC3691" w:rsidR="00886012" w:rsidRPr="00055FF8" w:rsidRDefault="00886012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1,077,802</w:t>
            </w:r>
          </w:p>
        </w:tc>
        <w:tc>
          <w:tcPr>
            <w:tcW w:w="180" w:type="dxa"/>
            <w:vAlign w:val="bottom"/>
          </w:tcPr>
          <w:p w14:paraId="18A44F46" w14:textId="77777777" w:rsidR="00886012" w:rsidRPr="00055FF8" w:rsidRDefault="00886012" w:rsidP="00886012">
            <w:pPr>
              <w:pStyle w:val="acctfourfigures"/>
              <w:shd w:val="clear" w:color="auto" w:fill="FFFFFF"/>
              <w:tabs>
                <w:tab w:val="decimal" w:pos="802"/>
                <w:tab w:val="decimal" w:pos="10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81E554" w14:textId="2D5F844A" w:rsidR="00886012" w:rsidRPr="00055FF8" w:rsidRDefault="00886012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42,528</w:t>
            </w:r>
          </w:p>
        </w:tc>
        <w:tc>
          <w:tcPr>
            <w:tcW w:w="180" w:type="dxa"/>
            <w:vAlign w:val="bottom"/>
          </w:tcPr>
          <w:p w14:paraId="7C47AA7E" w14:textId="77777777" w:rsidR="00886012" w:rsidRPr="00055FF8" w:rsidRDefault="00886012" w:rsidP="0088601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464A207" w14:textId="1F32B2CC" w:rsidR="00886012" w:rsidRPr="00055FF8" w:rsidRDefault="00886012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10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1,120,330</w:t>
            </w:r>
          </w:p>
        </w:tc>
      </w:tr>
      <w:tr w:rsidR="00886012" w:rsidRPr="00055FF8" w14:paraId="4162BA6D" w14:textId="77777777" w:rsidTr="000D16E6">
        <w:trPr>
          <w:cantSplit/>
        </w:trPr>
        <w:tc>
          <w:tcPr>
            <w:tcW w:w="5580" w:type="dxa"/>
          </w:tcPr>
          <w:p w14:paraId="4E5217F4" w14:textId="7A50B8C7" w:rsidR="00886012" w:rsidRPr="00055FF8" w:rsidRDefault="00886012" w:rsidP="00886012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ซื้อสินทรัพย์ภายใต้สัญญาเช่า</w:t>
            </w:r>
          </w:p>
        </w:tc>
        <w:tc>
          <w:tcPr>
            <w:tcW w:w="1170" w:type="dxa"/>
            <w:vAlign w:val="bottom"/>
          </w:tcPr>
          <w:p w14:paraId="3E6DD42A" w14:textId="235EFBFD" w:rsidR="00886012" w:rsidRPr="00055FF8" w:rsidRDefault="00886012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F6896BE" w14:textId="77777777" w:rsidR="00886012" w:rsidRPr="00055FF8" w:rsidRDefault="00886012" w:rsidP="00886012">
            <w:pPr>
              <w:pStyle w:val="acctfourfigures"/>
              <w:shd w:val="clear" w:color="auto" w:fill="FFFFFF"/>
              <w:tabs>
                <w:tab w:val="decimal" w:pos="802"/>
                <w:tab w:val="decimal" w:pos="10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6BE970" w14:textId="2E21106D" w:rsidR="00886012" w:rsidRPr="00055FF8" w:rsidRDefault="00886012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26,022</w:t>
            </w:r>
          </w:p>
        </w:tc>
        <w:tc>
          <w:tcPr>
            <w:tcW w:w="180" w:type="dxa"/>
            <w:vAlign w:val="bottom"/>
          </w:tcPr>
          <w:p w14:paraId="28E7558A" w14:textId="77777777" w:rsidR="00886012" w:rsidRPr="00055FF8" w:rsidRDefault="00886012" w:rsidP="0088601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DC95F88" w14:textId="574CA1D4" w:rsidR="00886012" w:rsidRPr="00055FF8" w:rsidRDefault="00886012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10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26,022</w:t>
            </w:r>
          </w:p>
        </w:tc>
      </w:tr>
      <w:tr w:rsidR="00886012" w:rsidRPr="00055FF8" w14:paraId="3F0DFA1A" w14:textId="77777777" w:rsidTr="000D16E6">
        <w:trPr>
          <w:cantSplit/>
        </w:trPr>
        <w:tc>
          <w:tcPr>
            <w:tcW w:w="5580" w:type="dxa"/>
          </w:tcPr>
          <w:p w14:paraId="7C4AFCDF" w14:textId="3B86192B" w:rsidR="00886012" w:rsidRPr="00055FF8" w:rsidRDefault="00886012" w:rsidP="00886012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ตัดจำหน่ายสินทรัพย์ภายใต้สัญญาเช่า</w:t>
            </w:r>
          </w:p>
        </w:tc>
        <w:tc>
          <w:tcPr>
            <w:tcW w:w="1170" w:type="dxa"/>
            <w:vAlign w:val="bottom"/>
          </w:tcPr>
          <w:p w14:paraId="5120471F" w14:textId="587C5F9B" w:rsidR="00886012" w:rsidRPr="00055FF8" w:rsidRDefault="00886012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101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BDC0234" w14:textId="77777777" w:rsidR="00886012" w:rsidRPr="00055FF8" w:rsidRDefault="00886012" w:rsidP="0088601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24D3A17" w14:textId="01EBFC14" w:rsidR="00886012" w:rsidRPr="00055FF8" w:rsidRDefault="00886012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(4</w:t>
            </w: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617)</w:t>
            </w:r>
          </w:p>
        </w:tc>
        <w:tc>
          <w:tcPr>
            <w:tcW w:w="180" w:type="dxa"/>
            <w:vAlign w:val="bottom"/>
          </w:tcPr>
          <w:p w14:paraId="47BA5CD8" w14:textId="77777777" w:rsidR="00886012" w:rsidRPr="00055FF8" w:rsidRDefault="00886012" w:rsidP="0088601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388B82A" w14:textId="05FF3549" w:rsidR="00886012" w:rsidRPr="00055FF8" w:rsidRDefault="00886012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10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(4,617)</w:t>
            </w:r>
          </w:p>
        </w:tc>
      </w:tr>
      <w:tr w:rsidR="00886012" w:rsidRPr="00055FF8" w14:paraId="51690D66" w14:textId="77777777" w:rsidTr="000D16E6">
        <w:trPr>
          <w:cantSplit/>
        </w:trPr>
        <w:tc>
          <w:tcPr>
            <w:tcW w:w="5580" w:type="dxa"/>
          </w:tcPr>
          <w:p w14:paraId="6607855B" w14:textId="2E66AA0E" w:rsidR="00886012" w:rsidRPr="00055FF8" w:rsidRDefault="00886012" w:rsidP="006C621A">
            <w:pPr>
              <w:shd w:val="clear" w:color="auto" w:fill="FFFFFF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การเปลี่ยนแปลงจากกระแสเงินสดจา</w:t>
            </w: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การจัดหาเงิน</w:t>
            </w:r>
          </w:p>
        </w:tc>
        <w:tc>
          <w:tcPr>
            <w:tcW w:w="1170" w:type="dxa"/>
            <w:vAlign w:val="bottom"/>
          </w:tcPr>
          <w:p w14:paraId="4993D0F8" w14:textId="1E6BC899" w:rsidR="00886012" w:rsidRPr="00055FF8" w:rsidRDefault="00886012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(6,800)</w:t>
            </w:r>
          </w:p>
        </w:tc>
        <w:tc>
          <w:tcPr>
            <w:tcW w:w="180" w:type="dxa"/>
            <w:vAlign w:val="bottom"/>
          </w:tcPr>
          <w:p w14:paraId="42B6C968" w14:textId="77777777" w:rsidR="00886012" w:rsidRPr="00055FF8" w:rsidRDefault="00886012" w:rsidP="0088601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9596FAC" w14:textId="6F4B2951" w:rsidR="00886012" w:rsidRPr="00055FF8" w:rsidRDefault="00886012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99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(17,720)</w:t>
            </w:r>
          </w:p>
        </w:tc>
        <w:tc>
          <w:tcPr>
            <w:tcW w:w="180" w:type="dxa"/>
            <w:vAlign w:val="bottom"/>
          </w:tcPr>
          <w:p w14:paraId="771E11F7" w14:textId="77777777" w:rsidR="00886012" w:rsidRPr="00055FF8" w:rsidRDefault="00886012" w:rsidP="0088601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7A433EE" w14:textId="210964F8" w:rsidR="00886012" w:rsidRPr="00055FF8" w:rsidRDefault="00886012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10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(24,520)</w:t>
            </w:r>
          </w:p>
        </w:tc>
      </w:tr>
      <w:tr w:rsidR="00886012" w:rsidRPr="00055FF8" w14:paraId="3F93EF49" w14:textId="77777777" w:rsidTr="000D16E6">
        <w:trPr>
          <w:cantSplit/>
        </w:trPr>
        <w:tc>
          <w:tcPr>
            <w:tcW w:w="5580" w:type="dxa"/>
          </w:tcPr>
          <w:p w14:paraId="3396A09F" w14:textId="77777777" w:rsidR="00886012" w:rsidRPr="00055FF8" w:rsidRDefault="00886012" w:rsidP="00886012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ผลกระทบของการเปลี่ยนแปลงของอัตราแลกเปลี่ยน</w:t>
            </w:r>
          </w:p>
          <w:p w14:paraId="5C0B9402" w14:textId="605465A8" w:rsidR="00886012" w:rsidRPr="00055FF8" w:rsidRDefault="006C621A" w:rsidP="006C621A">
            <w:pPr>
              <w:shd w:val="clear" w:color="auto" w:fill="FFFFFF"/>
              <w:tabs>
                <w:tab w:val="clear" w:pos="227"/>
                <w:tab w:val="left" w:pos="194"/>
              </w:tabs>
              <w:ind w:left="180" w:right="-79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886012"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70" w:type="dxa"/>
            <w:vAlign w:val="bottom"/>
          </w:tcPr>
          <w:p w14:paraId="433A09A9" w14:textId="0073467B" w:rsidR="00886012" w:rsidRPr="00055FF8" w:rsidRDefault="00886012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867</w:t>
            </w:r>
          </w:p>
        </w:tc>
        <w:tc>
          <w:tcPr>
            <w:tcW w:w="180" w:type="dxa"/>
            <w:vAlign w:val="bottom"/>
          </w:tcPr>
          <w:p w14:paraId="249178AE" w14:textId="77777777" w:rsidR="00886012" w:rsidRPr="00055FF8" w:rsidRDefault="00886012" w:rsidP="0088601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BCF6E58" w14:textId="61637BA1" w:rsidR="00886012" w:rsidRPr="00055FF8" w:rsidRDefault="00886012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99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FC91C94" w14:textId="77777777" w:rsidR="00886012" w:rsidRPr="00055FF8" w:rsidRDefault="00886012" w:rsidP="0088601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15A4849" w14:textId="408AAA01" w:rsidR="00886012" w:rsidRPr="00055FF8" w:rsidRDefault="00886012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10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867</w:t>
            </w:r>
          </w:p>
        </w:tc>
      </w:tr>
      <w:tr w:rsidR="00886012" w:rsidRPr="00055FF8" w14:paraId="4A7E0A22" w14:textId="77777777" w:rsidTr="000D16E6">
        <w:trPr>
          <w:cantSplit/>
        </w:trPr>
        <w:tc>
          <w:tcPr>
            <w:tcW w:w="5580" w:type="dxa"/>
          </w:tcPr>
          <w:p w14:paraId="5422ACF7" w14:textId="53060547" w:rsidR="00886012" w:rsidRPr="00055FF8" w:rsidRDefault="00886012" w:rsidP="0088601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ต้นทุนทางการเงินภายใต้สัญญาเช่า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1527451" w14:textId="3D94090E" w:rsidR="00886012" w:rsidRPr="00055FF8" w:rsidRDefault="00886012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784E3D8" w14:textId="77777777" w:rsidR="00886012" w:rsidRPr="00055FF8" w:rsidRDefault="00886012" w:rsidP="0088601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02583B4" w14:textId="046CD9A0" w:rsidR="00886012" w:rsidRPr="00055FF8" w:rsidRDefault="00886012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1,782</w:t>
            </w:r>
          </w:p>
        </w:tc>
        <w:tc>
          <w:tcPr>
            <w:tcW w:w="180" w:type="dxa"/>
            <w:vAlign w:val="bottom"/>
          </w:tcPr>
          <w:p w14:paraId="0A3A46A4" w14:textId="77777777" w:rsidR="00886012" w:rsidRPr="00055FF8" w:rsidRDefault="00886012" w:rsidP="0088601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8B4C888" w14:textId="24716F66" w:rsidR="00886012" w:rsidRPr="00055FF8" w:rsidRDefault="00886012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10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1,782</w:t>
            </w:r>
          </w:p>
        </w:tc>
      </w:tr>
      <w:tr w:rsidR="00886012" w:rsidRPr="00055FF8" w14:paraId="3D93D5BF" w14:textId="77777777" w:rsidTr="000D16E6">
        <w:trPr>
          <w:cantSplit/>
        </w:trPr>
        <w:tc>
          <w:tcPr>
            <w:tcW w:w="5580" w:type="dxa"/>
          </w:tcPr>
          <w:p w14:paraId="3135C776" w14:textId="42A431C0" w:rsidR="00886012" w:rsidRPr="00055FF8" w:rsidRDefault="00886012" w:rsidP="00886012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DA4243" w14:textId="4940DFDF" w:rsidR="00886012" w:rsidRPr="00055FF8" w:rsidRDefault="00886012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1,071,869</w:t>
            </w:r>
          </w:p>
        </w:tc>
        <w:tc>
          <w:tcPr>
            <w:tcW w:w="180" w:type="dxa"/>
            <w:vAlign w:val="bottom"/>
          </w:tcPr>
          <w:p w14:paraId="2902E3A6" w14:textId="77777777" w:rsidR="00886012" w:rsidRPr="00055FF8" w:rsidRDefault="00886012" w:rsidP="0088601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E41844" w14:textId="21AF12FE" w:rsidR="00886012" w:rsidRPr="00055FF8" w:rsidRDefault="00886012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47,995</w:t>
            </w:r>
          </w:p>
        </w:tc>
        <w:tc>
          <w:tcPr>
            <w:tcW w:w="180" w:type="dxa"/>
            <w:vAlign w:val="bottom"/>
          </w:tcPr>
          <w:p w14:paraId="3F83D50D" w14:textId="77777777" w:rsidR="00886012" w:rsidRPr="00055FF8" w:rsidRDefault="00886012" w:rsidP="0088601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912060" w14:textId="2799016C" w:rsidR="00886012" w:rsidRPr="00055FF8" w:rsidRDefault="00886012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10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1,119,864</w:t>
            </w:r>
          </w:p>
        </w:tc>
      </w:tr>
    </w:tbl>
    <w:p w14:paraId="79F913BA" w14:textId="6A464F75" w:rsidR="001C1745" w:rsidRPr="00055FF8" w:rsidRDefault="001C1745">
      <w:pPr>
        <w:rPr>
          <w:rFonts w:ascii="Angsana New" w:hAnsi="Angsana New" w:cs="Angsana New"/>
          <w:sz w:val="30"/>
          <w:szCs w:val="30"/>
        </w:rPr>
      </w:pPr>
    </w:p>
    <w:bookmarkEnd w:id="4"/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80"/>
        <w:gridCol w:w="1170"/>
        <w:gridCol w:w="180"/>
        <w:gridCol w:w="1170"/>
        <w:gridCol w:w="180"/>
        <w:gridCol w:w="1170"/>
      </w:tblGrid>
      <w:tr w:rsidR="00565A8B" w:rsidRPr="00055FF8" w14:paraId="6882D75F" w14:textId="77777777" w:rsidTr="002448F7">
        <w:trPr>
          <w:cantSplit/>
        </w:trPr>
        <w:tc>
          <w:tcPr>
            <w:tcW w:w="5580" w:type="dxa"/>
          </w:tcPr>
          <w:p w14:paraId="60B08E3B" w14:textId="1E098589" w:rsidR="00565A8B" w:rsidRPr="00055FF8" w:rsidRDefault="00565A8B" w:rsidP="0039015F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5"/>
            <w:vAlign w:val="bottom"/>
          </w:tcPr>
          <w:p w14:paraId="1882AF11" w14:textId="2FA8B034" w:rsidR="00565A8B" w:rsidRPr="00055FF8" w:rsidRDefault="00565A8B" w:rsidP="00565A8B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65A8B" w:rsidRPr="00055FF8" w14:paraId="7BAD9F18" w14:textId="77777777" w:rsidTr="002448F7">
        <w:trPr>
          <w:cantSplit/>
        </w:trPr>
        <w:tc>
          <w:tcPr>
            <w:tcW w:w="5580" w:type="dxa"/>
          </w:tcPr>
          <w:p w14:paraId="46EF9404" w14:textId="77777777" w:rsidR="00565A8B" w:rsidRPr="00055FF8" w:rsidRDefault="00565A8B" w:rsidP="00856FB5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910E81A" w14:textId="77777777" w:rsidR="00565A8B" w:rsidRPr="00055FF8" w:rsidRDefault="00565A8B" w:rsidP="00856FB5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055FF8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  <w:p w14:paraId="58A5087B" w14:textId="77777777" w:rsidR="00565A8B" w:rsidRPr="00055FF8" w:rsidRDefault="00565A8B" w:rsidP="00856FB5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055FF8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ระยะสั้น</w:t>
            </w:r>
          </w:p>
          <w:p w14:paraId="700E3531" w14:textId="4E434B1F" w:rsidR="00565A8B" w:rsidRPr="00055FF8" w:rsidRDefault="00565A8B" w:rsidP="00856FB5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sz w:val="30"/>
                <w:szCs w:val="30"/>
                <w:lang w:val="en-US" w:bidi="th-TH"/>
              </w:rPr>
            </w:pPr>
            <w:r w:rsidRPr="00055FF8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180" w:type="dxa"/>
            <w:vAlign w:val="bottom"/>
          </w:tcPr>
          <w:p w14:paraId="5C24E234" w14:textId="77777777" w:rsidR="00565A8B" w:rsidRPr="00055FF8" w:rsidRDefault="00565A8B" w:rsidP="00856FB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jc w:val="center"/>
              <w:rPr>
                <w:rFonts w:ascii="Angsana New" w:eastAsiaTheme="minorHAnsi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E06C554" w14:textId="25DD2430" w:rsidR="00565A8B" w:rsidRPr="00055FF8" w:rsidRDefault="00565A8B" w:rsidP="00856FB5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sz w:val="30"/>
                <w:szCs w:val="30"/>
                <w:lang w:val="en-US" w:bidi="th-TH"/>
              </w:rPr>
            </w:pPr>
            <w:r w:rsidRPr="00055FF8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80" w:type="dxa"/>
            <w:vAlign w:val="bottom"/>
          </w:tcPr>
          <w:p w14:paraId="34CCD23A" w14:textId="77777777" w:rsidR="00565A8B" w:rsidRPr="00055FF8" w:rsidRDefault="00565A8B" w:rsidP="00856FB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jc w:val="center"/>
              <w:rPr>
                <w:rFonts w:ascii="Angsana New" w:eastAsiaTheme="minorHAnsi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0A9C314" w14:textId="101510D9" w:rsidR="00565A8B" w:rsidRPr="00055FF8" w:rsidRDefault="00565A8B" w:rsidP="00856FB5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055FF8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565A8B" w:rsidRPr="00055FF8" w14:paraId="7F405039" w14:textId="77777777" w:rsidTr="002448F7">
        <w:trPr>
          <w:cantSplit/>
        </w:trPr>
        <w:tc>
          <w:tcPr>
            <w:tcW w:w="5580" w:type="dxa"/>
          </w:tcPr>
          <w:p w14:paraId="5FCA5EB1" w14:textId="5B00C3D1" w:rsidR="00565A8B" w:rsidRPr="00055FF8" w:rsidRDefault="00565A8B" w:rsidP="00856FB5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5"/>
            <w:vAlign w:val="bottom"/>
          </w:tcPr>
          <w:p w14:paraId="5AD02C4C" w14:textId="5A4135E9" w:rsidR="00565A8B" w:rsidRPr="00055FF8" w:rsidRDefault="00565A8B" w:rsidP="00565A8B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 w:rsidRPr="00055FF8">
              <w:rPr>
                <w:rFonts w:ascii="Angsana New" w:hAnsi="Angsana New" w:cs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พัน</w:t>
            </w:r>
            <w:r w:rsidRPr="00055FF8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65A8B" w:rsidRPr="00055FF8" w14:paraId="3BE13594" w14:textId="77777777" w:rsidTr="002448F7">
        <w:trPr>
          <w:cantSplit/>
        </w:trPr>
        <w:tc>
          <w:tcPr>
            <w:tcW w:w="5580" w:type="dxa"/>
          </w:tcPr>
          <w:p w14:paraId="04B18AA3" w14:textId="5D66D9EC" w:rsidR="00565A8B" w:rsidRPr="00055FF8" w:rsidRDefault="00E43333" w:rsidP="00856FB5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2568</w:t>
            </w:r>
          </w:p>
        </w:tc>
        <w:tc>
          <w:tcPr>
            <w:tcW w:w="1170" w:type="dxa"/>
            <w:vAlign w:val="bottom"/>
          </w:tcPr>
          <w:p w14:paraId="2A2044B7" w14:textId="77777777" w:rsidR="00565A8B" w:rsidRPr="00055FF8" w:rsidRDefault="00565A8B" w:rsidP="00856FB5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9D84687" w14:textId="77777777" w:rsidR="00565A8B" w:rsidRPr="00055FF8" w:rsidRDefault="00565A8B" w:rsidP="00856FB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916AF29" w14:textId="77777777" w:rsidR="00565A8B" w:rsidRPr="00055FF8" w:rsidRDefault="00565A8B" w:rsidP="00856FB5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64ABD7D" w14:textId="77777777" w:rsidR="00565A8B" w:rsidRPr="00055FF8" w:rsidRDefault="00565A8B" w:rsidP="00856FB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545F85" w14:textId="77777777" w:rsidR="00565A8B" w:rsidRPr="00055FF8" w:rsidRDefault="00565A8B" w:rsidP="00856FB5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86012" w:rsidRPr="00055FF8" w14:paraId="09C470D3" w14:textId="77777777" w:rsidTr="002448F7">
        <w:trPr>
          <w:cantSplit/>
        </w:trPr>
        <w:tc>
          <w:tcPr>
            <w:tcW w:w="5580" w:type="dxa"/>
          </w:tcPr>
          <w:p w14:paraId="07593B96" w14:textId="506CC210" w:rsidR="00886012" w:rsidRPr="00055FF8" w:rsidRDefault="00886012" w:rsidP="00886012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055FF8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170" w:type="dxa"/>
            <w:vAlign w:val="bottom"/>
          </w:tcPr>
          <w:p w14:paraId="054FA776" w14:textId="5513525D" w:rsidR="00886012" w:rsidRPr="00886012" w:rsidRDefault="00886012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101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886012">
              <w:rPr>
                <w:rFonts w:ascii="Angsana New" w:hAnsi="Angsana New" w:cs="Angsana New"/>
                <w:sz w:val="30"/>
                <w:szCs w:val="30"/>
              </w:rPr>
              <w:t>1,071,869</w:t>
            </w:r>
          </w:p>
        </w:tc>
        <w:tc>
          <w:tcPr>
            <w:tcW w:w="180" w:type="dxa"/>
            <w:vAlign w:val="bottom"/>
          </w:tcPr>
          <w:p w14:paraId="7180E8D4" w14:textId="77777777" w:rsidR="00886012" w:rsidRPr="00886012" w:rsidRDefault="00886012" w:rsidP="0088601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97104D3" w14:textId="2A0C8294" w:rsidR="00886012" w:rsidRPr="00886012" w:rsidRDefault="00886012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886012">
              <w:rPr>
                <w:rFonts w:ascii="Angsana New" w:hAnsi="Angsana New" w:cs="Angsana New"/>
                <w:sz w:val="30"/>
                <w:szCs w:val="30"/>
              </w:rPr>
              <w:t>52,688</w:t>
            </w:r>
          </w:p>
        </w:tc>
        <w:tc>
          <w:tcPr>
            <w:tcW w:w="180" w:type="dxa"/>
            <w:vAlign w:val="bottom"/>
          </w:tcPr>
          <w:p w14:paraId="7FD2FD92" w14:textId="77777777" w:rsidR="00886012" w:rsidRPr="00886012" w:rsidRDefault="00886012" w:rsidP="0088601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56D208" w14:textId="627DE4FC" w:rsidR="00886012" w:rsidRPr="00886012" w:rsidRDefault="00886012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86012">
              <w:rPr>
                <w:rFonts w:ascii="Angsana New" w:hAnsi="Angsana New" w:cs="Angsana New"/>
                <w:sz w:val="30"/>
                <w:szCs w:val="30"/>
              </w:rPr>
              <w:t>1,124,557</w:t>
            </w:r>
          </w:p>
        </w:tc>
      </w:tr>
      <w:tr w:rsidR="00886012" w:rsidRPr="00055FF8" w14:paraId="4200BF3E" w14:textId="77777777" w:rsidTr="002448F7">
        <w:trPr>
          <w:cantSplit/>
        </w:trPr>
        <w:tc>
          <w:tcPr>
            <w:tcW w:w="5580" w:type="dxa"/>
          </w:tcPr>
          <w:p w14:paraId="33F95E98" w14:textId="6CB4F3D0" w:rsidR="00886012" w:rsidRPr="00055FF8" w:rsidRDefault="00886012" w:rsidP="00886012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ซื้อสินทรัพย์ภายใต้สัญญาเช่า</w:t>
            </w:r>
          </w:p>
        </w:tc>
        <w:tc>
          <w:tcPr>
            <w:tcW w:w="1170" w:type="dxa"/>
            <w:vAlign w:val="bottom"/>
          </w:tcPr>
          <w:p w14:paraId="00AEB1DB" w14:textId="2EC7341D" w:rsidR="00886012" w:rsidRPr="00055FF8" w:rsidRDefault="00564FBE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51B38FA" w14:textId="77777777" w:rsidR="00886012" w:rsidRPr="00055FF8" w:rsidRDefault="00886012" w:rsidP="0088601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06591BC" w14:textId="1FAB7C3C" w:rsidR="00886012" w:rsidRPr="00055FF8" w:rsidRDefault="003948FE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3948FE">
              <w:rPr>
                <w:rFonts w:ascii="Angsana New" w:hAnsi="Angsana New" w:cs="Angsana New"/>
                <w:sz w:val="30"/>
                <w:szCs w:val="30"/>
              </w:rPr>
              <w:t>4,580</w:t>
            </w:r>
          </w:p>
        </w:tc>
        <w:tc>
          <w:tcPr>
            <w:tcW w:w="180" w:type="dxa"/>
            <w:vAlign w:val="bottom"/>
          </w:tcPr>
          <w:p w14:paraId="539494A4" w14:textId="77777777" w:rsidR="00886012" w:rsidRPr="00055FF8" w:rsidRDefault="00886012" w:rsidP="0088601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6172C07" w14:textId="606D9612" w:rsidR="00886012" w:rsidRPr="00055FF8" w:rsidRDefault="00F93A5C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3A5C">
              <w:rPr>
                <w:rFonts w:asciiTheme="majorBidi" w:hAnsiTheme="majorBidi" w:cstheme="majorBidi"/>
                <w:sz w:val="30"/>
                <w:szCs w:val="30"/>
              </w:rPr>
              <w:t>4,580</w:t>
            </w:r>
          </w:p>
        </w:tc>
      </w:tr>
      <w:tr w:rsidR="00886012" w:rsidRPr="00055FF8" w14:paraId="04037746" w14:textId="77777777" w:rsidTr="002448F7">
        <w:trPr>
          <w:cantSplit/>
        </w:trPr>
        <w:tc>
          <w:tcPr>
            <w:tcW w:w="5580" w:type="dxa"/>
          </w:tcPr>
          <w:p w14:paraId="5029020D" w14:textId="77777777" w:rsidR="00886012" w:rsidRPr="00055FF8" w:rsidRDefault="00886012" w:rsidP="00886012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การเปลี่ยนแปลงจากกระแสเงินสดจา</w:t>
            </w: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การจัดหาเงิน</w:t>
            </w:r>
          </w:p>
        </w:tc>
        <w:tc>
          <w:tcPr>
            <w:tcW w:w="1170" w:type="dxa"/>
            <w:vAlign w:val="bottom"/>
          </w:tcPr>
          <w:p w14:paraId="50409DCA" w14:textId="07EA7AD2" w:rsidR="00886012" w:rsidRPr="00055FF8" w:rsidRDefault="00564FBE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101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564FBE">
              <w:rPr>
                <w:rFonts w:ascii="Angsana New" w:hAnsi="Angsana New" w:cs="Angsana New"/>
                <w:sz w:val="30"/>
                <w:szCs w:val="30"/>
              </w:rPr>
              <w:t>521,071</w:t>
            </w:r>
          </w:p>
        </w:tc>
        <w:tc>
          <w:tcPr>
            <w:tcW w:w="180" w:type="dxa"/>
            <w:vAlign w:val="bottom"/>
          </w:tcPr>
          <w:p w14:paraId="77A97B44" w14:textId="77777777" w:rsidR="00886012" w:rsidRPr="00055FF8" w:rsidRDefault="00886012" w:rsidP="0088601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BEAE6A6" w14:textId="3910D633" w:rsidR="00886012" w:rsidRPr="00E73C05" w:rsidRDefault="00002EC2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E73C0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73C05" w:rsidRPr="00E73C05">
              <w:rPr>
                <w:rFonts w:ascii="Angsana New" w:hAnsi="Angsana New" w:cs="Angsana New"/>
                <w:sz w:val="30"/>
                <w:szCs w:val="30"/>
              </w:rPr>
              <w:t>12,356</w:t>
            </w:r>
            <w:r w:rsidRPr="00E73C0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D9F4D64" w14:textId="77777777" w:rsidR="00886012" w:rsidRPr="00055FF8" w:rsidRDefault="00886012" w:rsidP="0088601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368BC10" w14:textId="14F83A7D" w:rsidR="00886012" w:rsidRPr="00055FF8" w:rsidRDefault="00553869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10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553869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="00FC724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553869">
              <w:rPr>
                <w:rFonts w:ascii="Angsana New" w:hAnsi="Angsana New" w:cs="Angsana New"/>
                <w:sz w:val="30"/>
                <w:szCs w:val="30"/>
              </w:rPr>
              <w:t>,715</w:t>
            </w:r>
          </w:p>
        </w:tc>
      </w:tr>
      <w:tr w:rsidR="00886012" w:rsidRPr="00055FF8" w14:paraId="3DCAB534" w14:textId="77777777" w:rsidTr="002448F7">
        <w:trPr>
          <w:cantSplit/>
        </w:trPr>
        <w:tc>
          <w:tcPr>
            <w:tcW w:w="5580" w:type="dxa"/>
          </w:tcPr>
          <w:p w14:paraId="10C3BFDF" w14:textId="51D12FBD" w:rsidR="00886012" w:rsidRPr="00055FF8" w:rsidRDefault="00886012" w:rsidP="00886012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ผลกระทบของการเปลี่ยนแปลงของอัตราแลกเปลี่ยน</w:t>
            </w: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70" w:type="dxa"/>
            <w:vAlign w:val="bottom"/>
          </w:tcPr>
          <w:p w14:paraId="40A4927F" w14:textId="49280AF4" w:rsidR="00886012" w:rsidRPr="00055FF8" w:rsidRDefault="00564FBE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101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564FBE">
              <w:rPr>
                <w:rFonts w:ascii="Angsana New" w:hAnsi="Angsana New" w:cs="Angsana New"/>
                <w:sz w:val="30"/>
                <w:szCs w:val="30"/>
              </w:rPr>
              <w:t>1,717</w:t>
            </w:r>
          </w:p>
        </w:tc>
        <w:tc>
          <w:tcPr>
            <w:tcW w:w="180" w:type="dxa"/>
            <w:vAlign w:val="bottom"/>
          </w:tcPr>
          <w:p w14:paraId="213F8912" w14:textId="77777777" w:rsidR="00886012" w:rsidRPr="00055FF8" w:rsidRDefault="00886012" w:rsidP="0088601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D7A4983" w14:textId="476430E3" w:rsidR="00886012" w:rsidRPr="00055FF8" w:rsidRDefault="00002EC2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762F57C" w14:textId="77777777" w:rsidR="00886012" w:rsidRPr="00055FF8" w:rsidRDefault="00886012" w:rsidP="0088601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A70A084" w14:textId="514761B3" w:rsidR="00886012" w:rsidRPr="00055FF8" w:rsidRDefault="00553869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10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553869">
              <w:rPr>
                <w:rFonts w:ascii="Angsana New" w:hAnsi="Angsana New" w:cs="Angsana New"/>
                <w:sz w:val="30"/>
                <w:szCs w:val="30"/>
              </w:rPr>
              <w:t>1,717</w:t>
            </w:r>
          </w:p>
        </w:tc>
      </w:tr>
      <w:tr w:rsidR="00886012" w:rsidRPr="00055FF8" w14:paraId="1D9BC975" w14:textId="77777777" w:rsidTr="002448F7">
        <w:trPr>
          <w:cantSplit/>
        </w:trPr>
        <w:tc>
          <w:tcPr>
            <w:tcW w:w="5580" w:type="dxa"/>
          </w:tcPr>
          <w:p w14:paraId="1701B808" w14:textId="755E5D0A" w:rsidR="00886012" w:rsidRPr="00055FF8" w:rsidRDefault="00886012" w:rsidP="00886012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ต้นทุนทางการเงินภายใต้สัญญาเช่า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7FDD5C3" w14:textId="7AB2266C" w:rsidR="00886012" w:rsidRPr="00055FF8" w:rsidRDefault="003948FE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101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2A642C7" w14:textId="77777777" w:rsidR="00886012" w:rsidRPr="00055FF8" w:rsidRDefault="00886012" w:rsidP="0088601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F5CA5D5" w14:textId="1A4A415A" w:rsidR="00886012" w:rsidRPr="00055FF8" w:rsidRDefault="001D13AE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973075" w:rsidRPr="00973075">
              <w:rPr>
                <w:rFonts w:ascii="Angsana New" w:hAnsi="Angsana New" w:cs="Angsana New"/>
                <w:sz w:val="30"/>
                <w:szCs w:val="30"/>
              </w:rPr>
              <w:t>,31</w:t>
            </w:r>
            <w:r w:rsidR="00AE05D2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80" w:type="dxa"/>
            <w:vAlign w:val="bottom"/>
          </w:tcPr>
          <w:p w14:paraId="1052B88B" w14:textId="77777777" w:rsidR="00886012" w:rsidRPr="00055FF8" w:rsidRDefault="00886012" w:rsidP="0088601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7E7001" w14:textId="25BB5C95" w:rsidR="00886012" w:rsidRPr="00055FF8" w:rsidRDefault="001C2E6B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10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53869" w:rsidRPr="00553869">
              <w:rPr>
                <w:rFonts w:ascii="Angsana New" w:hAnsi="Angsana New" w:cs="Angsana New"/>
                <w:sz w:val="30"/>
                <w:szCs w:val="30"/>
              </w:rPr>
              <w:t>,31</w:t>
            </w:r>
            <w:r w:rsidR="00AE05D2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886012" w:rsidRPr="00055FF8" w14:paraId="11A86BE9" w14:textId="77777777" w:rsidTr="002448F7">
        <w:trPr>
          <w:cantSplit/>
        </w:trPr>
        <w:tc>
          <w:tcPr>
            <w:tcW w:w="5580" w:type="dxa"/>
          </w:tcPr>
          <w:p w14:paraId="14037A85" w14:textId="62CA6047" w:rsidR="00886012" w:rsidRPr="00055FF8" w:rsidRDefault="00886012" w:rsidP="00886012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7FFBBC" w14:textId="6A45819A" w:rsidR="00886012" w:rsidRPr="00055FF8" w:rsidRDefault="003948FE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48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1,594,657</w:t>
            </w:r>
          </w:p>
        </w:tc>
        <w:tc>
          <w:tcPr>
            <w:tcW w:w="180" w:type="dxa"/>
            <w:vAlign w:val="bottom"/>
          </w:tcPr>
          <w:p w14:paraId="150DCC10" w14:textId="77777777" w:rsidR="00886012" w:rsidRPr="00055FF8" w:rsidRDefault="00886012" w:rsidP="0088601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5A318B" w14:textId="3C0323BB" w:rsidR="00886012" w:rsidRPr="00055FF8" w:rsidRDefault="00973075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307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46,22</w:t>
            </w:r>
            <w:r w:rsidR="00AE05D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bottom"/>
          </w:tcPr>
          <w:p w14:paraId="182B7006" w14:textId="77777777" w:rsidR="00886012" w:rsidRPr="00055FF8" w:rsidRDefault="00886012" w:rsidP="0088601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755771" w14:textId="5EDF6993" w:rsidR="00886012" w:rsidRPr="00055FF8" w:rsidRDefault="00553869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10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5386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1,640,88</w:t>
            </w:r>
            <w:r w:rsidR="00AE05D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</w:tr>
      <w:tr w:rsidR="00886012" w:rsidRPr="00055FF8" w14:paraId="3F50F1E0" w14:textId="77777777" w:rsidTr="002448F7">
        <w:trPr>
          <w:cantSplit/>
        </w:trPr>
        <w:tc>
          <w:tcPr>
            <w:tcW w:w="5580" w:type="dxa"/>
          </w:tcPr>
          <w:p w14:paraId="7C238705" w14:textId="77777777" w:rsidR="00886012" w:rsidRDefault="00886012" w:rsidP="00886012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</w:rPr>
            </w:pPr>
          </w:p>
          <w:p w14:paraId="054085AA" w14:textId="77777777" w:rsidR="00E04F8F" w:rsidRPr="00055FF8" w:rsidRDefault="00E04F8F" w:rsidP="00886012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7549131" w14:textId="77777777" w:rsidR="00886012" w:rsidRPr="00055FF8" w:rsidRDefault="00886012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6B51D612" w14:textId="77777777" w:rsidR="00886012" w:rsidRPr="00055FF8" w:rsidRDefault="00886012" w:rsidP="0088601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D8E5A0A" w14:textId="77777777" w:rsidR="00886012" w:rsidRPr="00055FF8" w:rsidRDefault="00886012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192101E2" w14:textId="77777777" w:rsidR="00886012" w:rsidRPr="00055FF8" w:rsidRDefault="00886012" w:rsidP="0088601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252032F" w14:textId="77777777" w:rsidR="00886012" w:rsidRPr="00055FF8" w:rsidRDefault="00886012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886012" w:rsidRPr="00055FF8" w14:paraId="06EDBB83" w14:textId="77777777">
        <w:trPr>
          <w:cantSplit/>
        </w:trPr>
        <w:tc>
          <w:tcPr>
            <w:tcW w:w="5580" w:type="dxa"/>
          </w:tcPr>
          <w:p w14:paraId="24C951BD" w14:textId="77777777" w:rsidR="00886012" w:rsidRPr="00055FF8" w:rsidRDefault="00886012" w:rsidP="00886012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5"/>
            <w:vAlign w:val="bottom"/>
          </w:tcPr>
          <w:p w14:paraId="5A5195D4" w14:textId="1A4F2CB5" w:rsidR="00886012" w:rsidRPr="00055FF8" w:rsidRDefault="00886012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86012" w:rsidRPr="00055FF8" w14:paraId="6E4220EC" w14:textId="77777777">
        <w:trPr>
          <w:cantSplit/>
        </w:trPr>
        <w:tc>
          <w:tcPr>
            <w:tcW w:w="5580" w:type="dxa"/>
          </w:tcPr>
          <w:p w14:paraId="693F4DBB" w14:textId="77777777" w:rsidR="00886012" w:rsidRPr="00055FF8" w:rsidRDefault="00886012" w:rsidP="00886012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C95E12A" w14:textId="77777777" w:rsidR="00886012" w:rsidRPr="00055FF8" w:rsidRDefault="00886012" w:rsidP="00886012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055FF8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  <w:p w14:paraId="5CEBE71E" w14:textId="77777777" w:rsidR="00886012" w:rsidRPr="00055FF8" w:rsidRDefault="00886012" w:rsidP="00886012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055FF8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ระยะสั้น</w:t>
            </w:r>
          </w:p>
          <w:p w14:paraId="610E4216" w14:textId="77777777" w:rsidR="00886012" w:rsidRPr="00055FF8" w:rsidRDefault="00886012" w:rsidP="00886012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sz w:val="30"/>
                <w:szCs w:val="30"/>
                <w:lang w:val="en-US" w:bidi="th-TH"/>
              </w:rPr>
            </w:pPr>
            <w:r w:rsidRPr="00055FF8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180" w:type="dxa"/>
            <w:vAlign w:val="bottom"/>
          </w:tcPr>
          <w:p w14:paraId="7B0A3E2D" w14:textId="77777777" w:rsidR="00886012" w:rsidRPr="00055FF8" w:rsidRDefault="00886012" w:rsidP="0088601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jc w:val="center"/>
              <w:rPr>
                <w:rFonts w:ascii="Angsana New" w:eastAsiaTheme="minorHAnsi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3002BAC" w14:textId="77777777" w:rsidR="00886012" w:rsidRPr="00055FF8" w:rsidRDefault="00886012" w:rsidP="00886012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sz w:val="30"/>
                <w:szCs w:val="30"/>
                <w:lang w:val="en-US" w:bidi="th-TH"/>
              </w:rPr>
            </w:pPr>
            <w:r w:rsidRPr="00055FF8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80" w:type="dxa"/>
            <w:vAlign w:val="bottom"/>
          </w:tcPr>
          <w:p w14:paraId="489851E8" w14:textId="77777777" w:rsidR="00886012" w:rsidRPr="00055FF8" w:rsidRDefault="00886012" w:rsidP="0088601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jc w:val="center"/>
              <w:rPr>
                <w:rFonts w:ascii="Angsana New" w:eastAsiaTheme="minorHAnsi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68B04C1" w14:textId="77777777" w:rsidR="00886012" w:rsidRPr="00055FF8" w:rsidRDefault="00886012" w:rsidP="00886012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055FF8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886012" w:rsidRPr="00055FF8" w14:paraId="214A59B8" w14:textId="77777777">
        <w:trPr>
          <w:cantSplit/>
        </w:trPr>
        <w:tc>
          <w:tcPr>
            <w:tcW w:w="5580" w:type="dxa"/>
          </w:tcPr>
          <w:p w14:paraId="79F60281" w14:textId="77777777" w:rsidR="00886012" w:rsidRPr="00055FF8" w:rsidRDefault="00886012" w:rsidP="00886012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5"/>
            <w:vAlign w:val="bottom"/>
          </w:tcPr>
          <w:p w14:paraId="6DCB09F8" w14:textId="77777777" w:rsidR="00886012" w:rsidRPr="00055FF8" w:rsidRDefault="00886012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 w:rsidRPr="00055FF8">
              <w:rPr>
                <w:rFonts w:ascii="Angsana New" w:hAnsi="Angsana New" w:cs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พัน</w:t>
            </w:r>
            <w:r w:rsidRPr="00055FF8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86012" w:rsidRPr="00055FF8" w14:paraId="68D8D8CF" w14:textId="77777777">
        <w:trPr>
          <w:cantSplit/>
        </w:trPr>
        <w:tc>
          <w:tcPr>
            <w:tcW w:w="5580" w:type="dxa"/>
          </w:tcPr>
          <w:p w14:paraId="3C60AD9A" w14:textId="6E422402" w:rsidR="00886012" w:rsidRPr="00055FF8" w:rsidRDefault="00886012" w:rsidP="00886012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2567</w:t>
            </w:r>
          </w:p>
        </w:tc>
        <w:tc>
          <w:tcPr>
            <w:tcW w:w="1170" w:type="dxa"/>
            <w:vAlign w:val="bottom"/>
          </w:tcPr>
          <w:p w14:paraId="63F0CAE7" w14:textId="77777777" w:rsidR="00886012" w:rsidRPr="00055FF8" w:rsidRDefault="00886012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7A4F795" w14:textId="77777777" w:rsidR="00886012" w:rsidRPr="00055FF8" w:rsidRDefault="00886012" w:rsidP="0088601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EBAC5AC" w14:textId="77777777" w:rsidR="00886012" w:rsidRPr="00055FF8" w:rsidRDefault="00886012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E3E60AD" w14:textId="77777777" w:rsidR="00886012" w:rsidRPr="00055FF8" w:rsidRDefault="00886012" w:rsidP="0088601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A0FBD2B" w14:textId="77777777" w:rsidR="00886012" w:rsidRPr="00055FF8" w:rsidRDefault="00886012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86012" w:rsidRPr="00055FF8" w14:paraId="56946476" w14:textId="77777777">
        <w:trPr>
          <w:cantSplit/>
        </w:trPr>
        <w:tc>
          <w:tcPr>
            <w:tcW w:w="5580" w:type="dxa"/>
          </w:tcPr>
          <w:p w14:paraId="62027442" w14:textId="29A74974" w:rsidR="00886012" w:rsidRPr="00055FF8" w:rsidRDefault="00886012" w:rsidP="00886012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055FF8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170" w:type="dxa"/>
            <w:vAlign w:val="bottom"/>
          </w:tcPr>
          <w:p w14:paraId="1332F9DF" w14:textId="7BC1F24F" w:rsidR="00886012" w:rsidRPr="00055FF8" w:rsidRDefault="00886012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101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1,077,802</w:t>
            </w:r>
          </w:p>
        </w:tc>
        <w:tc>
          <w:tcPr>
            <w:tcW w:w="180" w:type="dxa"/>
            <w:vAlign w:val="bottom"/>
          </w:tcPr>
          <w:p w14:paraId="25A89716" w14:textId="77777777" w:rsidR="00886012" w:rsidRPr="00055FF8" w:rsidRDefault="00886012" w:rsidP="0088601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B8EDE0" w14:textId="0AA83E27" w:rsidR="00886012" w:rsidRPr="00055FF8" w:rsidRDefault="00886012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40,717</w:t>
            </w:r>
          </w:p>
        </w:tc>
        <w:tc>
          <w:tcPr>
            <w:tcW w:w="180" w:type="dxa"/>
            <w:vAlign w:val="bottom"/>
          </w:tcPr>
          <w:p w14:paraId="048A7DC6" w14:textId="77777777" w:rsidR="00886012" w:rsidRPr="00055FF8" w:rsidRDefault="00886012" w:rsidP="0088601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07CEC6" w14:textId="088ACB4C" w:rsidR="00886012" w:rsidRPr="00055FF8" w:rsidRDefault="00886012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1,118,519</w:t>
            </w:r>
          </w:p>
        </w:tc>
      </w:tr>
      <w:tr w:rsidR="00886012" w:rsidRPr="00055FF8" w14:paraId="2F07DAA6" w14:textId="77777777">
        <w:trPr>
          <w:cantSplit/>
        </w:trPr>
        <w:tc>
          <w:tcPr>
            <w:tcW w:w="5580" w:type="dxa"/>
          </w:tcPr>
          <w:p w14:paraId="15DED73D" w14:textId="39A41E1C" w:rsidR="00886012" w:rsidRPr="00055FF8" w:rsidRDefault="00886012" w:rsidP="00886012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ซื้อสินทรัพย์ภายใต้สัญญาเช่า</w:t>
            </w:r>
          </w:p>
        </w:tc>
        <w:tc>
          <w:tcPr>
            <w:tcW w:w="1170" w:type="dxa"/>
            <w:vAlign w:val="bottom"/>
          </w:tcPr>
          <w:p w14:paraId="20F406DE" w14:textId="27A5A095" w:rsidR="00886012" w:rsidRPr="00055FF8" w:rsidRDefault="00886012" w:rsidP="00886012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CB845F8" w14:textId="77777777" w:rsidR="00886012" w:rsidRPr="00055FF8" w:rsidRDefault="00886012" w:rsidP="0088601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611455" w14:textId="7279B252" w:rsidR="00886012" w:rsidRPr="00055FF8" w:rsidRDefault="00886012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34,403</w:t>
            </w:r>
          </w:p>
        </w:tc>
        <w:tc>
          <w:tcPr>
            <w:tcW w:w="180" w:type="dxa"/>
            <w:vAlign w:val="bottom"/>
          </w:tcPr>
          <w:p w14:paraId="2B55E788" w14:textId="77777777" w:rsidR="00886012" w:rsidRPr="00055FF8" w:rsidRDefault="00886012" w:rsidP="0088601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9A02067" w14:textId="3CE16101" w:rsidR="00886012" w:rsidRPr="00055FF8" w:rsidRDefault="00886012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34,403</w:t>
            </w:r>
          </w:p>
        </w:tc>
      </w:tr>
      <w:tr w:rsidR="00886012" w:rsidRPr="00055FF8" w14:paraId="2FED4605" w14:textId="77777777">
        <w:trPr>
          <w:cantSplit/>
        </w:trPr>
        <w:tc>
          <w:tcPr>
            <w:tcW w:w="5580" w:type="dxa"/>
          </w:tcPr>
          <w:p w14:paraId="5B5BD3DE" w14:textId="4222BBA3" w:rsidR="00886012" w:rsidRPr="00055FF8" w:rsidRDefault="00886012" w:rsidP="00886012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ตัดจำหน่ายสินทรัพย์ภายใต้สัญญาเช่า</w:t>
            </w:r>
          </w:p>
        </w:tc>
        <w:tc>
          <w:tcPr>
            <w:tcW w:w="1170" w:type="dxa"/>
            <w:vAlign w:val="bottom"/>
          </w:tcPr>
          <w:p w14:paraId="6CDBC303" w14:textId="6A8E4605" w:rsidR="00886012" w:rsidRPr="00055FF8" w:rsidRDefault="00886012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101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5D5425A" w14:textId="77777777" w:rsidR="00886012" w:rsidRPr="00055FF8" w:rsidRDefault="00886012" w:rsidP="0088601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15F3EB4" w14:textId="66A76AB8" w:rsidR="00886012" w:rsidRPr="00055FF8" w:rsidRDefault="00886012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(4,617)</w:t>
            </w:r>
          </w:p>
        </w:tc>
        <w:tc>
          <w:tcPr>
            <w:tcW w:w="180" w:type="dxa"/>
            <w:vAlign w:val="bottom"/>
          </w:tcPr>
          <w:p w14:paraId="5DF54838" w14:textId="77777777" w:rsidR="00886012" w:rsidRPr="00055FF8" w:rsidRDefault="00886012" w:rsidP="0088601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5E07B77" w14:textId="45751480" w:rsidR="00886012" w:rsidRPr="00055FF8" w:rsidRDefault="00886012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10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(4,617)</w:t>
            </w:r>
          </w:p>
        </w:tc>
      </w:tr>
      <w:tr w:rsidR="00886012" w:rsidRPr="00055FF8" w14:paraId="465E3888" w14:textId="77777777">
        <w:trPr>
          <w:cantSplit/>
        </w:trPr>
        <w:tc>
          <w:tcPr>
            <w:tcW w:w="5580" w:type="dxa"/>
          </w:tcPr>
          <w:p w14:paraId="3CA3F3BA" w14:textId="17FB974D" w:rsidR="00886012" w:rsidRPr="00055FF8" w:rsidRDefault="00886012" w:rsidP="00886012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การเปลี่ยนแปลงจากกระแสเงินสดจา</w:t>
            </w: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การจัดหาเงิน</w:t>
            </w:r>
          </w:p>
        </w:tc>
        <w:tc>
          <w:tcPr>
            <w:tcW w:w="1170" w:type="dxa"/>
            <w:vAlign w:val="bottom"/>
          </w:tcPr>
          <w:p w14:paraId="78C9EC1A" w14:textId="1A95032E" w:rsidR="00886012" w:rsidRPr="00055FF8" w:rsidRDefault="00886012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101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(6,800)</w:t>
            </w:r>
          </w:p>
        </w:tc>
        <w:tc>
          <w:tcPr>
            <w:tcW w:w="180" w:type="dxa"/>
            <w:vAlign w:val="bottom"/>
          </w:tcPr>
          <w:p w14:paraId="757390DC" w14:textId="77777777" w:rsidR="00886012" w:rsidRPr="00055FF8" w:rsidRDefault="00886012" w:rsidP="0088601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D894C05" w14:textId="783ADEA4" w:rsidR="00886012" w:rsidRPr="00055FF8" w:rsidRDefault="00886012" w:rsidP="00B81A90">
            <w:pPr>
              <w:pStyle w:val="acctfourfigures"/>
              <w:shd w:val="clear" w:color="auto" w:fill="FFFFFF"/>
              <w:tabs>
                <w:tab w:val="clear" w:pos="765"/>
                <w:tab w:val="decimal" w:pos="99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(19,770)</w:t>
            </w:r>
          </w:p>
        </w:tc>
        <w:tc>
          <w:tcPr>
            <w:tcW w:w="180" w:type="dxa"/>
            <w:vAlign w:val="bottom"/>
          </w:tcPr>
          <w:p w14:paraId="47363EA6" w14:textId="77777777" w:rsidR="00886012" w:rsidRPr="00055FF8" w:rsidRDefault="00886012" w:rsidP="0088601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70E3043" w14:textId="0A347A3C" w:rsidR="00886012" w:rsidRPr="00055FF8" w:rsidRDefault="00886012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10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(26,570)</w:t>
            </w:r>
          </w:p>
        </w:tc>
      </w:tr>
      <w:tr w:rsidR="00886012" w:rsidRPr="00055FF8" w14:paraId="2125E821" w14:textId="77777777">
        <w:trPr>
          <w:cantSplit/>
        </w:trPr>
        <w:tc>
          <w:tcPr>
            <w:tcW w:w="5580" w:type="dxa"/>
          </w:tcPr>
          <w:p w14:paraId="0EC8BF4F" w14:textId="29E82B1B" w:rsidR="00886012" w:rsidRPr="00055FF8" w:rsidRDefault="00886012" w:rsidP="00886012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ผลกระทบของการเปลี่ยนแปลงของอัตราแลกเปลี่ยน</w:t>
            </w: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70" w:type="dxa"/>
            <w:vAlign w:val="bottom"/>
          </w:tcPr>
          <w:p w14:paraId="465FEA67" w14:textId="1A41FE68" w:rsidR="00886012" w:rsidRPr="00055FF8" w:rsidRDefault="00886012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101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867</w:t>
            </w:r>
          </w:p>
        </w:tc>
        <w:tc>
          <w:tcPr>
            <w:tcW w:w="180" w:type="dxa"/>
            <w:vAlign w:val="bottom"/>
          </w:tcPr>
          <w:p w14:paraId="68B04DCD" w14:textId="77777777" w:rsidR="00886012" w:rsidRPr="00055FF8" w:rsidRDefault="00886012" w:rsidP="0088601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EA5B040" w14:textId="70C98E81" w:rsidR="00886012" w:rsidRPr="00055FF8" w:rsidRDefault="00886012" w:rsidP="00886012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5676DFA" w14:textId="77777777" w:rsidR="00886012" w:rsidRPr="00055FF8" w:rsidRDefault="00886012" w:rsidP="0088601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BF2EAC9" w14:textId="7F6CE9F0" w:rsidR="00886012" w:rsidRPr="00055FF8" w:rsidRDefault="00886012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10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867</w:t>
            </w:r>
          </w:p>
        </w:tc>
      </w:tr>
      <w:tr w:rsidR="00886012" w:rsidRPr="00055FF8" w14:paraId="025B56C3" w14:textId="77777777">
        <w:trPr>
          <w:cantSplit/>
        </w:trPr>
        <w:tc>
          <w:tcPr>
            <w:tcW w:w="5580" w:type="dxa"/>
          </w:tcPr>
          <w:p w14:paraId="27AB8A1B" w14:textId="5666A4F1" w:rsidR="00886012" w:rsidRPr="00055FF8" w:rsidRDefault="00886012" w:rsidP="00886012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ต้นทุนทางการเงินภายใต้สัญญาเช่า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ADDF955" w14:textId="0C7375F1" w:rsidR="00886012" w:rsidRPr="00055FF8" w:rsidRDefault="00886012" w:rsidP="00886012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0B335AE" w14:textId="77777777" w:rsidR="00886012" w:rsidRPr="00055FF8" w:rsidRDefault="00886012" w:rsidP="0088601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1F1B2B" w14:textId="084DD9F0" w:rsidR="00886012" w:rsidRPr="00055FF8" w:rsidRDefault="00886012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1,955</w:t>
            </w:r>
          </w:p>
        </w:tc>
        <w:tc>
          <w:tcPr>
            <w:tcW w:w="180" w:type="dxa"/>
            <w:vAlign w:val="bottom"/>
          </w:tcPr>
          <w:p w14:paraId="52621AFC" w14:textId="77777777" w:rsidR="00886012" w:rsidRPr="00055FF8" w:rsidRDefault="00886012" w:rsidP="0088601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8B211A3" w14:textId="18B261F6" w:rsidR="00886012" w:rsidRPr="00055FF8" w:rsidRDefault="00886012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10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1,955</w:t>
            </w:r>
          </w:p>
        </w:tc>
      </w:tr>
      <w:tr w:rsidR="00886012" w:rsidRPr="00055FF8" w14:paraId="46C79CF8" w14:textId="77777777">
        <w:trPr>
          <w:cantSplit/>
        </w:trPr>
        <w:tc>
          <w:tcPr>
            <w:tcW w:w="5580" w:type="dxa"/>
          </w:tcPr>
          <w:p w14:paraId="051C2154" w14:textId="1E7DAB3D" w:rsidR="00886012" w:rsidRPr="00055FF8" w:rsidRDefault="00886012" w:rsidP="00886012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37469F" w14:textId="4D6D3B4D" w:rsidR="00886012" w:rsidRPr="00055FF8" w:rsidRDefault="00886012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1,071,869</w:t>
            </w:r>
          </w:p>
        </w:tc>
        <w:tc>
          <w:tcPr>
            <w:tcW w:w="180" w:type="dxa"/>
            <w:vAlign w:val="bottom"/>
          </w:tcPr>
          <w:p w14:paraId="1A9D0797" w14:textId="77777777" w:rsidR="00886012" w:rsidRPr="00055FF8" w:rsidRDefault="00886012" w:rsidP="0088601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38DB2D" w14:textId="08E38685" w:rsidR="00886012" w:rsidRPr="00055FF8" w:rsidRDefault="00886012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52,688</w:t>
            </w:r>
          </w:p>
        </w:tc>
        <w:tc>
          <w:tcPr>
            <w:tcW w:w="180" w:type="dxa"/>
            <w:vAlign w:val="bottom"/>
          </w:tcPr>
          <w:p w14:paraId="413D08BB" w14:textId="77777777" w:rsidR="00886012" w:rsidRPr="00055FF8" w:rsidRDefault="00886012" w:rsidP="0088601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84B2AE" w14:textId="3B69FCD5" w:rsidR="00886012" w:rsidRPr="00055FF8" w:rsidRDefault="00886012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10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1,124,557</w:t>
            </w:r>
          </w:p>
        </w:tc>
      </w:tr>
      <w:tr w:rsidR="00886012" w:rsidRPr="00055FF8" w14:paraId="0542F167" w14:textId="77777777">
        <w:trPr>
          <w:cantSplit/>
        </w:trPr>
        <w:tc>
          <w:tcPr>
            <w:tcW w:w="5580" w:type="dxa"/>
          </w:tcPr>
          <w:p w14:paraId="72DDB52D" w14:textId="77777777" w:rsidR="00886012" w:rsidRPr="00055FF8" w:rsidRDefault="00886012" w:rsidP="00886012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E7C6C72" w14:textId="77777777" w:rsidR="00886012" w:rsidRPr="00055FF8" w:rsidRDefault="00886012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465916DF" w14:textId="77777777" w:rsidR="00886012" w:rsidRPr="00055FF8" w:rsidRDefault="00886012" w:rsidP="0088601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2CF5176" w14:textId="77777777" w:rsidR="00886012" w:rsidRPr="00055FF8" w:rsidRDefault="00886012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4674FDA6" w14:textId="77777777" w:rsidR="00886012" w:rsidRPr="00055FF8" w:rsidRDefault="00886012" w:rsidP="0088601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133A4B8" w14:textId="77777777" w:rsidR="00886012" w:rsidRPr="00055FF8" w:rsidRDefault="00886012" w:rsidP="00886012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</w:tbl>
    <w:p w14:paraId="4A991339" w14:textId="32FAE9FC" w:rsidR="00FA5690" w:rsidRPr="00055FF8" w:rsidRDefault="00FA5690" w:rsidP="00220165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055FF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ประมาณการหนี้สินสำหรับผลประโยชน์พนักงาน</w:t>
      </w:r>
    </w:p>
    <w:p w14:paraId="10498753" w14:textId="77777777" w:rsidR="00930B5D" w:rsidRPr="00055FF8" w:rsidRDefault="00930B5D" w:rsidP="00930B5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630"/>
        </w:tabs>
        <w:ind w:left="630"/>
        <w:jc w:val="thaiDistribute"/>
        <w:rPr>
          <w:rFonts w:ascii="Angsana New" w:hAnsi="Angsana New"/>
          <w:sz w:val="24"/>
          <w:szCs w:val="24"/>
        </w:rPr>
      </w:pPr>
    </w:p>
    <w:p w14:paraId="2FD3C657" w14:textId="2E2403CA" w:rsidR="00860B24" w:rsidRPr="00055FF8" w:rsidRDefault="00860B24" w:rsidP="007257A3">
      <w:pPr>
        <w:pStyle w:val="ListParagraph"/>
        <w:tabs>
          <w:tab w:val="clear" w:pos="680"/>
          <w:tab w:val="left" w:pos="540"/>
          <w:tab w:val="left" w:pos="720"/>
        </w:tabs>
        <w:ind w:left="540"/>
        <w:rPr>
          <w:rFonts w:ascii="Angsana New" w:eastAsia="Calibri" w:hAnsi="Angsana New"/>
          <w:b/>
          <w:bCs/>
          <w:i/>
          <w:iCs/>
          <w:sz w:val="30"/>
          <w:szCs w:val="30"/>
          <w:cs/>
        </w:rPr>
      </w:pPr>
      <w:r w:rsidRPr="00055FF8">
        <w:rPr>
          <w:rFonts w:ascii="Angsana New" w:eastAsia="Calibri" w:hAnsi="Angsana New" w:hint="cs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  <w:r w:rsidRPr="00055FF8">
        <w:rPr>
          <w:rFonts w:ascii="Angsana New" w:eastAsia="Calibri" w:hAnsi="Angsana New"/>
          <w:b/>
          <w:bCs/>
          <w:i/>
          <w:iCs/>
          <w:sz w:val="30"/>
          <w:szCs w:val="30"/>
        </w:rPr>
        <w:t xml:space="preserve"> </w:t>
      </w:r>
    </w:p>
    <w:p w14:paraId="6A6CC754" w14:textId="77777777" w:rsidR="00860B24" w:rsidRPr="00055FF8" w:rsidRDefault="00860B24" w:rsidP="00231D2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630"/>
        </w:tabs>
        <w:ind w:left="630"/>
        <w:jc w:val="thaiDistribute"/>
        <w:rPr>
          <w:rFonts w:ascii="Angsana New" w:hAnsi="Angsana New"/>
          <w:sz w:val="24"/>
          <w:szCs w:val="24"/>
        </w:rPr>
      </w:pPr>
    </w:p>
    <w:p w14:paraId="05E14A3C" w14:textId="77777777" w:rsidR="005B050C" w:rsidRPr="00055FF8" w:rsidRDefault="00D50ECA" w:rsidP="00656FCC">
      <w:pPr>
        <w:pStyle w:val="ListParagraph"/>
        <w:tabs>
          <w:tab w:val="clear" w:pos="680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="00656FCC" w:rsidRPr="00055FF8">
        <w:rPr>
          <w:rFonts w:ascii="Angsana New" w:hAnsi="Angsana New" w:hint="cs"/>
          <w:sz w:val="30"/>
          <w:szCs w:val="30"/>
          <w:cs/>
        </w:rPr>
        <w:t>บริษัทจัดการโครงการผลประโยชน์ที่กำหนดไว้ตามข้อกำหนดของพระราชบัญญัติคุ้มครองแรงงาน</w:t>
      </w:r>
      <w:r w:rsidR="00656FCC" w:rsidRPr="00055FF8">
        <w:rPr>
          <w:rFonts w:ascii="Angsana New" w:hAnsi="Angsana New"/>
          <w:sz w:val="30"/>
          <w:szCs w:val="30"/>
          <w:cs/>
        </w:rPr>
        <w:t xml:space="preserve"> </w:t>
      </w:r>
      <w:r w:rsidR="00656FCC" w:rsidRPr="00055FF8">
        <w:rPr>
          <w:rFonts w:ascii="Angsana New" w:hAnsi="Angsana New" w:hint="cs"/>
          <w:sz w:val="30"/>
          <w:szCs w:val="30"/>
          <w:cs/>
        </w:rPr>
        <w:t>พ</w:t>
      </w:r>
      <w:r w:rsidR="00656FCC" w:rsidRPr="00055FF8">
        <w:rPr>
          <w:rFonts w:ascii="Angsana New" w:hAnsi="Angsana New"/>
          <w:sz w:val="30"/>
          <w:szCs w:val="30"/>
          <w:cs/>
        </w:rPr>
        <w:t>.</w:t>
      </w:r>
      <w:r w:rsidR="00656FCC" w:rsidRPr="00055FF8">
        <w:rPr>
          <w:rFonts w:ascii="Angsana New" w:hAnsi="Angsana New" w:hint="cs"/>
          <w:sz w:val="30"/>
          <w:szCs w:val="30"/>
          <w:cs/>
        </w:rPr>
        <w:t>ศ</w:t>
      </w:r>
      <w:r w:rsidR="00656FCC" w:rsidRPr="00055FF8">
        <w:rPr>
          <w:rFonts w:ascii="Angsana New" w:hAnsi="Angsana New"/>
          <w:sz w:val="30"/>
          <w:szCs w:val="30"/>
          <w:cs/>
        </w:rPr>
        <w:t>.</w:t>
      </w:r>
      <w:r w:rsidR="00EA7A66" w:rsidRPr="00055FF8">
        <w:rPr>
          <w:rFonts w:ascii="Angsana New" w:hAnsi="Angsana New"/>
          <w:sz w:val="30"/>
          <w:szCs w:val="30"/>
        </w:rPr>
        <w:t xml:space="preserve"> 2541</w:t>
      </w:r>
      <w:r w:rsidR="00656FCC" w:rsidRPr="00055FF8">
        <w:rPr>
          <w:rFonts w:ascii="Angsana New" w:hAnsi="Angsana New"/>
          <w:sz w:val="30"/>
          <w:szCs w:val="30"/>
          <w:cs/>
        </w:rPr>
        <w:t xml:space="preserve"> </w:t>
      </w:r>
      <w:r w:rsidR="00656FCC" w:rsidRPr="00055FF8">
        <w:rPr>
          <w:rFonts w:ascii="Angsana New" w:hAnsi="Angsana New" w:hint="cs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656FCC" w:rsidRPr="00055FF8">
        <w:rPr>
          <w:rFonts w:ascii="Angsana New" w:hAnsi="Angsana New"/>
          <w:sz w:val="30"/>
          <w:szCs w:val="30"/>
          <w:cs/>
        </w:rPr>
        <w:t xml:space="preserve"> </w:t>
      </w:r>
      <w:r w:rsidR="00656FCC" w:rsidRPr="00055FF8">
        <w:rPr>
          <w:rFonts w:ascii="Angsana New" w:hAnsi="Angsana New" w:hint="cs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</w:t>
      </w:r>
      <w:r w:rsidR="00656FCC" w:rsidRPr="00055FF8">
        <w:rPr>
          <w:rFonts w:ascii="Angsana New" w:hAnsi="Angsana New"/>
          <w:sz w:val="30"/>
          <w:szCs w:val="30"/>
          <w:cs/>
        </w:rPr>
        <w:t xml:space="preserve"> </w:t>
      </w:r>
      <w:r w:rsidR="00656FCC" w:rsidRPr="00055FF8">
        <w:rPr>
          <w:rFonts w:ascii="Angsana New" w:hAnsi="Angsana New" w:hint="cs"/>
          <w:sz w:val="30"/>
          <w:szCs w:val="30"/>
          <w:cs/>
        </w:rPr>
        <w:t>ได้แก่</w:t>
      </w:r>
      <w:r w:rsidR="00656FCC" w:rsidRPr="00055FF8">
        <w:rPr>
          <w:rFonts w:ascii="Angsana New" w:hAnsi="Angsana New"/>
          <w:sz w:val="30"/>
          <w:szCs w:val="30"/>
          <w:cs/>
        </w:rPr>
        <w:t xml:space="preserve"> </w:t>
      </w:r>
      <w:r w:rsidR="00656FCC" w:rsidRPr="00055FF8">
        <w:rPr>
          <w:rFonts w:ascii="Angsana New" w:hAnsi="Angsana New" w:hint="cs"/>
          <w:sz w:val="30"/>
          <w:szCs w:val="30"/>
          <w:cs/>
        </w:rPr>
        <w:t>ความเสี่ยงของช่วงชีวิต</w:t>
      </w:r>
      <w:r w:rsidR="00656FCC" w:rsidRPr="00055FF8">
        <w:rPr>
          <w:rFonts w:ascii="Angsana New" w:hAnsi="Angsana New"/>
          <w:sz w:val="30"/>
          <w:szCs w:val="30"/>
          <w:cs/>
        </w:rPr>
        <w:t xml:space="preserve"> </w:t>
      </w:r>
      <w:r w:rsidR="00656FCC" w:rsidRPr="00055FF8">
        <w:rPr>
          <w:rFonts w:ascii="Angsana New" w:hAnsi="Angsana New" w:hint="cs"/>
          <w:sz w:val="30"/>
          <w:szCs w:val="30"/>
          <w:cs/>
        </w:rPr>
        <w:t>ความเสี่ยงจาก</w:t>
      </w:r>
      <w:r w:rsidR="009F7C15" w:rsidRPr="00055FF8">
        <w:rPr>
          <w:rFonts w:ascii="Angsana New" w:hAnsi="Angsana New"/>
          <w:sz w:val="30"/>
          <w:szCs w:val="30"/>
        </w:rPr>
        <w:br/>
      </w:r>
      <w:r w:rsidR="009F7C15" w:rsidRPr="00055FF8">
        <w:rPr>
          <w:rFonts w:ascii="Angsana New" w:hAnsi="Angsana New" w:hint="cs"/>
          <w:sz w:val="30"/>
          <w:szCs w:val="30"/>
          <w:cs/>
        </w:rPr>
        <w:t>การเพิ่มขึ้นของเงินเดือนในอนาคต</w:t>
      </w:r>
      <w:r w:rsidR="00656FCC" w:rsidRPr="00055FF8">
        <w:rPr>
          <w:rFonts w:ascii="Angsana New" w:hAnsi="Angsana New"/>
          <w:sz w:val="30"/>
          <w:szCs w:val="30"/>
          <w:cs/>
        </w:rPr>
        <w:t xml:space="preserve"> </w:t>
      </w:r>
      <w:r w:rsidR="00C829A1" w:rsidRPr="00055FF8">
        <w:rPr>
          <w:rFonts w:ascii="Angsana New" w:hAnsi="Angsana New" w:hint="cs"/>
          <w:sz w:val="30"/>
          <w:szCs w:val="30"/>
          <w:cs/>
        </w:rPr>
        <w:t>และ</w:t>
      </w:r>
      <w:r w:rsidR="00656FCC" w:rsidRPr="00055FF8">
        <w:rPr>
          <w:rFonts w:ascii="Angsana New" w:hAnsi="Angsana New" w:hint="cs"/>
          <w:sz w:val="30"/>
          <w:szCs w:val="30"/>
          <w:cs/>
        </w:rPr>
        <w:t>ความเสี่ยง</w:t>
      </w:r>
      <w:r w:rsidR="00C829A1" w:rsidRPr="00055FF8">
        <w:rPr>
          <w:rFonts w:ascii="Angsana New" w:hAnsi="Angsana New" w:hint="cs"/>
          <w:sz w:val="30"/>
          <w:szCs w:val="30"/>
          <w:cs/>
        </w:rPr>
        <w:t>จากอัตราการหมุนเวียนของพนักงาน</w:t>
      </w:r>
    </w:p>
    <w:p w14:paraId="644154AF" w14:textId="1F159013" w:rsidR="005155C0" w:rsidRPr="00055FF8" w:rsidRDefault="005155C0" w:rsidP="00656FCC">
      <w:pPr>
        <w:pStyle w:val="ListParagraph"/>
        <w:tabs>
          <w:tab w:val="clear" w:pos="680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936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38"/>
        <w:gridCol w:w="1169"/>
        <w:gridCol w:w="180"/>
        <w:gridCol w:w="1170"/>
        <w:gridCol w:w="180"/>
        <w:gridCol w:w="1170"/>
        <w:gridCol w:w="183"/>
        <w:gridCol w:w="1171"/>
      </w:tblGrid>
      <w:tr w:rsidR="00030A4A" w:rsidRPr="00055FF8" w14:paraId="22593B99" w14:textId="77777777" w:rsidTr="18D3826A">
        <w:trPr>
          <w:cantSplit/>
          <w:trHeight w:hRule="exact" w:val="360"/>
          <w:tblHeader/>
        </w:trPr>
        <w:tc>
          <w:tcPr>
            <w:tcW w:w="4138" w:type="dxa"/>
            <w:vMerge w:val="restart"/>
            <w:vAlign w:val="bottom"/>
          </w:tcPr>
          <w:p w14:paraId="7361BD62" w14:textId="77777777" w:rsidR="00030A4A" w:rsidRPr="00055FF8" w:rsidRDefault="00030A4A" w:rsidP="001D0686">
            <w:pPr>
              <w:pStyle w:val="acctfourfigures"/>
              <w:spacing w:line="300" w:lineRule="exact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055FF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มูลค่าปัจจุบันของภาระผูกพันตาม</w:t>
            </w:r>
          </w:p>
          <w:p w14:paraId="18A23F32" w14:textId="07AB3E35" w:rsidR="00030A4A" w:rsidRPr="00055FF8" w:rsidRDefault="00030A4A" w:rsidP="001D0686">
            <w:pPr>
              <w:pStyle w:val="acctfourfigures"/>
              <w:tabs>
                <w:tab w:val="clear" w:pos="765"/>
                <w:tab w:val="left" w:pos="230"/>
              </w:tabs>
              <w:spacing w:line="300" w:lineRule="exact"/>
              <w:ind w:left="100"/>
              <w:rPr>
                <w:rFonts w:asciiTheme="majorBidi" w:hAnsiTheme="majorBidi" w:cstheme="majorBidi"/>
                <w:color w:val="0000FF"/>
                <w:sz w:val="30"/>
                <w:szCs w:val="30"/>
                <w:lang w:val="en-US"/>
              </w:rPr>
            </w:pPr>
            <w:r w:rsidRPr="00055FF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055FF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โครงการผลประโยชน์</w:t>
            </w:r>
          </w:p>
        </w:tc>
        <w:tc>
          <w:tcPr>
            <w:tcW w:w="2519" w:type="dxa"/>
            <w:gridSpan w:val="3"/>
          </w:tcPr>
          <w:p w14:paraId="235F2F8B" w14:textId="0C2B4028" w:rsidR="00030A4A" w:rsidRPr="00055FF8" w:rsidRDefault="00030A4A" w:rsidP="00D3473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15AF9AD3" w14:textId="77777777" w:rsidR="00030A4A" w:rsidRPr="00055FF8" w:rsidRDefault="00030A4A" w:rsidP="00D3473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gridSpan w:val="3"/>
          </w:tcPr>
          <w:p w14:paraId="0CD35464" w14:textId="76BAA2E4" w:rsidR="00030A4A" w:rsidRPr="00055FF8" w:rsidRDefault="00030A4A" w:rsidP="00D3473D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30A4A" w:rsidRPr="00055FF8" w14:paraId="74ACA21B" w14:textId="77777777" w:rsidTr="18D3826A">
        <w:trPr>
          <w:cantSplit/>
          <w:trHeight w:hRule="exact" w:val="360"/>
          <w:tblHeader/>
        </w:trPr>
        <w:tc>
          <w:tcPr>
            <w:tcW w:w="4138" w:type="dxa"/>
            <w:vMerge/>
          </w:tcPr>
          <w:p w14:paraId="54502A0F" w14:textId="4F7E366B" w:rsidR="00030A4A" w:rsidRPr="00055FF8" w:rsidRDefault="00030A4A" w:rsidP="00EC7CDC">
            <w:pPr>
              <w:pStyle w:val="acctfourfigures"/>
              <w:tabs>
                <w:tab w:val="clear" w:pos="765"/>
              </w:tabs>
              <w:spacing w:line="240" w:lineRule="atLeast"/>
              <w:ind w:left="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69" w:type="dxa"/>
          </w:tcPr>
          <w:p w14:paraId="226A543F" w14:textId="09CFD837" w:rsidR="00030A4A" w:rsidRPr="00055FF8" w:rsidRDefault="00E43333" w:rsidP="00D3473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642EC3B6" w14:textId="77777777" w:rsidR="00030A4A" w:rsidRPr="00055FF8" w:rsidRDefault="00030A4A" w:rsidP="00D3473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16FA40" w14:textId="7CCBDE2D" w:rsidR="00030A4A" w:rsidRPr="00055FF8" w:rsidRDefault="00E43333" w:rsidP="00D3473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198B60FD" w14:textId="77777777" w:rsidR="00030A4A" w:rsidRPr="00055FF8" w:rsidRDefault="00030A4A" w:rsidP="00D3473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148794" w14:textId="5D9E2E5D" w:rsidR="00030A4A" w:rsidRPr="00055FF8" w:rsidRDefault="00E43333" w:rsidP="00D3473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2568</w:t>
            </w:r>
          </w:p>
        </w:tc>
        <w:tc>
          <w:tcPr>
            <w:tcW w:w="183" w:type="dxa"/>
          </w:tcPr>
          <w:p w14:paraId="15A1FF0D" w14:textId="77777777" w:rsidR="00030A4A" w:rsidRPr="00055FF8" w:rsidRDefault="00030A4A" w:rsidP="00D3473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02C257BD" w14:textId="00D542D6" w:rsidR="00030A4A" w:rsidRPr="00055FF8" w:rsidRDefault="00E43333" w:rsidP="00D3473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</w:tr>
      <w:tr w:rsidR="00EC7CDC" w:rsidRPr="00055FF8" w14:paraId="1D9B4438" w14:textId="77777777" w:rsidTr="18D3826A">
        <w:trPr>
          <w:cantSplit/>
          <w:trHeight w:hRule="exact" w:val="360"/>
          <w:tblHeader/>
        </w:trPr>
        <w:tc>
          <w:tcPr>
            <w:tcW w:w="4138" w:type="dxa"/>
          </w:tcPr>
          <w:p w14:paraId="1DD3EBB6" w14:textId="77777777" w:rsidR="00EC7CDC" w:rsidRPr="00055FF8" w:rsidRDefault="00EC7CDC" w:rsidP="00D3473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3" w:type="dxa"/>
            <w:gridSpan w:val="7"/>
          </w:tcPr>
          <w:p w14:paraId="66065FEF" w14:textId="35A3FFFA" w:rsidR="00EC7CDC" w:rsidRPr="00055FF8" w:rsidRDefault="00EC7CDC" w:rsidP="00D3473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024FCA" w:rsidRPr="00055FF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86012" w:rsidRPr="00055FF8" w14:paraId="75BD9F81" w14:textId="77777777" w:rsidTr="18D3826A">
        <w:trPr>
          <w:cantSplit/>
        </w:trPr>
        <w:tc>
          <w:tcPr>
            <w:tcW w:w="4138" w:type="dxa"/>
          </w:tcPr>
          <w:p w14:paraId="6894DD80" w14:textId="6FC0305E" w:rsidR="00886012" w:rsidRPr="00055FF8" w:rsidRDefault="00886012" w:rsidP="00886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56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ณ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วันที่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69" w:type="dxa"/>
          </w:tcPr>
          <w:p w14:paraId="32026A71" w14:textId="22AD7F30" w:rsidR="00886012" w:rsidRPr="008462BF" w:rsidRDefault="008462BF" w:rsidP="0088601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462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21,027</w:t>
            </w:r>
          </w:p>
        </w:tc>
        <w:tc>
          <w:tcPr>
            <w:tcW w:w="180" w:type="dxa"/>
            <w:vAlign w:val="bottom"/>
          </w:tcPr>
          <w:p w14:paraId="21BA3CF5" w14:textId="77777777" w:rsidR="00886012" w:rsidRPr="008462BF" w:rsidRDefault="00886012" w:rsidP="00886012">
            <w:pPr>
              <w:pStyle w:val="acctfourfigures"/>
              <w:tabs>
                <w:tab w:val="decimal" w:pos="90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56BE3B" w14:textId="17E3E602" w:rsidR="00886012" w:rsidRPr="008462BF" w:rsidRDefault="00886012" w:rsidP="00886012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462BF">
              <w:rPr>
                <w:rFonts w:asciiTheme="majorBidi" w:hAnsiTheme="majorBidi" w:cstheme="majorBidi"/>
                <w:sz w:val="30"/>
                <w:szCs w:val="30"/>
              </w:rPr>
              <w:t>19,600</w:t>
            </w:r>
          </w:p>
        </w:tc>
        <w:tc>
          <w:tcPr>
            <w:tcW w:w="180" w:type="dxa"/>
            <w:vAlign w:val="bottom"/>
          </w:tcPr>
          <w:p w14:paraId="0DCC8C58" w14:textId="77777777" w:rsidR="00886012" w:rsidRPr="008462BF" w:rsidRDefault="00886012" w:rsidP="00886012">
            <w:pPr>
              <w:pStyle w:val="acctfourfigures"/>
              <w:tabs>
                <w:tab w:val="decimal" w:pos="90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30BFB4" w14:textId="7C90E210" w:rsidR="00886012" w:rsidRPr="008462BF" w:rsidRDefault="008462BF" w:rsidP="0088601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62BF">
              <w:rPr>
                <w:rFonts w:asciiTheme="majorBidi" w:hAnsiTheme="majorBidi" w:cstheme="majorBidi"/>
                <w:sz w:val="30"/>
                <w:szCs w:val="30"/>
              </w:rPr>
              <w:t>19,794</w:t>
            </w:r>
          </w:p>
        </w:tc>
        <w:tc>
          <w:tcPr>
            <w:tcW w:w="183" w:type="dxa"/>
            <w:vAlign w:val="bottom"/>
          </w:tcPr>
          <w:p w14:paraId="183759A3" w14:textId="77777777" w:rsidR="00886012" w:rsidRPr="00055FF8" w:rsidRDefault="00886012" w:rsidP="0088601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2349179" w14:textId="625D1D09" w:rsidR="00886012" w:rsidRPr="00055FF8" w:rsidRDefault="00886012" w:rsidP="0088601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18,599</w:t>
            </w:r>
          </w:p>
        </w:tc>
      </w:tr>
      <w:tr w:rsidR="00886012" w:rsidRPr="00055FF8" w14:paraId="4E032636" w14:textId="77777777" w:rsidTr="18D3826A">
        <w:trPr>
          <w:cantSplit/>
        </w:trPr>
        <w:tc>
          <w:tcPr>
            <w:tcW w:w="4138" w:type="dxa"/>
          </w:tcPr>
          <w:p w14:paraId="398249E5" w14:textId="7EB72056" w:rsidR="00886012" w:rsidRPr="00055FF8" w:rsidRDefault="00886012" w:rsidP="00886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56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169" w:type="dxa"/>
          </w:tcPr>
          <w:p w14:paraId="5659B5E0" w14:textId="77777777" w:rsidR="00886012" w:rsidRPr="00055FF8" w:rsidRDefault="00886012" w:rsidP="008860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AA32A7E" w14:textId="77777777" w:rsidR="00886012" w:rsidRPr="00055FF8" w:rsidRDefault="00886012" w:rsidP="0088601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A1EEA0" w14:textId="77777777" w:rsidR="00886012" w:rsidRPr="00055FF8" w:rsidRDefault="00886012" w:rsidP="008860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F4C5B93" w14:textId="77777777" w:rsidR="00886012" w:rsidRPr="00055FF8" w:rsidRDefault="00886012" w:rsidP="0088601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61DC28" w14:textId="77777777" w:rsidR="00886012" w:rsidRPr="00055FF8" w:rsidRDefault="00886012" w:rsidP="008860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6847EEDA" w14:textId="77777777" w:rsidR="00886012" w:rsidRPr="00055FF8" w:rsidRDefault="00886012" w:rsidP="0088601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AA31902" w14:textId="2F75C383" w:rsidR="00886012" w:rsidRPr="00055FF8" w:rsidRDefault="00886012" w:rsidP="008860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6012" w:rsidRPr="00055FF8" w14:paraId="44536633" w14:textId="77777777" w:rsidTr="18D3826A">
        <w:trPr>
          <w:cantSplit/>
        </w:trPr>
        <w:tc>
          <w:tcPr>
            <w:tcW w:w="4138" w:type="dxa"/>
          </w:tcPr>
          <w:p w14:paraId="15C6B31F" w14:textId="268499AD" w:rsidR="00886012" w:rsidRPr="00055FF8" w:rsidRDefault="00886012" w:rsidP="00886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56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69" w:type="dxa"/>
          </w:tcPr>
          <w:p w14:paraId="02D256C0" w14:textId="4DE289B3" w:rsidR="00886012" w:rsidRPr="00055FF8" w:rsidRDefault="483F4982" w:rsidP="18D3826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18D3826A">
              <w:rPr>
                <w:rFonts w:asciiTheme="majorBidi" w:hAnsiTheme="majorBidi" w:cstheme="majorBidi"/>
                <w:sz w:val="30"/>
                <w:szCs w:val="30"/>
              </w:rPr>
              <w:t>1,70</w:t>
            </w:r>
            <w:r w:rsidR="000953E5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0" w:type="dxa"/>
            <w:vAlign w:val="bottom"/>
          </w:tcPr>
          <w:p w14:paraId="5A56B6DA" w14:textId="77777777" w:rsidR="00886012" w:rsidRPr="00055FF8" w:rsidRDefault="00886012" w:rsidP="0088601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B19E64" w14:textId="7A6B6879" w:rsidR="00886012" w:rsidRPr="00055FF8" w:rsidRDefault="00886012" w:rsidP="00886012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1,403</w:t>
            </w:r>
          </w:p>
        </w:tc>
        <w:tc>
          <w:tcPr>
            <w:tcW w:w="180" w:type="dxa"/>
            <w:vAlign w:val="bottom"/>
          </w:tcPr>
          <w:p w14:paraId="781640F6" w14:textId="77777777" w:rsidR="00886012" w:rsidRPr="00055FF8" w:rsidRDefault="00886012" w:rsidP="00886012">
            <w:pPr>
              <w:pStyle w:val="acctfourfigures"/>
              <w:tabs>
                <w:tab w:val="decimal" w:pos="90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C70705" w14:textId="3013AFE9" w:rsidR="00886012" w:rsidRPr="00055FF8" w:rsidRDefault="5688EB9E" w:rsidP="6F597C3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6F597C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1,51</w:t>
            </w:r>
            <w:r w:rsidR="001B19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3" w:type="dxa"/>
            <w:vAlign w:val="bottom"/>
          </w:tcPr>
          <w:p w14:paraId="566502C9" w14:textId="77777777" w:rsidR="00886012" w:rsidRPr="00055FF8" w:rsidRDefault="00886012" w:rsidP="00886012">
            <w:pPr>
              <w:pStyle w:val="acctfourfigures"/>
              <w:tabs>
                <w:tab w:val="decimal" w:pos="90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C28CD28" w14:textId="2C9D12CE" w:rsidR="00886012" w:rsidRPr="00055FF8" w:rsidRDefault="00886012" w:rsidP="0088601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1,208</w:t>
            </w:r>
          </w:p>
        </w:tc>
      </w:tr>
      <w:tr w:rsidR="00886012" w:rsidRPr="00055FF8" w14:paraId="3DBA023D" w14:textId="77777777" w:rsidTr="18D3826A">
        <w:trPr>
          <w:cantSplit/>
        </w:trPr>
        <w:tc>
          <w:tcPr>
            <w:tcW w:w="4138" w:type="dxa"/>
          </w:tcPr>
          <w:p w14:paraId="2B2A1098" w14:textId="451F3E11" w:rsidR="00886012" w:rsidRPr="00055FF8" w:rsidRDefault="00886012" w:rsidP="00886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56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07CB4E72" w14:textId="702E4AF0" w:rsidR="00886012" w:rsidRPr="00055FF8" w:rsidRDefault="0C0150C3" w:rsidP="18D3826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18D3826A">
              <w:rPr>
                <w:rFonts w:asciiTheme="majorBidi" w:hAnsiTheme="majorBidi" w:cstheme="majorBidi"/>
                <w:sz w:val="30"/>
                <w:szCs w:val="30"/>
              </w:rPr>
              <w:t>315</w:t>
            </w:r>
          </w:p>
        </w:tc>
        <w:tc>
          <w:tcPr>
            <w:tcW w:w="180" w:type="dxa"/>
            <w:vAlign w:val="bottom"/>
          </w:tcPr>
          <w:p w14:paraId="1D8D19DF" w14:textId="77777777" w:rsidR="00886012" w:rsidRPr="00055FF8" w:rsidRDefault="00886012" w:rsidP="0088601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264B2A" w14:textId="144C1282" w:rsidR="00886012" w:rsidRPr="00055FF8" w:rsidRDefault="00886012" w:rsidP="0088601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255</w:t>
            </w:r>
          </w:p>
        </w:tc>
        <w:tc>
          <w:tcPr>
            <w:tcW w:w="180" w:type="dxa"/>
            <w:vAlign w:val="bottom"/>
          </w:tcPr>
          <w:p w14:paraId="5D1E6B37" w14:textId="77777777" w:rsidR="00886012" w:rsidRPr="00055FF8" w:rsidRDefault="00886012" w:rsidP="00886012">
            <w:pPr>
              <w:pStyle w:val="acctfourfigures"/>
              <w:tabs>
                <w:tab w:val="decimal" w:pos="90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303F877" w14:textId="4A1673B3" w:rsidR="00886012" w:rsidRPr="00055FF8" w:rsidRDefault="726D78B0" w:rsidP="6F597C3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6F597C30"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  <w:tc>
          <w:tcPr>
            <w:tcW w:w="183" w:type="dxa"/>
            <w:vAlign w:val="bottom"/>
          </w:tcPr>
          <w:p w14:paraId="7A5FE51D" w14:textId="77777777" w:rsidR="00886012" w:rsidRPr="00055FF8" w:rsidRDefault="00886012" w:rsidP="00886012">
            <w:pPr>
              <w:pStyle w:val="acctfourfigures"/>
              <w:tabs>
                <w:tab w:val="decimal" w:pos="90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4BE57B5A" w14:textId="5ED9A7DA" w:rsidR="00886012" w:rsidRPr="00055FF8" w:rsidRDefault="00886012" w:rsidP="0088601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218</w:t>
            </w:r>
          </w:p>
        </w:tc>
      </w:tr>
      <w:tr w:rsidR="00886012" w:rsidRPr="00055FF8" w14:paraId="4DCDE140" w14:textId="77777777" w:rsidTr="18D3826A">
        <w:trPr>
          <w:cantSplit/>
        </w:trPr>
        <w:tc>
          <w:tcPr>
            <w:tcW w:w="4138" w:type="dxa"/>
          </w:tcPr>
          <w:p w14:paraId="048E8389" w14:textId="77777777" w:rsidR="00886012" w:rsidRPr="00055FF8" w:rsidRDefault="00886012" w:rsidP="00886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6A58CE0C" w14:textId="384F6936" w:rsidR="00886012" w:rsidRPr="00055FF8" w:rsidRDefault="0FDA04B2" w:rsidP="18D3826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08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2,01</w:t>
            </w:r>
            <w:r w:rsidR="00A344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14:paraId="6BE593CC" w14:textId="77777777" w:rsidR="00886012" w:rsidRPr="00055FF8" w:rsidRDefault="00886012" w:rsidP="0088601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163F976" w14:textId="477397BD" w:rsidR="00886012" w:rsidRPr="00055FF8" w:rsidRDefault="00886012" w:rsidP="0088601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1,658</w:t>
            </w:r>
          </w:p>
        </w:tc>
        <w:tc>
          <w:tcPr>
            <w:tcW w:w="180" w:type="dxa"/>
            <w:vAlign w:val="bottom"/>
          </w:tcPr>
          <w:p w14:paraId="5366038D" w14:textId="77777777" w:rsidR="00886012" w:rsidRPr="00055FF8" w:rsidRDefault="00886012" w:rsidP="00886012">
            <w:pPr>
              <w:pStyle w:val="acctfourfigures"/>
              <w:tabs>
                <w:tab w:val="decimal" w:pos="907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BA31058" w14:textId="6A7C024C" w:rsidR="00886012" w:rsidRPr="00055FF8" w:rsidRDefault="0A75CE4A" w:rsidP="6F597C3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08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1,79</w:t>
            </w:r>
            <w:r w:rsidR="00A344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3" w:type="dxa"/>
            <w:vAlign w:val="bottom"/>
          </w:tcPr>
          <w:p w14:paraId="09B6A476" w14:textId="77777777" w:rsidR="00886012" w:rsidRPr="00055FF8" w:rsidRDefault="00886012" w:rsidP="00886012">
            <w:pPr>
              <w:pStyle w:val="acctfourfigures"/>
              <w:tabs>
                <w:tab w:val="decimal" w:pos="907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3ED007F4" w14:textId="004506C5" w:rsidR="00886012" w:rsidRPr="00055FF8" w:rsidRDefault="00886012" w:rsidP="0088601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1,426</w:t>
            </w:r>
          </w:p>
        </w:tc>
      </w:tr>
    </w:tbl>
    <w:p w14:paraId="7700014B" w14:textId="0314F931" w:rsidR="00151744" w:rsidRPr="00055FF8" w:rsidRDefault="00151744"/>
    <w:tbl>
      <w:tblPr>
        <w:tblW w:w="936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38"/>
        <w:gridCol w:w="1169"/>
        <w:gridCol w:w="180"/>
        <w:gridCol w:w="1170"/>
        <w:gridCol w:w="180"/>
        <w:gridCol w:w="1170"/>
        <w:gridCol w:w="183"/>
        <w:gridCol w:w="1171"/>
      </w:tblGrid>
      <w:tr w:rsidR="00FC3134" w:rsidRPr="00055FF8" w14:paraId="6EB57B1A" w14:textId="77777777" w:rsidTr="18D3826A">
        <w:trPr>
          <w:cantSplit/>
          <w:trHeight w:hRule="exact" w:val="360"/>
        </w:trPr>
        <w:tc>
          <w:tcPr>
            <w:tcW w:w="4138" w:type="dxa"/>
            <w:vAlign w:val="bottom"/>
          </w:tcPr>
          <w:p w14:paraId="702425CD" w14:textId="4AD652E3" w:rsidR="00FC3134" w:rsidRPr="00055FF8" w:rsidRDefault="00FC3134" w:rsidP="00FC3134">
            <w:pPr>
              <w:pStyle w:val="acctfourfigures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055FF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มูลค่าปัจจุบันของภาระผูกพันตาม</w:t>
            </w:r>
          </w:p>
        </w:tc>
        <w:tc>
          <w:tcPr>
            <w:tcW w:w="2519" w:type="dxa"/>
            <w:gridSpan w:val="3"/>
          </w:tcPr>
          <w:p w14:paraId="701ED24B" w14:textId="1AFCF35A" w:rsidR="00FC3134" w:rsidRPr="00055FF8" w:rsidRDefault="00FC3134" w:rsidP="00FC313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69768067" w14:textId="77777777" w:rsidR="00FC3134" w:rsidRPr="00055FF8" w:rsidRDefault="00FC3134" w:rsidP="00FC3134">
            <w:pPr>
              <w:pStyle w:val="acctfourfigures"/>
              <w:tabs>
                <w:tab w:val="decimal" w:pos="907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4" w:type="dxa"/>
            <w:gridSpan w:val="3"/>
          </w:tcPr>
          <w:p w14:paraId="3F59AFAE" w14:textId="55F7786A" w:rsidR="00FC3134" w:rsidRPr="00055FF8" w:rsidRDefault="00FC3134" w:rsidP="00FC313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C3134" w:rsidRPr="00055FF8" w14:paraId="00CE629E" w14:textId="77777777" w:rsidTr="18D3826A">
        <w:trPr>
          <w:cantSplit/>
          <w:trHeight w:hRule="exact" w:val="360"/>
        </w:trPr>
        <w:tc>
          <w:tcPr>
            <w:tcW w:w="4138" w:type="dxa"/>
          </w:tcPr>
          <w:p w14:paraId="1494C031" w14:textId="5C671AF9" w:rsidR="00FC3134" w:rsidRPr="00055FF8" w:rsidRDefault="00FC3134" w:rsidP="00FC3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0" w:hanging="90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</w:pPr>
            <w:r w:rsidRPr="00055FF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  <w:r w:rsidR="00681733" w:rsidRPr="00055FF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="00681733" w:rsidRPr="00055FF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="00681733" w:rsidRPr="00055FF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69" w:type="dxa"/>
          </w:tcPr>
          <w:p w14:paraId="299DCAE7" w14:textId="09006D40" w:rsidR="00FC3134" w:rsidRPr="00055FF8" w:rsidRDefault="00E43333" w:rsidP="0015174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257DD51D" w14:textId="77777777" w:rsidR="00FC3134" w:rsidRPr="00055FF8" w:rsidRDefault="00FC3134" w:rsidP="0015174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65812A" w14:textId="7537CABB" w:rsidR="00FC3134" w:rsidRPr="00055FF8" w:rsidRDefault="00E43333" w:rsidP="0015174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3C191AF9" w14:textId="77777777" w:rsidR="00FC3134" w:rsidRPr="00055FF8" w:rsidRDefault="00FC3134" w:rsidP="0015174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2C9FD2" w14:textId="74517C28" w:rsidR="00FC3134" w:rsidRPr="00055FF8" w:rsidRDefault="00E43333" w:rsidP="0015174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2568</w:t>
            </w:r>
          </w:p>
        </w:tc>
        <w:tc>
          <w:tcPr>
            <w:tcW w:w="183" w:type="dxa"/>
          </w:tcPr>
          <w:p w14:paraId="0CFBFB35" w14:textId="77777777" w:rsidR="00FC3134" w:rsidRPr="00055FF8" w:rsidRDefault="00FC3134" w:rsidP="0015174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39E0D168" w14:textId="7ED40819" w:rsidR="00FC3134" w:rsidRPr="00055FF8" w:rsidRDefault="00E43333" w:rsidP="0015174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</w:tr>
      <w:tr w:rsidR="00151744" w:rsidRPr="00055FF8" w14:paraId="52807E23" w14:textId="77777777" w:rsidTr="18D3826A">
        <w:trPr>
          <w:cantSplit/>
          <w:trHeight w:hRule="exact" w:val="360"/>
        </w:trPr>
        <w:tc>
          <w:tcPr>
            <w:tcW w:w="4138" w:type="dxa"/>
          </w:tcPr>
          <w:p w14:paraId="31A41F37" w14:textId="77777777" w:rsidR="00151744" w:rsidRPr="00055FF8" w:rsidRDefault="00151744" w:rsidP="00FC3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56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3" w:type="dxa"/>
            <w:gridSpan w:val="7"/>
          </w:tcPr>
          <w:p w14:paraId="0E9703FB" w14:textId="14399515" w:rsidR="00151744" w:rsidRPr="00055FF8" w:rsidRDefault="00151744" w:rsidP="0015174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55FF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C3134" w:rsidRPr="00055FF8" w14:paraId="78C67078" w14:textId="77777777" w:rsidTr="18D3826A">
        <w:trPr>
          <w:cantSplit/>
          <w:trHeight w:hRule="exact" w:val="374"/>
        </w:trPr>
        <w:tc>
          <w:tcPr>
            <w:tcW w:w="4138" w:type="dxa"/>
          </w:tcPr>
          <w:p w14:paraId="4341A3D6" w14:textId="0FB783C0" w:rsidR="00FC3134" w:rsidRPr="00055FF8" w:rsidRDefault="00FC3134" w:rsidP="00FC3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69" w:type="dxa"/>
          </w:tcPr>
          <w:p w14:paraId="48371DDC" w14:textId="4A8F6968" w:rsidR="00FC3134" w:rsidRPr="00055FF8" w:rsidRDefault="00FC3134" w:rsidP="00FC313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58167F4" w14:textId="77777777" w:rsidR="00FC3134" w:rsidRPr="00055FF8" w:rsidRDefault="00FC3134" w:rsidP="00FC313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7DA5C0" w14:textId="0E461613" w:rsidR="00FC3134" w:rsidRPr="00055FF8" w:rsidRDefault="00FC3134" w:rsidP="00FC313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F4C93BC" w14:textId="77777777" w:rsidR="00FC3134" w:rsidRPr="00055FF8" w:rsidRDefault="00FC3134" w:rsidP="00FC3134">
            <w:pPr>
              <w:pStyle w:val="acctfourfigures"/>
              <w:tabs>
                <w:tab w:val="decimal" w:pos="90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CC7D19" w14:textId="7A16837E" w:rsidR="00FC3134" w:rsidRPr="00055FF8" w:rsidRDefault="00FC3134" w:rsidP="00FC313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3AE7EDD7" w14:textId="77777777" w:rsidR="00FC3134" w:rsidRPr="00055FF8" w:rsidRDefault="00FC3134" w:rsidP="00FC3134">
            <w:pPr>
              <w:pStyle w:val="acctfourfigures"/>
              <w:tabs>
                <w:tab w:val="decimal" w:pos="90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E9C2F10" w14:textId="31C988A8" w:rsidR="00FC3134" w:rsidRPr="00055FF8" w:rsidRDefault="00FC3134" w:rsidP="00FC313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3134" w:rsidRPr="00055FF8" w14:paraId="21D68C55" w14:textId="77777777" w:rsidTr="18D3826A">
        <w:trPr>
          <w:cantSplit/>
          <w:trHeight w:hRule="exact" w:val="731"/>
        </w:trPr>
        <w:tc>
          <w:tcPr>
            <w:tcW w:w="4138" w:type="dxa"/>
            <w:vAlign w:val="bottom"/>
          </w:tcPr>
          <w:p w14:paraId="4685927C" w14:textId="1AD1949F" w:rsidR="008C5DF0" w:rsidRPr="00055FF8" w:rsidRDefault="00BC2FF6" w:rsidP="00FC3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259" w:hanging="259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(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="Angsana New"/>
                <w:sz w:val="30"/>
                <w:szCs w:val="30"/>
              </w:rPr>
              <w:t>)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="003A46C3">
              <w:rPr>
                <w:rFonts w:asciiTheme="majorBidi" w:hAnsiTheme="majorBidi" w:cs="Angsana New" w:hint="cs"/>
                <w:sz w:val="30"/>
                <w:szCs w:val="30"/>
                <w:cs/>
              </w:rPr>
              <w:t>ขาดทุน</w:t>
            </w:r>
            <w:r w:rsidR="00FC3134"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จากการประมาณตาม</w:t>
            </w:r>
          </w:p>
          <w:p w14:paraId="5F4ECE60" w14:textId="261034FC" w:rsidR="00FC3134" w:rsidRPr="00055FF8" w:rsidRDefault="008C5DF0" w:rsidP="7269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259" w:hanging="259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726905C4">
              <w:rPr>
                <w:rFonts w:asciiTheme="majorBidi" w:hAnsiTheme="majorBidi" w:cs="Angsana New"/>
                <w:sz w:val="30"/>
                <w:szCs w:val="30"/>
              </w:rPr>
              <w:t xml:space="preserve">    </w:t>
            </w:r>
            <w:r w:rsidR="00FC3134" w:rsidRPr="726905C4">
              <w:rPr>
                <w:rFonts w:asciiTheme="majorBidi" w:hAnsiTheme="majorBidi" w:cs="Angsana New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169" w:type="dxa"/>
          </w:tcPr>
          <w:p w14:paraId="6D501DF3" w14:textId="77777777" w:rsidR="00FC3134" w:rsidRPr="00055FF8" w:rsidRDefault="00FC3134" w:rsidP="00FC313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599F4C1" w14:textId="77777777" w:rsidR="00FC3134" w:rsidRPr="00055FF8" w:rsidRDefault="00FC3134" w:rsidP="00FC313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4F6528" w14:textId="77777777" w:rsidR="00FC3134" w:rsidRPr="00055FF8" w:rsidRDefault="00FC3134" w:rsidP="00FC313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6E88F96" w14:textId="77777777" w:rsidR="00FC3134" w:rsidRPr="00055FF8" w:rsidRDefault="00FC3134" w:rsidP="00FC3134">
            <w:pPr>
              <w:pStyle w:val="acctfourfigures"/>
              <w:tabs>
                <w:tab w:val="decimal" w:pos="90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6E7C53" w14:textId="77777777" w:rsidR="00FC3134" w:rsidRPr="00055FF8" w:rsidRDefault="00FC3134" w:rsidP="00FC313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D96899" w14:textId="0CE04389" w:rsidR="00CC2468" w:rsidRPr="00055FF8" w:rsidRDefault="00CC2468" w:rsidP="00FC313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798EA034" w14:textId="77777777" w:rsidR="00FC3134" w:rsidRPr="00055FF8" w:rsidRDefault="00FC3134" w:rsidP="00FC3134">
            <w:pPr>
              <w:pStyle w:val="acctfourfigures"/>
              <w:tabs>
                <w:tab w:val="decimal" w:pos="90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FA4D6EF" w14:textId="77777777" w:rsidR="00FC3134" w:rsidRPr="00055FF8" w:rsidRDefault="00FC3134" w:rsidP="00FC313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62BF" w:rsidRPr="00055FF8" w14:paraId="3C9D487C" w14:textId="77777777" w:rsidTr="18D3826A">
        <w:trPr>
          <w:cantSplit/>
          <w:trHeight w:hRule="exact" w:val="360"/>
        </w:trPr>
        <w:tc>
          <w:tcPr>
            <w:tcW w:w="4138" w:type="dxa"/>
          </w:tcPr>
          <w:p w14:paraId="1FCF77C7" w14:textId="4EA2E60C" w:rsidR="008462BF" w:rsidRPr="00055FF8" w:rsidRDefault="008462BF" w:rsidP="7269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6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726905C4">
              <w:rPr>
                <w:rFonts w:asciiTheme="majorBidi" w:hAnsiTheme="majorBidi"/>
                <w:sz w:val="30"/>
                <w:szCs w:val="30"/>
              </w:rPr>
              <w:t xml:space="preserve">- </w:t>
            </w:r>
            <w:proofErr w:type="spellStart"/>
            <w:r w:rsidR="70EAB8F8" w:rsidRPr="726905C4">
              <w:rPr>
                <w:rFonts w:asciiTheme="majorBidi" w:hAnsiTheme="majorBidi"/>
                <w:sz w:val="30"/>
                <w:szCs w:val="30"/>
              </w:rPr>
              <w:t>ข้อสมมติด้านประชากรศาสตร์</w:t>
            </w:r>
            <w:proofErr w:type="spellEnd"/>
          </w:p>
        </w:tc>
        <w:tc>
          <w:tcPr>
            <w:tcW w:w="1169" w:type="dxa"/>
          </w:tcPr>
          <w:p w14:paraId="7532E1F6" w14:textId="55551A3C" w:rsidR="008462BF" w:rsidRPr="00055FF8" w:rsidRDefault="319D75C3" w:rsidP="18D3826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18D382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1,12</w:t>
            </w:r>
            <w:r w:rsidR="00D418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3C137DF3" w14:textId="3ECA9E38" w:rsidR="008462BF" w:rsidRPr="00055FF8" w:rsidRDefault="008462BF" w:rsidP="008462B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D39630" w14:textId="4CCC5CC7" w:rsidR="008462BF" w:rsidRPr="00055FF8" w:rsidRDefault="3F8A29CB" w:rsidP="18D3826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18D382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A359126" w14:textId="77777777" w:rsidR="008462BF" w:rsidRPr="00055FF8" w:rsidRDefault="008462BF" w:rsidP="008462BF">
            <w:pPr>
              <w:pStyle w:val="acctfourfigures"/>
              <w:tabs>
                <w:tab w:val="decimal" w:pos="90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0E0CE3" w14:textId="5734DBA0" w:rsidR="008462BF" w:rsidRPr="00055FF8" w:rsidRDefault="770A18BD" w:rsidP="726905C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726905C4">
              <w:rPr>
                <w:rFonts w:asciiTheme="majorBidi" w:hAnsiTheme="majorBidi" w:cstheme="majorBidi"/>
                <w:sz w:val="30"/>
                <w:szCs w:val="30"/>
              </w:rPr>
              <w:t>1,12</w:t>
            </w:r>
            <w:r w:rsidR="00334D8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3" w:type="dxa"/>
            <w:vAlign w:val="bottom"/>
          </w:tcPr>
          <w:p w14:paraId="7A112F23" w14:textId="77777777" w:rsidR="008462BF" w:rsidRPr="00055FF8" w:rsidRDefault="008462BF" w:rsidP="008462BF">
            <w:pPr>
              <w:pStyle w:val="acctfourfigures"/>
              <w:tabs>
                <w:tab w:val="decimal" w:pos="90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04A4748" w14:textId="6D0747B8" w:rsidR="008462BF" w:rsidRPr="00055FF8" w:rsidRDefault="008462BF" w:rsidP="008462B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726905C4" w14:paraId="041EC67D" w14:textId="77777777" w:rsidTr="18D3826A">
        <w:trPr>
          <w:cantSplit/>
          <w:trHeight w:val="360"/>
        </w:trPr>
        <w:tc>
          <w:tcPr>
            <w:tcW w:w="4138" w:type="dxa"/>
          </w:tcPr>
          <w:p w14:paraId="717B3C5B" w14:textId="217B0CCA" w:rsidR="452DECF3" w:rsidRDefault="452DECF3" w:rsidP="7269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62"/>
              <w:rPr>
                <w:rFonts w:asciiTheme="majorBidi" w:hAnsiTheme="majorBidi"/>
                <w:sz w:val="30"/>
                <w:szCs w:val="30"/>
              </w:rPr>
            </w:pPr>
            <w:r w:rsidRPr="726905C4">
              <w:rPr>
                <w:rFonts w:asciiTheme="majorBidi" w:hAnsiTheme="majorBidi"/>
                <w:sz w:val="30"/>
                <w:szCs w:val="30"/>
              </w:rPr>
              <w:t xml:space="preserve">- </w:t>
            </w:r>
            <w:proofErr w:type="spellStart"/>
            <w:r w:rsidRPr="726905C4">
              <w:rPr>
                <w:rFonts w:asciiTheme="majorBidi" w:hAnsiTheme="majorBidi"/>
                <w:sz w:val="30"/>
                <w:szCs w:val="30"/>
              </w:rPr>
              <w:t>ข้อสมมติทางการเงิน</w:t>
            </w:r>
            <w:proofErr w:type="spellEnd"/>
          </w:p>
        </w:tc>
        <w:tc>
          <w:tcPr>
            <w:tcW w:w="1169" w:type="dxa"/>
          </w:tcPr>
          <w:p w14:paraId="4A983156" w14:textId="471A688D" w:rsidR="726905C4" w:rsidRDefault="077022FE" w:rsidP="00913D75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18D382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(319)</w:t>
            </w:r>
          </w:p>
        </w:tc>
        <w:tc>
          <w:tcPr>
            <w:tcW w:w="180" w:type="dxa"/>
            <w:vAlign w:val="bottom"/>
          </w:tcPr>
          <w:p w14:paraId="0BC52F6F" w14:textId="189FAAA2" w:rsidR="726905C4" w:rsidRDefault="726905C4" w:rsidP="726905C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869424" w14:textId="1BC215A0" w:rsidR="726905C4" w:rsidRDefault="12B99F16" w:rsidP="00760CC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18D382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969C3E8" w14:textId="7C807324" w:rsidR="726905C4" w:rsidRDefault="726905C4" w:rsidP="726905C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348AB3" w14:textId="748D006E" w:rsidR="4F70E8C1" w:rsidRDefault="4F70E8C1" w:rsidP="00913D7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726905C4">
              <w:rPr>
                <w:rFonts w:asciiTheme="majorBidi" w:hAnsiTheme="majorBidi" w:cstheme="majorBidi"/>
                <w:sz w:val="30"/>
                <w:szCs w:val="30"/>
              </w:rPr>
              <w:t>(319)</w:t>
            </w:r>
          </w:p>
        </w:tc>
        <w:tc>
          <w:tcPr>
            <w:tcW w:w="183" w:type="dxa"/>
            <w:vAlign w:val="bottom"/>
          </w:tcPr>
          <w:p w14:paraId="60B755FC" w14:textId="562CD498" w:rsidR="726905C4" w:rsidRDefault="726905C4" w:rsidP="726905C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ECBA5DC" w14:textId="4582BEAC" w:rsidR="452DECF3" w:rsidRDefault="452DECF3" w:rsidP="00E27BA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726905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462BF" w:rsidRPr="00055FF8" w14:paraId="4D677082" w14:textId="77777777" w:rsidTr="18D3826A">
        <w:trPr>
          <w:cantSplit/>
          <w:trHeight w:hRule="exact" w:val="360"/>
        </w:trPr>
        <w:tc>
          <w:tcPr>
            <w:tcW w:w="4138" w:type="dxa"/>
          </w:tcPr>
          <w:p w14:paraId="539FD437" w14:textId="22275076" w:rsidR="008462BF" w:rsidRPr="00055FF8" w:rsidRDefault="008462BF" w:rsidP="7269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62"/>
              <w:rPr>
                <w:rFonts w:asciiTheme="majorBidi" w:hAnsiTheme="majorBidi"/>
                <w:sz w:val="30"/>
                <w:szCs w:val="30"/>
              </w:rPr>
            </w:pPr>
            <w:r w:rsidRPr="726905C4">
              <w:rPr>
                <w:rFonts w:asciiTheme="majorBidi" w:hAnsiTheme="majorBidi"/>
                <w:sz w:val="30"/>
                <w:szCs w:val="30"/>
              </w:rPr>
              <w:t xml:space="preserve">- </w:t>
            </w:r>
            <w:proofErr w:type="spellStart"/>
            <w:r w:rsidRPr="726905C4">
              <w:rPr>
                <w:rFonts w:asciiTheme="majorBidi" w:hAnsiTheme="majorBidi"/>
                <w:sz w:val="30"/>
                <w:szCs w:val="30"/>
              </w:rPr>
              <w:t>การปรับปรุงจากประสบการณ์</w:t>
            </w:r>
            <w:proofErr w:type="spellEnd"/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359D2F60" w14:textId="6C795F01" w:rsidR="008462BF" w:rsidRPr="00055FF8" w:rsidRDefault="589117E4" w:rsidP="18D3826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18D382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302</w:t>
            </w:r>
          </w:p>
        </w:tc>
        <w:tc>
          <w:tcPr>
            <w:tcW w:w="180" w:type="dxa"/>
            <w:vAlign w:val="bottom"/>
          </w:tcPr>
          <w:p w14:paraId="6A2F5734" w14:textId="77777777" w:rsidR="008462BF" w:rsidRPr="00055FF8" w:rsidRDefault="008462BF" w:rsidP="008462B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5316439" w14:textId="6E289390" w:rsidR="008462BF" w:rsidRPr="00055FF8" w:rsidRDefault="008462BF" w:rsidP="008462B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2DE9BA0" w14:textId="77777777" w:rsidR="008462BF" w:rsidRPr="00055FF8" w:rsidRDefault="008462BF" w:rsidP="008462BF">
            <w:pPr>
              <w:pStyle w:val="acctfourfigures"/>
              <w:tabs>
                <w:tab w:val="decimal" w:pos="90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051673" w14:textId="5AA35A14" w:rsidR="008462BF" w:rsidRPr="00055FF8" w:rsidRDefault="1D31B18B" w:rsidP="726905C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726905C4">
              <w:rPr>
                <w:rFonts w:asciiTheme="majorBidi" w:hAnsiTheme="majorBidi" w:cstheme="majorBidi"/>
                <w:sz w:val="30"/>
                <w:szCs w:val="30"/>
              </w:rPr>
              <w:t>302</w:t>
            </w:r>
          </w:p>
        </w:tc>
        <w:tc>
          <w:tcPr>
            <w:tcW w:w="183" w:type="dxa"/>
            <w:vAlign w:val="bottom"/>
          </w:tcPr>
          <w:p w14:paraId="6B3B24FF" w14:textId="77777777" w:rsidR="008462BF" w:rsidRPr="00055FF8" w:rsidRDefault="008462BF" w:rsidP="008462BF">
            <w:pPr>
              <w:pStyle w:val="acctfourfigures"/>
              <w:tabs>
                <w:tab w:val="decimal" w:pos="90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57074824" w14:textId="6DEE7013" w:rsidR="008462BF" w:rsidRPr="00055FF8" w:rsidRDefault="008462BF" w:rsidP="008462B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462BF" w:rsidRPr="00055FF8" w14:paraId="1C51E3C4" w14:textId="77777777" w:rsidTr="18D3826A">
        <w:trPr>
          <w:cantSplit/>
          <w:trHeight w:hRule="exact" w:val="360"/>
        </w:trPr>
        <w:tc>
          <w:tcPr>
            <w:tcW w:w="4138" w:type="dxa"/>
          </w:tcPr>
          <w:p w14:paraId="56479997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62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13DC1817" w14:textId="5ECDED7C" w:rsidR="008462BF" w:rsidRPr="00055FF8" w:rsidRDefault="496E5B7B" w:rsidP="18D3826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18D382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1,10</w:t>
            </w:r>
            <w:r w:rsidR="00A344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7D94E2D9" w14:textId="77777777" w:rsidR="008462BF" w:rsidRPr="00055FF8" w:rsidRDefault="008462BF" w:rsidP="008462B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3CF9D63" w14:textId="35BD834A" w:rsidR="008462BF" w:rsidRPr="00055FF8" w:rsidRDefault="008462BF" w:rsidP="008462B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ED5B0DC" w14:textId="77777777" w:rsidR="008462BF" w:rsidRPr="00055FF8" w:rsidRDefault="008462BF" w:rsidP="008462BF">
            <w:pPr>
              <w:pStyle w:val="acctfourfigures"/>
              <w:tabs>
                <w:tab w:val="decimal" w:pos="907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6EED637" w14:textId="1F8D272B" w:rsidR="008462BF" w:rsidRPr="00A344E7" w:rsidRDefault="0617E4AE" w:rsidP="726905C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7269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1,10</w:t>
            </w:r>
            <w:r w:rsidR="00A344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3" w:type="dxa"/>
            <w:vAlign w:val="bottom"/>
          </w:tcPr>
          <w:p w14:paraId="539CE434" w14:textId="77777777" w:rsidR="008462BF" w:rsidRPr="00055FF8" w:rsidRDefault="008462BF" w:rsidP="008462BF">
            <w:pPr>
              <w:pStyle w:val="acctfourfigures"/>
              <w:tabs>
                <w:tab w:val="decimal" w:pos="907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44EB9221" w14:textId="312B56F0" w:rsidR="008462BF" w:rsidRPr="00055FF8" w:rsidRDefault="008462BF" w:rsidP="008462B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8462BF" w:rsidRPr="00055FF8" w14:paraId="701D0B24" w14:textId="77777777" w:rsidTr="18D3826A">
        <w:trPr>
          <w:cantSplit/>
          <w:trHeight w:hRule="exact" w:val="360"/>
        </w:trPr>
        <w:tc>
          <w:tcPr>
            <w:tcW w:w="4138" w:type="dxa"/>
          </w:tcPr>
          <w:p w14:paraId="3BF65A46" w14:textId="0CB6E0A3" w:rsidR="008462BF" w:rsidRPr="00055FF8" w:rsidRDefault="008462BF" w:rsidP="7269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56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726905C4">
              <w:rPr>
                <w:rFonts w:asciiTheme="majorBidi" w:hAnsiTheme="majorBidi" w:cs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74F21302" w14:textId="0F3DEDCB" w:rsidR="008462BF" w:rsidRPr="00055FF8" w:rsidRDefault="017260A2" w:rsidP="18D3826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18D382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</w:t>
            </w:r>
            <w:r w:rsidR="085888F3" w:rsidRPr="18D382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,1</w:t>
            </w:r>
            <w:r w:rsidR="003A46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</w:t>
            </w:r>
            <w:r w:rsidR="085888F3" w:rsidRPr="18D382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5D01CEE" w14:textId="77777777" w:rsidR="008462BF" w:rsidRPr="00055FF8" w:rsidRDefault="008462BF" w:rsidP="008462B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BF28AD7" w14:textId="5562DF64" w:rsidR="008462BF" w:rsidRPr="00055FF8" w:rsidRDefault="008462BF" w:rsidP="008462B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(231)</w:t>
            </w:r>
          </w:p>
        </w:tc>
        <w:tc>
          <w:tcPr>
            <w:tcW w:w="180" w:type="dxa"/>
            <w:vAlign w:val="bottom"/>
          </w:tcPr>
          <w:p w14:paraId="42C50C4F" w14:textId="77777777" w:rsidR="008462BF" w:rsidRPr="00055FF8" w:rsidRDefault="008462BF" w:rsidP="008462BF">
            <w:pPr>
              <w:pStyle w:val="acctfourfigures"/>
              <w:tabs>
                <w:tab w:val="decimal" w:pos="90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C760100" w14:textId="38B8E20C" w:rsidR="008462BF" w:rsidRPr="00055FF8" w:rsidRDefault="406DCE15" w:rsidP="53CBD2C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53CBD2C0">
              <w:rPr>
                <w:rFonts w:asciiTheme="majorBidi" w:hAnsiTheme="majorBidi" w:cstheme="majorBidi"/>
                <w:sz w:val="30"/>
                <w:szCs w:val="30"/>
              </w:rPr>
              <w:t>(1,0</w:t>
            </w:r>
            <w:r w:rsidR="00760CCD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Pr="53CBD2C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3" w:type="dxa"/>
            <w:vAlign w:val="bottom"/>
          </w:tcPr>
          <w:p w14:paraId="76112FB8" w14:textId="77777777" w:rsidR="008462BF" w:rsidRPr="00055FF8" w:rsidRDefault="008462BF" w:rsidP="008462BF">
            <w:pPr>
              <w:pStyle w:val="acctfourfigures"/>
              <w:tabs>
                <w:tab w:val="decimal" w:pos="90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0C609411" w14:textId="79D684F1" w:rsidR="008462BF" w:rsidRPr="00055FF8" w:rsidRDefault="008462BF" w:rsidP="008462B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(231)</w:t>
            </w:r>
          </w:p>
        </w:tc>
      </w:tr>
      <w:tr w:rsidR="008462BF" w:rsidRPr="00055FF8" w14:paraId="2F6D10E4" w14:textId="77777777" w:rsidTr="18D3826A">
        <w:trPr>
          <w:cantSplit/>
          <w:trHeight w:hRule="exact" w:val="360"/>
        </w:trPr>
        <w:tc>
          <w:tcPr>
            <w:tcW w:w="4138" w:type="dxa"/>
          </w:tcPr>
          <w:p w14:paraId="2502BBE2" w14:textId="167C9334" w:rsidR="008462BF" w:rsidRPr="00055FF8" w:rsidRDefault="008462BF" w:rsidP="7269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56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726905C4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726905C4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lang w:val="en-GB"/>
              </w:rPr>
              <w:t>31</w:t>
            </w:r>
            <w:r w:rsidRPr="726905C4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EE9D7F" w14:textId="7AE55FCE" w:rsidR="008462BF" w:rsidRPr="00055FF8" w:rsidRDefault="6737AF59" w:rsidP="18D3826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18D382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22,98</w:t>
            </w:r>
            <w:r w:rsidR="6D01AA58" w:rsidRPr="18D382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011D0D86" w14:textId="77777777" w:rsidR="008462BF" w:rsidRPr="00055FF8" w:rsidRDefault="008462BF" w:rsidP="008462B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9C6EDF" w14:textId="02ECD921" w:rsidR="008462BF" w:rsidRPr="00055FF8" w:rsidRDefault="008462BF" w:rsidP="008462B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21,027</w:t>
            </w:r>
          </w:p>
        </w:tc>
        <w:tc>
          <w:tcPr>
            <w:tcW w:w="180" w:type="dxa"/>
            <w:vAlign w:val="bottom"/>
          </w:tcPr>
          <w:p w14:paraId="56564CC2" w14:textId="77777777" w:rsidR="008462BF" w:rsidRPr="00055FF8" w:rsidRDefault="008462BF" w:rsidP="008462BF">
            <w:pPr>
              <w:pStyle w:val="acctfourfigures"/>
              <w:tabs>
                <w:tab w:val="decimal" w:pos="90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CB9B6C" w14:textId="72A53C8C" w:rsidR="008462BF" w:rsidRPr="00055FF8" w:rsidRDefault="6765A9F2" w:rsidP="53CBD2C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53CBD2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21,644</w:t>
            </w:r>
          </w:p>
        </w:tc>
        <w:tc>
          <w:tcPr>
            <w:tcW w:w="183" w:type="dxa"/>
            <w:vAlign w:val="bottom"/>
          </w:tcPr>
          <w:p w14:paraId="69165C1E" w14:textId="77777777" w:rsidR="008462BF" w:rsidRPr="00055FF8" w:rsidRDefault="008462BF" w:rsidP="008462BF">
            <w:pPr>
              <w:pStyle w:val="acctfourfigures"/>
              <w:tabs>
                <w:tab w:val="decimal" w:pos="90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D8DB98" w14:textId="4AF1ADB4" w:rsidR="008462BF" w:rsidRPr="00055FF8" w:rsidRDefault="008462BF" w:rsidP="008462B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19,794</w:t>
            </w:r>
          </w:p>
        </w:tc>
      </w:tr>
    </w:tbl>
    <w:p w14:paraId="69DBEBFE" w14:textId="77777777" w:rsidR="000827FD" w:rsidRPr="00055FF8" w:rsidRDefault="000827FD">
      <w:pPr>
        <w:rPr>
          <w:rFonts w:ascii="Angsana New" w:hAnsi="Angsana New" w:cs="Angsana New"/>
          <w:sz w:val="30"/>
          <w:szCs w:val="30"/>
        </w:rPr>
      </w:pPr>
    </w:p>
    <w:tbl>
      <w:tblPr>
        <w:tblW w:w="936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38"/>
        <w:gridCol w:w="1169"/>
        <w:gridCol w:w="180"/>
        <w:gridCol w:w="1170"/>
        <w:gridCol w:w="180"/>
        <w:gridCol w:w="1170"/>
        <w:gridCol w:w="183"/>
        <w:gridCol w:w="1171"/>
      </w:tblGrid>
      <w:tr w:rsidR="00FC3134" w:rsidRPr="00055FF8" w14:paraId="73843ADF" w14:textId="77777777" w:rsidTr="18D3826A">
        <w:trPr>
          <w:cantSplit/>
          <w:trHeight w:hRule="exact" w:val="360"/>
        </w:trPr>
        <w:tc>
          <w:tcPr>
            <w:tcW w:w="4138" w:type="dxa"/>
            <w:vMerge w:val="restart"/>
            <w:vAlign w:val="center"/>
          </w:tcPr>
          <w:p w14:paraId="3B373A93" w14:textId="77777777" w:rsidR="00FC3134" w:rsidRPr="00055FF8" w:rsidRDefault="00FC3134" w:rsidP="00D60896">
            <w:pPr>
              <w:pStyle w:val="acctfourfigures"/>
              <w:spacing w:line="340" w:lineRule="exact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055FF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ข้อสมมติหลักในการประมาณการตาม</w:t>
            </w:r>
          </w:p>
          <w:p w14:paraId="4AA8D8BB" w14:textId="50CEEC4E" w:rsidR="00FC3134" w:rsidRPr="00055FF8" w:rsidRDefault="00FC3134" w:rsidP="00D60896">
            <w:pPr>
              <w:pStyle w:val="acctfourfigures"/>
              <w:spacing w:line="340" w:lineRule="exact"/>
              <w:ind w:left="192"/>
              <w:rPr>
                <w:rFonts w:asciiTheme="majorBidi" w:hAnsiTheme="majorBidi" w:cstheme="majorBidi"/>
                <w:color w:val="0000FF"/>
                <w:sz w:val="30"/>
                <w:szCs w:val="30"/>
                <w:lang w:val="en-US"/>
              </w:rPr>
            </w:pPr>
            <w:r w:rsidRPr="00055FF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หลักคณิตศาสตร์ประกันภัย</w:t>
            </w:r>
          </w:p>
        </w:tc>
        <w:tc>
          <w:tcPr>
            <w:tcW w:w="2519" w:type="dxa"/>
            <w:gridSpan w:val="3"/>
          </w:tcPr>
          <w:p w14:paraId="4A8F60C4" w14:textId="77777777" w:rsidR="00FC3134" w:rsidRPr="00055FF8" w:rsidRDefault="00FC3134" w:rsidP="00FC3134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79800914" w14:textId="77777777" w:rsidR="00FC3134" w:rsidRPr="00055FF8" w:rsidRDefault="00FC3134" w:rsidP="00FC3134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gridSpan w:val="3"/>
          </w:tcPr>
          <w:p w14:paraId="3FE94837" w14:textId="77777777" w:rsidR="00FC3134" w:rsidRPr="00055FF8" w:rsidRDefault="00FC3134" w:rsidP="00FC3134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B0BD8" w:rsidRPr="00055FF8" w14:paraId="340072AD" w14:textId="77777777" w:rsidTr="18D3826A">
        <w:trPr>
          <w:cantSplit/>
          <w:trHeight w:hRule="exact" w:val="380"/>
        </w:trPr>
        <w:tc>
          <w:tcPr>
            <w:tcW w:w="4138" w:type="dxa"/>
            <w:vMerge/>
          </w:tcPr>
          <w:p w14:paraId="75367717" w14:textId="05DAF009" w:rsidR="00FB0BD8" w:rsidRPr="00055FF8" w:rsidRDefault="00FB0BD8" w:rsidP="00FB0BD8">
            <w:pPr>
              <w:pStyle w:val="acctfourfigures"/>
              <w:ind w:left="192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</w:tcPr>
          <w:p w14:paraId="4583A65D" w14:textId="4097BF15" w:rsidR="00FB0BD8" w:rsidRPr="00055FF8" w:rsidRDefault="00E43333" w:rsidP="00FB0BD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6692251C" w14:textId="77777777" w:rsidR="00FB0BD8" w:rsidRPr="00055FF8" w:rsidRDefault="00FB0BD8" w:rsidP="00FB0BD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A68F85" w14:textId="01D579B0" w:rsidR="00FB0BD8" w:rsidRPr="00055FF8" w:rsidRDefault="00E43333" w:rsidP="00FB0BD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03DCADD2" w14:textId="77777777" w:rsidR="00FB0BD8" w:rsidRPr="00055FF8" w:rsidRDefault="00FB0BD8" w:rsidP="00FB0BD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051639" w14:textId="0FAB6A5F" w:rsidR="00FB0BD8" w:rsidRPr="00055FF8" w:rsidRDefault="00E43333" w:rsidP="00FB0BD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3" w:type="dxa"/>
          </w:tcPr>
          <w:p w14:paraId="123266BF" w14:textId="77777777" w:rsidR="00FB0BD8" w:rsidRPr="00055FF8" w:rsidRDefault="00FB0BD8" w:rsidP="00FB0BD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29C5F4A" w14:textId="1417DE75" w:rsidR="00FB0BD8" w:rsidRPr="00055FF8" w:rsidRDefault="00E43333" w:rsidP="00FB0BD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FB0BD8" w:rsidRPr="00055FF8" w14:paraId="0F9E80E4" w14:textId="77777777" w:rsidTr="18D3826A">
        <w:trPr>
          <w:cantSplit/>
          <w:trHeight w:hRule="exact" w:val="360"/>
        </w:trPr>
        <w:tc>
          <w:tcPr>
            <w:tcW w:w="4138" w:type="dxa"/>
          </w:tcPr>
          <w:p w14:paraId="0E00325C" w14:textId="77777777" w:rsidR="00FB0BD8" w:rsidRPr="00055FF8" w:rsidRDefault="00FB0BD8" w:rsidP="00FB0BD8">
            <w:pPr>
              <w:pStyle w:val="acctfourfigures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223" w:type="dxa"/>
            <w:gridSpan w:val="7"/>
          </w:tcPr>
          <w:p w14:paraId="171EB1FA" w14:textId="37F39C35" w:rsidR="00FB0BD8" w:rsidRPr="00055FF8" w:rsidRDefault="00FB0BD8" w:rsidP="00FB0BD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55FF8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055FF8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462BF" w:rsidRPr="00055FF8" w14:paraId="41B83144" w14:textId="77777777" w:rsidTr="18D3826A">
        <w:trPr>
          <w:cantSplit/>
          <w:trHeight w:hRule="exact" w:val="360"/>
        </w:trPr>
        <w:tc>
          <w:tcPr>
            <w:tcW w:w="4138" w:type="dxa"/>
          </w:tcPr>
          <w:p w14:paraId="4BD38193" w14:textId="59CFC13C" w:rsidR="008462BF" w:rsidRPr="00055FF8" w:rsidRDefault="008462BF" w:rsidP="008462BF">
            <w:pPr>
              <w:pStyle w:val="acctfourfigures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69" w:type="dxa"/>
          </w:tcPr>
          <w:p w14:paraId="0C1EC643" w14:textId="6E51AC73" w:rsidR="008462BF" w:rsidRPr="00055FF8" w:rsidRDefault="00343281" w:rsidP="18D382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2.33</w:t>
            </w:r>
            <w:r w:rsidR="7287C735" w:rsidRPr="18D3826A">
              <w:rPr>
                <w:rFonts w:asciiTheme="majorBidi" w:hAnsiTheme="majorBidi" w:cstheme="majorBidi"/>
                <w:sz w:val="30"/>
                <w:szCs w:val="30"/>
              </w:rPr>
              <w:t xml:space="preserve"> - 3.65</w:t>
            </w:r>
          </w:p>
        </w:tc>
        <w:tc>
          <w:tcPr>
            <w:tcW w:w="180" w:type="dxa"/>
            <w:vAlign w:val="bottom"/>
          </w:tcPr>
          <w:p w14:paraId="13A8B45C" w14:textId="77777777" w:rsidR="008462BF" w:rsidRPr="00055FF8" w:rsidRDefault="008462BF" w:rsidP="008462B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1BF3DB" w14:textId="4F624D26" w:rsidR="008462BF" w:rsidRPr="00055FF8" w:rsidRDefault="008462BF" w:rsidP="008462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1.91 - 3.65</w:t>
            </w:r>
          </w:p>
        </w:tc>
        <w:tc>
          <w:tcPr>
            <w:tcW w:w="180" w:type="dxa"/>
            <w:vAlign w:val="bottom"/>
          </w:tcPr>
          <w:p w14:paraId="2D66E882" w14:textId="77777777" w:rsidR="008462BF" w:rsidRPr="00055FF8" w:rsidRDefault="008462BF" w:rsidP="008462B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F295CC" w14:textId="39F34F99" w:rsidR="008462BF" w:rsidRPr="00055FF8" w:rsidRDefault="52646077" w:rsidP="00253A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726905C4">
              <w:rPr>
                <w:rFonts w:asciiTheme="majorBidi" w:hAnsiTheme="majorBidi" w:cstheme="majorBidi"/>
                <w:sz w:val="30"/>
                <w:szCs w:val="30"/>
              </w:rPr>
              <w:t>2.33</w:t>
            </w:r>
          </w:p>
        </w:tc>
        <w:tc>
          <w:tcPr>
            <w:tcW w:w="183" w:type="dxa"/>
            <w:vAlign w:val="bottom"/>
          </w:tcPr>
          <w:p w14:paraId="78699364" w14:textId="77777777" w:rsidR="008462BF" w:rsidRPr="00055FF8" w:rsidRDefault="008462BF" w:rsidP="008462B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5484CD5" w14:textId="1D5F53DF" w:rsidR="008462BF" w:rsidRPr="00055FF8" w:rsidRDefault="008462BF" w:rsidP="00253A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1.91</w:t>
            </w:r>
          </w:p>
        </w:tc>
      </w:tr>
      <w:tr w:rsidR="008462BF" w:rsidRPr="00055FF8" w14:paraId="026EECA0" w14:textId="77777777" w:rsidTr="18D3826A">
        <w:trPr>
          <w:cantSplit/>
          <w:trHeight w:hRule="exact" w:val="360"/>
        </w:trPr>
        <w:tc>
          <w:tcPr>
            <w:tcW w:w="4138" w:type="dxa"/>
          </w:tcPr>
          <w:p w14:paraId="505BDFB3" w14:textId="1234FB28" w:rsidR="008462BF" w:rsidRPr="00055FF8" w:rsidRDefault="008462BF" w:rsidP="008462BF">
            <w:pPr>
              <w:pStyle w:val="acctfourfigures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การเพิ่มขึ้นของเงินเดือนในอนาคต</w:t>
            </w:r>
          </w:p>
        </w:tc>
        <w:tc>
          <w:tcPr>
            <w:tcW w:w="1169" w:type="dxa"/>
          </w:tcPr>
          <w:p w14:paraId="6FA1B99B" w14:textId="1902405A" w:rsidR="008462BF" w:rsidRPr="00055FF8" w:rsidRDefault="2705BAA3" w:rsidP="18D382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18D3826A">
              <w:rPr>
                <w:rFonts w:asciiTheme="majorBidi" w:hAnsiTheme="majorBidi" w:cstheme="majorBidi"/>
                <w:sz w:val="30"/>
                <w:szCs w:val="30"/>
              </w:rPr>
              <w:t>4.00 - 6.00</w:t>
            </w:r>
          </w:p>
        </w:tc>
        <w:tc>
          <w:tcPr>
            <w:tcW w:w="180" w:type="dxa"/>
            <w:vAlign w:val="bottom"/>
          </w:tcPr>
          <w:p w14:paraId="2A5A5882" w14:textId="77777777" w:rsidR="008462BF" w:rsidRPr="00055FF8" w:rsidRDefault="008462BF" w:rsidP="008462B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024DF6" w14:textId="0D600A89" w:rsidR="008462BF" w:rsidRPr="00055FF8" w:rsidRDefault="008462BF" w:rsidP="008462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4.00 - 6.00</w:t>
            </w:r>
          </w:p>
        </w:tc>
        <w:tc>
          <w:tcPr>
            <w:tcW w:w="180" w:type="dxa"/>
            <w:vAlign w:val="bottom"/>
          </w:tcPr>
          <w:p w14:paraId="5E75D54B" w14:textId="77777777" w:rsidR="008462BF" w:rsidRPr="00055FF8" w:rsidRDefault="008462BF" w:rsidP="008462B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8492E8" w14:textId="70156C41" w:rsidR="008462BF" w:rsidRPr="00055FF8" w:rsidRDefault="43B35B26" w:rsidP="00253A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726905C4">
              <w:rPr>
                <w:rFonts w:asciiTheme="majorBidi" w:hAnsiTheme="majorBidi" w:cstheme="majorBidi"/>
                <w:sz w:val="30"/>
                <w:szCs w:val="30"/>
              </w:rPr>
              <w:t>4.00</w:t>
            </w:r>
          </w:p>
        </w:tc>
        <w:tc>
          <w:tcPr>
            <w:tcW w:w="183" w:type="dxa"/>
            <w:vAlign w:val="bottom"/>
          </w:tcPr>
          <w:p w14:paraId="1E04C75E" w14:textId="77777777" w:rsidR="008462BF" w:rsidRPr="00055FF8" w:rsidRDefault="008462BF" w:rsidP="008462B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8612901" w14:textId="3572C488" w:rsidR="008462BF" w:rsidRPr="00055FF8" w:rsidRDefault="008462BF" w:rsidP="00253A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4.00</w:t>
            </w:r>
          </w:p>
        </w:tc>
      </w:tr>
      <w:tr w:rsidR="008462BF" w:rsidRPr="00055FF8" w14:paraId="107ED803" w14:textId="77777777" w:rsidTr="18D3826A">
        <w:trPr>
          <w:cantSplit/>
          <w:trHeight w:hRule="exact" w:val="360"/>
        </w:trPr>
        <w:tc>
          <w:tcPr>
            <w:tcW w:w="4138" w:type="dxa"/>
          </w:tcPr>
          <w:p w14:paraId="0A48C6E8" w14:textId="1593F7A3" w:rsidR="008462BF" w:rsidRPr="00055FF8" w:rsidRDefault="4C7B6BA3" w:rsidP="18D3826A">
            <w:pPr>
              <w:pStyle w:val="acctfourfigures"/>
              <w:rPr>
                <w:rFonts w:asciiTheme="majorBidi" w:hAnsiTheme="majorBidi" w:cstheme="majorBidi"/>
                <w:sz w:val="30"/>
                <w:szCs w:val="30"/>
              </w:rPr>
            </w:pPr>
            <w:r w:rsidRPr="18D3826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อัตราการหมุนเวียนของพนักงาน</w:t>
            </w:r>
          </w:p>
        </w:tc>
        <w:tc>
          <w:tcPr>
            <w:tcW w:w="1169" w:type="dxa"/>
          </w:tcPr>
          <w:p w14:paraId="25035E44" w14:textId="14169817" w:rsidR="008462BF" w:rsidRPr="00055FF8" w:rsidRDefault="506CCA73" w:rsidP="18D382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18D3826A">
              <w:rPr>
                <w:rFonts w:asciiTheme="majorBidi" w:hAnsiTheme="majorBidi" w:cstheme="majorBidi"/>
                <w:sz w:val="30"/>
                <w:szCs w:val="30"/>
              </w:rPr>
              <w:t>1.91 -</w:t>
            </w:r>
            <w:r w:rsidR="00E27BA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18D3826A">
              <w:rPr>
                <w:rFonts w:asciiTheme="majorBidi" w:hAnsiTheme="majorBidi" w:cstheme="majorBidi"/>
                <w:sz w:val="30"/>
                <w:szCs w:val="30"/>
              </w:rPr>
              <w:t>45.84</w:t>
            </w:r>
          </w:p>
        </w:tc>
        <w:tc>
          <w:tcPr>
            <w:tcW w:w="180" w:type="dxa"/>
            <w:vAlign w:val="bottom"/>
          </w:tcPr>
          <w:p w14:paraId="0D442216" w14:textId="77777777" w:rsidR="008462BF" w:rsidRPr="00055FF8" w:rsidRDefault="008462BF" w:rsidP="008462B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DC4F22" w14:textId="4574CBE0" w:rsidR="008462BF" w:rsidRPr="00055FF8" w:rsidRDefault="008462BF" w:rsidP="008462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1.91 - 57.30</w:t>
            </w:r>
          </w:p>
        </w:tc>
        <w:tc>
          <w:tcPr>
            <w:tcW w:w="180" w:type="dxa"/>
            <w:vAlign w:val="bottom"/>
          </w:tcPr>
          <w:p w14:paraId="63D4741C" w14:textId="77777777" w:rsidR="008462BF" w:rsidRPr="00055FF8" w:rsidRDefault="008462BF" w:rsidP="008462B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774F2E" w14:textId="4AA79A30" w:rsidR="008462BF" w:rsidRPr="00055FF8" w:rsidRDefault="04B75B80" w:rsidP="18D382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18D3826A">
              <w:rPr>
                <w:rFonts w:asciiTheme="majorBidi" w:hAnsiTheme="majorBidi" w:cstheme="majorBidi"/>
                <w:sz w:val="30"/>
                <w:szCs w:val="30"/>
              </w:rPr>
              <w:t>3.82</w:t>
            </w:r>
            <w:r w:rsidR="4D385597" w:rsidRPr="18D3826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18D3826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4D385597" w:rsidRPr="18D3826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18D3826A">
              <w:rPr>
                <w:rFonts w:asciiTheme="majorBidi" w:hAnsiTheme="majorBidi" w:cstheme="majorBidi"/>
                <w:sz w:val="30"/>
                <w:szCs w:val="30"/>
              </w:rPr>
              <w:t>45.84</w:t>
            </w:r>
          </w:p>
        </w:tc>
        <w:tc>
          <w:tcPr>
            <w:tcW w:w="183" w:type="dxa"/>
            <w:vAlign w:val="bottom"/>
          </w:tcPr>
          <w:p w14:paraId="44257EF6" w14:textId="77777777" w:rsidR="008462BF" w:rsidRPr="00055FF8" w:rsidRDefault="008462BF" w:rsidP="008462B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D8488BE" w14:textId="53CE8924" w:rsidR="008462BF" w:rsidRPr="00055FF8" w:rsidRDefault="008462BF" w:rsidP="726905C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726905C4">
              <w:rPr>
                <w:rFonts w:asciiTheme="majorBidi" w:hAnsiTheme="majorBidi" w:cstheme="majorBidi"/>
                <w:sz w:val="30"/>
                <w:szCs w:val="30"/>
              </w:rPr>
              <w:t>4.78</w:t>
            </w:r>
            <w:r w:rsidRPr="7269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Pr="726905C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7269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Pr="726905C4">
              <w:rPr>
                <w:rFonts w:asciiTheme="majorBidi" w:hAnsiTheme="majorBidi" w:cstheme="majorBidi"/>
                <w:sz w:val="30"/>
                <w:szCs w:val="30"/>
              </w:rPr>
              <w:t>57.30</w:t>
            </w:r>
          </w:p>
        </w:tc>
      </w:tr>
    </w:tbl>
    <w:p w14:paraId="7F14590A" w14:textId="0F18D554" w:rsidR="00FD6B2D" w:rsidRPr="00055FF8" w:rsidRDefault="00FD6B2D" w:rsidP="00E0665A">
      <w:pPr>
        <w:rPr>
          <w:rFonts w:ascii="Angsana New" w:hAnsi="Angsana New" w:cs="Angsana New"/>
          <w:sz w:val="30"/>
          <w:szCs w:val="30"/>
        </w:rPr>
      </w:pPr>
    </w:p>
    <w:p w14:paraId="46BCAD50" w14:textId="7EEE6D13" w:rsidR="0058350A" w:rsidRPr="00055FF8" w:rsidRDefault="0058350A" w:rsidP="0058350A">
      <w:pPr>
        <w:pStyle w:val="ListParagraph"/>
        <w:tabs>
          <w:tab w:val="clear" w:pos="680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6EA5F29F" w14:textId="77777777" w:rsidR="003B32F3" w:rsidRPr="00055FF8" w:rsidRDefault="003B32F3" w:rsidP="00E0665A">
      <w:pPr>
        <w:rPr>
          <w:rFonts w:ascii="Angsana New" w:hAnsi="Angsana New" w:cs="Angsana New"/>
          <w:sz w:val="30"/>
          <w:szCs w:val="30"/>
        </w:rPr>
      </w:pPr>
    </w:p>
    <w:p w14:paraId="46F64D43" w14:textId="7B941E0E" w:rsidR="0070145E" w:rsidRPr="00F62DB7" w:rsidRDefault="007440E9" w:rsidP="5D4AF9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055FF8">
        <w:rPr>
          <w:rFonts w:asciiTheme="majorBidi" w:hAnsiTheme="majorBidi" w:cs="Angsana New" w:hint="cs"/>
          <w:sz w:val="30"/>
          <w:szCs w:val="30"/>
          <w:cs/>
        </w:rPr>
        <w:t>ณ</w:t>
      </w:r>
      <w:r w:rsidRPr="00055F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055F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55FF8">
        <w:rPr>
          <w:rFonts w:asciiTheme="majorBidi" w:hAnsiTheme="majorBidi" w:cstheme="majorBidi"/>
          <w:sz w:val="30"/>
          <w:szCs w:val="30"/>
        </w:rPr>
        <w:t xml:space="preserve">31 </w:t>
      </w:r>
      <w:r w:rsidRPr="00055FF8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055F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43333">
        <w:rPr>
          <w:rFonts w:asciiTheme="majorBidi" w:hAnsiTheme="majorBidi" w:cstheme="majorBidi"/>
          <w:sz w:val="30"/>
          <w:szCs w:val="30"/>
        </w:rPr>
        <w:t>2568</w:t>
      </w:r>
      <w:r w:rsidR="00970FC0">
        <w:rPr>
          <w:rFonts w:asciiTheme="majorBidi" w:hAnsiTheme="majorBidi" w:cstheme="majorBidi"/>
          <w:sz w:val="30"/>
          <w:szCs w:val="30"/>
        </w:rPr>
        <w:t xml:space="preserve"> </w:t>
      </w:r>
      <w:r w:rsidRPr="00055FF8">
        <w:rPr>
          <w:rFonts w:asciiTheme="majorBidi" w:hAnsiTheme="majorBidi" w:cs="Angsana New" w:hint="cs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</w:t>
      </w:r>
      <w:r w:rsidR="00AF0114" w:rsidRPr="00055FF8">
        <w:rPr>
          <w:rFonts w:asciiTheme="majorBidi" w:hAnsiTheme="majorBidi" w:cs="Angsana New" w:hint="cs"/>
          <w:sz w:val="30"/>
          <w:szCs w:val="30"/>
          <w:cs/>
        </w:rPr>
        <w:t>ของกลุ่มบริษัท</w:t>
      </w:r>
      <w:r w:rsidRPr="00055FF8">
        <w:rPr>
          <w:rFonts w:asciiTheme="majorBidi" w:hAnsiTheme="majorBidi" w:cs="Angsana New" w:hint="cs"/>
          <w:sz w:val="30"/>
          <w:szCs w:val="30"/>
          <w:cs/>
        </w:rPr>
        <w:t>เป็น</w:t>
      </w:r>
      <w:r w:rsidRPr="00055F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21092">
        <w:rPr>
          <w:rFonts w:asciiTheme="majorBidi" w:hAnsiTheme="majorBidi" w:cs="Angsana New"/>
          <w:spacing w:val="-4"/>
          <w:sz w:val="30"/>
          <w:szCs w:val="30"/>
        </w:rPr>
        <w:t>10</w:t>
      </w:r>
      <w:r w:rsidRPr="00055FF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55FF8">
        <w:rPr>
          <w:rFonts w:asciiTheme="majorBidi" w:hAnsiTheme="majorBidi" w:cs="Angsana New" w:hint="cs"/>
          <w:spacing w:val="-4"/>
          <w:sz w:val="30"/>
          <w:szCs w:val="30"/>
          <w:cs/>
        </w:rPr>
        <w:t>ปี</w:t>
      </w:r>
      <w:r w:rsidR="00A20506" w:rsidRPr="00055FF8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="00A20506" w:rsidRPr="00055FF8">
        <w:rPr>
          <w:rFonts w:asciiTheme="majorBidi" w:hAnsiTheme="majorBidi" w:cs="Angsana New" w:hint="cs"/>
          <w:spacing w:val="-4"/>
          <w:sz w:val="30"/>
          <w:szCs w:val="30"/>
          <w:cs/>
        </w:rPr>
        <w:t>ถึง</w:t>
      </w:r>
      <w:r w:rsidR="00AF0114" w:rsidRPr="00055FF8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="00AF0114">
        <w:rPr>
          <w:rFonts w:asciiTheme="majorBidi" w:hAnsiTheme="majorBidi" w:cs="Angsana New"/>
          <w:spacing w:val="-4"/>
          <w:sz w:val="30"/>
          <w:szCs w:val="30"/>
        </w:rPr>
        <w:t>21</w:t>
      </w:r>
      <w:r w:rsidR="00AF0114" w:rsidRPr="00055FF8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ปี</w:t>
      </w:r>
      <w:r w:rsidR="00CF4632" w:rsidRPr="00055FF8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</w:t>
      </w:r>
      <w:r w:rsidR="00455B32" w:rsidRPr="00793353">
        <w:rPr>
          <w:rFonts w:asciiTheme="majorBidi" w:hAnsiTheme="majorBidi" w:cs="Angsana New"/>
          <w:i/>
          <w:iCs/>
          <w:spacing w:val="-4"/>
          <w:sz w:val="30"/>
          <w:szCs w:val="30"/>
        </w:rPr>
        <w:t>(2567:</w:t>
      </w:r>
      <w:r w:rsidR="00455B32" w:rsidRPr="00793353">
        <w:rPr>
          <w:rFonts w:asciiTheme="majorBidi" w:hAnsiTheme="majorBidi" w:cs="Angsana New" w:hint="cs"/>
          <w:i/>
          <w:iCs/>
          <w:spacing w:val="-4"/>
          <w:sz w:val="30"/>
          <w:szCs w:val="30"/>
          <w:cs/>
        </w:rPr>
        <w:t xml:space="preserve"> </w:t>
      </w:r>
      <w:r w:rsidR="00AF370C" w:rsidRPr="00793353">
        <w:rPr>
          <w:rFonts w:asciiTheme="majorBidi" w:hAnsiTheme="majorBidi" w:cs="Angsana New"/>
          <w:i/>
          <w:iCs/>
          <w:spacing w:val="-4"/>
          <w:sz w:val="30"/>
          <w:szCs w:val="30"/>
        </w:rPr>
        <w:t xml:space="preserve">9 </w:t>
      </w:r>
      <w:r w:rsidR="00AF370C" w:rsidRPr="00793353">
        <w:rPr>
          <w:rFonts w:asciiTheme="majorBidi" w:hAnsiTheme="majorBidi" w:cs="Angsana New" w:hint="cs"/>
          <w:i/>
          <w:iCs/>
          <w:spacing w:val="-4"/>
          <w:sz w:val="30"/>
          <w:szCs w:val="30"/>
          <w:cs/>
        </w:rPr>
        <w:t>ปี</w:t>
      </w:r>
      <w:r w:rsidR="00793353" w:rsidRPr="00793353">
        <w:rPr>
          <w:rFonts w:asciiTheme="majorBidi" w:hAnsiTheme="majorBidi" w:cs="Angsana New" w:hint="cs"/>
          <w:i/>
          <w:iCs/>
          <w:spacing w:val="-4"/>
          <w:sz w:val="30"/>
          <w:szCs w:val="30"/>
          <w:cs/>
        </w:rPr>
        <w:t xml:space="preserve"> ถึง </w:t>
      </w:r>
      <w:r w:rsidR="00793353" w:rsidRPr="00793353">
        <w:rPr>
          <w:rFonts w:asciiTheme="majorBidi" w:hAnsiTheme="majorBidi" w:cs="Angsana New"/>
          <w:i/>
          <w:iCs/>
          <w:spacing w:val="-4"/>
          <w:sz w:val="30"/>
          <w:szCs w:val="30"/>
        </w:rPr>
        <w:t>21</w:t>
      </w:r>
      <w:r w:rsidR="00793353" w:rsidRPr="00793353">
        <w:rPr>
          <w:rFonts w:asciiTheme="majorBidi" w:hAnsiTheme="majorBidi" w:cs="Angsana New" w:hint="cs"/>
          <w:i/>
          <w:iCs/>
          <w:spacing w:val="-4"/>
          <w:sz w:val="30"/>
          <w:szCs w:val="30"/>
          <w:cs/>
        </w:rPr>
        <w:t xml:space="preserve"> ปี</w:t>
      </w:r>
      <w:r w:rsidR="00793353" w:rsidRPr="00793353">
        <w:rPr>
          <w:rFonts w:asciiTheme="majorBidi" w:hAnsiTheme="majorBidi" w:cs="Angsana New"/>
          <w:i/>
          <w:iCs/>
          <w:spacing w:val="-4"/>
          <w:sz w:val="30"/>
          <w:szCs w:val="30"/>
        </w:rPr>
        <w:t>)</w:t>
      </w:r>
      <w:r w:rsidR="00793353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="00CF4632" w:rsidRPr="00055FF8">
        <w:rPr>
          <w:rFonts w:asciiTheme="majorBidi" w:hAnsiTheme="majorBidi" w:cs="Angsana New" w:hint="cs"/>
          <w:spacing w:val="-4"/>
          <w:sz w:val="30"/>
          <w:szCs w:val="30"/>
          <w:cs/>
        </w:rPr>
        <w:t>และของบริษัท</w:t>
      </w:r>
      <w:r w:rsidR="00CA62FE" w:rsidRPr="00055FF8">
        <w:rPr>
          <w:rFonts w:asciiTheme="majorBidi" w:hAnsiTheme="majorBidi" w:cs="Angsana New" w:hint="cs"/>
          <w:spacing w:val="-4"/>
          <w:sz w:val="30"/>
          <w:szCs w:val="30"/>
          <w:cs/>
        </w:rPr>
        <w:t>เป็น</w:t>
      </w:r>
      <w:r w:rsidR="00473D69" w:rsidRPr="00055FF8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</w:t>
      </w:r>
      <w:r w:rsidR="000F7F76">
        <w:rPr>
          <w:rFonts w:asciiTheme="majorBidi" w:hAnsiTheme="majorBidi" w:cs="Angsana New"/>
          <w:spacing w:val="-4"/>
          <w:sz w:val="30"/>
          <w:szCs w:val="30"/>
        </w:rPr>
        <w:t>10</w:t>
      </w:r>
      <w:r w:rsidR="00473D69" w:rsidRPr="00055FF8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</w:t>
      </w:r>
      <w:r w:rsidR="00473D69" w:rsidRPr="00E642AE">
        <w:rPr>
          <w:rFonts w:asciiTheme="majorBidi" w:hAnsiTheme="majorBidi" w:cs="Angsana New" w:hint="cs"/>
          <w:spacing w:val="-4"/>
          <w:sz w:val="30"/>
          <w:szCs w:val="30"/>
          <w:cs/>
        </w:rPr>
        <w:t>ปี</w:t>
      </w:r>
      <w:r w:rsidRPr="00E642AE">
        <w:rPr>
          <w:rFonts w:asciiTheme="majorBidi" w:hAnsiTheme="majorBidi" w:cs="Angsana New"/>
          <w:i/>
          <w:iCs/>
          <w:spacing w:val="-4"/>
          <w:sz w:val="30"/>
          <w:szCs w:val="30"/>
          <w:cs/>
        </w:rPr>
        <w:t xml:space="preserve"> </w:t>
      </w:r>
      <w:r w:rsidR="00E642AE" w:rsidRPr="00F62DB7">
        <w:rPr>
          <w:rFonts w:ascii="Angsana New" w:hAnsi="Angsana New" w:cs="Angsana New"/>
          <w:i/>
          <w:iCs/>
          <w:sz w:val="30"/>
          <w:szCs w:val="30"/>
        </w:rPr>
        <w:t>(</w:t>
      </w:r>
      <w:r w:rsidR="00970FC0" w:rsidRPr="00E642AE">
        <w:rPr>
          <w:rFonts w:ascii="Angsana New" w:hAnsi="Angsana New"/>
          <w:i/>
          <w:iCs/>
          <w:sz w:val="30"/>
          <w:szCs w:val="30"/>
        </w:rPr>
        <w:t>2567:</w:t>
      </w:r>
      <w:r w:rsidR="00F62DB7" w:rsidRPr="00E642AE">
        <w:rPr>
          <w:rFonts w:ascii="Angsana New" w:hAnsi="Angsana New" w:cstheme="minorBidi" w:hint="cs"/>
          <w:i/>
          <w:iCs/>
          <w:sz w:val="30"/>
          <w:szCs w:val="30"/>
          <w:cs/>
        </w:rPr>
        <w:t xml:space="preserve"> </w:t>
      </w:r>
      <w:r w:rsidR="003B02FE" w:rsidRPr="00E642AE">
        <w:rPr>
          <w:rFonts w:asciiTheme="majorBidi" w:hAnsiTheme="majorBidi" w:cs="Angsana New"/>
          <w:i/>
          <w:iCs/>
          <w:spacing w:val="-4"/>
          <w:sz w:val="30"/>
          <w:szCs w:val="30"/>
        </w:rPr>
        <w:t>9</w:t>
      </w:r>
      <w:r w:rsidR="00F62DB7" w:rsidRPr="00E642AE">
        <w:rPr>
          <w:rFonts w:asciiTheme="majorBidi" w:hAnsiTheme="majorBidi" w:cs="Angsana New" w:hint="cs"/>
          <w:i/>
          <w:iCs/>
          <w:spacing w:val="-4"/>
          <w:sz w:val="30"/>
          <w:szCs w:val="30"/>
          <w:cs/>
        </w:rPr>
        <w:t xml:space="preserve"> ปี</w:t>
      </w:r>
      <w:r w:rsidR="00AA58CA" w:rsidRPr="00F62DB7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5DC8BE61" w14:textId="2AB6439C" w:rsidR="023715F4" w:rsidRDefault="00506DE0" w:rsidP="00506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</w:rPr>
      </w:pPr>
      <w:r>
        <w:rPr>
          <w:rFonts w:ascii="Angsana New" w:eastAsia="Calibri" w:hAnsi="Angsana New" w:cs="Angsana New"/>
          <w:sz w:val="30"/>
          <w:szCs w:val="30"/>
        </w:rPr>
        <w:br w:type="page"/>
      </w:r>
    </w:p>
    <w:p w14:paraId="5B240DA5" w14:textId="3FD7F2A6" w:rsidR="00AD52A6" w:rsidRPr="00055FF8" w:rsidRDefault="00AD52A6" w:rsidP="00AD5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055FF8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5A84A424" w14:textId="77777777" w:rsidR="00CF6E93" w:rsidRPr="00055FF8" w:rsidRDefault="00CF6E93" w:rsidP="00E0665A">
      <w:pPr>
        <w:rPr>
          <w:rFonts w:ascii="Angsana New" w:hAnsi="Angsana New" w:cs="Angsana New"/>
          <w:sz w:val="30"/>
          <w:szCs w:val="30"/>
          <w:cs/>
        </w:rPr>
      </w:pPr>
    </w:p>
    <w:p w14:paraId="16869C3E" w14:textId="6C0F880B" w:rsidR="0070145E" w:rsidRPr="00055FF8" w:rsidRDefault="00AD52A6" w:rsidP="00701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="00936714" w:rsidRPr="00055FF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55FF8">
        <w:rPr>
          <w:rFonts w:asciiTheme="majorBidi" w:hAnsiTheme="majorBidi" w:cstheme="majorBidi"/>
          <w:sz w:val="30"/>
          <w:szCs w:val="30"/>
          <w:cs/>
        </w:rPr>
        <w:t>ๆ คงที่</w:t>
      </w:r>
      <w:r w:rsidR="0070145E" w:rsidRPr="00055FF8">
        <w:rPr>
          <w:rFonts w:asciiTheme="majorBidi" w:hAnsiTheme="majorBidi" w:cstheme="majorBidi" w:hint="cs"/>
          <w:sz w:val="30"/>
          <w:szCs w:val="30"/>
          <w:cs/>
        </w:rPr>
        <w:t>จะมีผลกระทบต่อภาระผูกพันของโครงการผลประโยชน์เป็นจำนวนเงินดังต่อไปนี้</w:t>
      </w:r>
    </w:p>
    <w:p w14:paraId="301482C7" w14:textId="77777777" w:rsidR="00904258" w:rsidRPr="00055FF8" w:rsidRDefault="00904258" w:rsidP="00701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350"/>
        <w:gridCol w:w="1080"/>
        <w:gridCol w:w="180"/>
        <w:gridCol w:w="1080"/>
        <w:gridCol w:w="180"/>
        <w:gridCol w:w="1080"/>
        <w:gridCol w:w="180"/>
        <w:gridCol w:w="990"/>
      </w:tblGrid>
      <w:tr w:rsidR="003A1DE9" w:rsidRPr="00055FF8" w14:paraId="45863773" w14:textId="77777777" w:rsidTr="539111A2">
        <w:trPr>
          <w:cantSplit/>
          <w:trHeight w:hRule="exact" w:val="360"/>
          <w:tblHeader/>
        </w:trPr>
        <w:tc>
          <w:tcPr>
            <w:tcW w:w="3240" w:type="dxa"/>
            <w:vAlign w:val="bottom"/>
          </w:tcPr>
          <w:p w14:paraId="2EB62B00" w14:textId="77777777" w:rsidR="003A1DE9" w:rsidRPr="00055FF8" w:rsidRDefault="003A1DE9" w:rsidP="00D3473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746AC0D9" w14:textId="77777777" w:rsidR="003A1DE9" w:rsidRPr="00055FF8" w:rsidRDefault="003A1DE9" w:rsidP="00164AA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770" w:type="dxa"/>
            <w:gridSpan w:val="7"/>
          </w:tcPr>
          <w:p w14:paraId="3D92D871" w14:textId="374F332B" w:rsidR="003A1DE9" w:rsidRPr="00055FF8" w:rsidRDefault="003A1DE9" w:rsidP="00164AA5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3A1DE9" w:rsidRPr="00055FF8" w14:paraId="086693F8" w14:textId="77777777" w:rsidTr="539111A2">
        <w:trPr>
          <w:cantSplit/>
          <w:trHeight w:hRule="exact" w:val="605"/>
          <w:tblHeader/>
        </w:trPr>
        <w:tc>
          <w:tcPr>
            <w:tcW w:w="3240" w:type="dxa"/>
          </w:tcPr>
          <w:p w14:paraId="71367A1D" w14:textId="77777777" w:rsidR="00B8660E" w:rsidRPr="00055FF8" w:rsidRDefault="003A1DE9" w:rsidP="007B1030">
            <w:pPr>
              <w:pStyle w:val="acctfourfigures"/>
              <w:tabs>
                <w:tab w:val="clear" w:pos="765"/>
                <w:tab w:val="decimal" w:pos="557"/>
              </w:tabs>
              <w:spacing w:line="320" w:lineRule="exact"/>
              <w:ind w:left="101" w:hanging="101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055FF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ผลกระทบต่อภาระผูกพันของ</w:t>
            </w:r>
          </w:p>
          <w:p w14:paraId="2199B5AB" w14:textId="2AF41781" w:rsidR="003A1DE9" w:rsidRPr="00055FF8" w:rsidRDefault="003A1DE9" w:rsidP="000F2F75">
            <w:pPr>
              <w:pStyle w:val="acctfourfigures"/>
              <w:tabs>
                <w:tab w:val="clear" w:pos="765"/>
                <w:tab w:val="decimal" w:pos="557"/>
              </w:tabs>
              <w:spacing w:line="320" w:lineRule="exact"/>
              <w:ind w:left="194" w:hanging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โครงการผลประโยชน์</w:t>
            </w:r>
          </w:p>
        </w:tc>
        <w:tc>
          <w:tcPr>
            <w:tcW w:w="1350" w:type="dxa"/>
          </w:tcPr>
          <w:p w14:paraId="5B310D98" w14:textId="77777777" w:rsidR="00FC692B" w:rsidRPr="00055FF8" w:rsidRDefault="003A1DE9" w:rsidP="007B1030">
            <w:pPr>
              <w:pStyle w:val="acctmergecolhdg"/>
              <w:spacing w:line="320" w:lineRule="exact"/>
              <w:rPr>
                <w:rFonts w:asciiTheme="majorBidi" w:hAnsiTheme="majorBidi" w:cs="Angsana New"/>
                <w:b w:val="0"/>
                <w:bCs/>
                <w:sz w:val="30"/>
                <w:szCs w:val="30"/>
                <w:lang w:bidi="th-TH"/>
              </w:rPr>
            </w:pPr>
            <w:r w:rsidRPr="00055FF8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ร้อยละ</w:t>
            </w:r>
          </w:p>
          <w:p w14:paraId="347BB54B" w14:textId="1544FA99" w:rsidR="003A1DE9" w:rsidRPr="00055FF8" w:rsidRDefault="00FC692B" w:rsidP="007B1030">
            <w:pPr>
              <w:pStyle w:val="acctmergecolhdg"/>
              <w:spacing w:line="320" w:lineRule="exact"/>
              <w:rPr>
                <w:rFonts w:asciiTheme="majorBidi" w:hAnsiTheme="majorBidi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055FF8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ท</w:t>
            </w:r>
            <w:r w:rsidR="0057469D" w:rsidRPr="00055FF8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ี่</w:t>
            </w:r>
            <w:r w:rsidRPr="00055FF8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2340" w:type="dxa"/>
            <w:gridSpan w:val="3"/>
          </w:tcPr>
          <w:p w14:paraId="0EDE8079" w14:textId="77777777" w:rsidR="00CF6E93" w:rsidRPr="00055FF8" w:rsidRDefault="00CF6E93" w:rsidP="007B1030">
            <w:pPr>
              <w:pStyle w:val="acctmergecolhdg"/>
              <w:spacing w:line="320" w:lineRule="exact"/>
              <w:rPr>
                <w:rFonts w:asciiTheme="majorBidi" w:hAnsiTheme="majorBidi" w:cs="Angsana New"/>
                <w:b w:val="0"/>
                <w:bCs/>
                <w:sz w:val="30"/>
                <w:szCs w:val="30"/>
                <w:lang w:bidi="th-TH"/>
              </w:rPr>
            </w:pPr>
          </w:p>
          <w:p w14:paraId="2EF089DF" w14:textId="73C2AFC8" w:rsidR="003A1DE9" w:rsidRPr="00055FF8" w:rsidRDefault="003A1DE9" w:rsidP="007B1030">
            <w:pPr>
              <w:pStyle w:val="acctmergecolhdg"/>
              <w:spacing w:line="32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ข้อสมมติเพิ่มขึ้น</w:t>
            </w:r>
          </w:p>
        </w:tc>
        <w:tc>
          <w:tcPr>
            <w:tcW w:w="180" w:type="dxa"/>
          </w:tcPr>
          <w:p w14:paraId="5CE60B0C" w14:textId="77777777" w:rsidR="003A1DE9" w:rsidRPr="00055FF8" w:rsidRDefault="003A1DE9" w:rsidP="007B1030">
            <w:pPr>
              <w:pStyle w:val="acctmergecolhdg"/>
              <w:spacing w:line="32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7B29C918" w14:textId="77777777" w:rsidR="00CF6E93" w:rsidRPr="00055FF8" w:rsidRDefault="00CF6E93" w:rsidP="007B1030">
            <w:pPr>
              <w:pStyle w:val="acctmergecolhdg"/>
              <w:spacing w:line="320" w:lineRule="exact"/>
              <w:rPr>
                <w:rFonts w:asciiTheme="majorBidi" w:hAnsiTheme="majorBidi" w:cs="Angsana New"/>
                <w:b w:val="0"/>
                <w:bCs/>
                <w:sz w:val="30"/>
                <w:szCs w:val="30"/>
                <w:lang w:bidi="th-TH"/>
              </w:rPr>
            </w:pPr>
          </w:p>
          <w:p w14:paraId="69D0C01A" w14:textId="08F35C54" w:rsidR="003A1DE9" w:rsidRPr="00055FF8" w:rsidRDefault="003A1DE9" w:rsidP="007B1030">
            <w:pPr>
              <w:pStyle w:val="acctmergecolhdg"/>
              <w:spacing w:line="32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ข้อสมมติลดลง</w:t>
            </w:r>
          </w:p>
        </w:tc>
      </w:tr>
      <w:tr w:rsidR="00FB0BD8" w:rsidRPr="00055FF8" w14:paraId="453498DC" w14:textId="77777777" w:rsidTr="539111A2">
        <w:trPr>
          <w:cantSplit/>
          <w:trHeight w:hRule="exact" w:val="360"/>
        </w:trPr>
        <w:tc>
          <w:tcPr>
            <w:tcW w:w="3240" w:type="dxa"/>
          </w:tcPr>
          <w:p w14:paraId="4C23855F" w14:textId="7E6EB3D1" w:rsidR="00FB0BD8" w:rsidRPr="00055FF8" w:rsidRDefault="00FB0BD8" w:rsidP="00FB0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56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055FF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055FF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55FF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</w:tcPr>
          <w:p w14:paraId="18985137" w14:textId="77777777" w:rsidR="00FB0BD8" w:rsidRPr="00055FF8" w:rsidRDefault="00FB0BD8" w:rsidP="00FB0BD8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C05A9E" w14:textId="51C2F858" w:rsidR="00FB0BD8" w:rsidRPr="00055FF8" w:rsidRDefault="00E43333" w:rsidP="00FB0BD8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0" w:type="dxa"/>
            <w:vAlign w:val="bottom"/>
          </w:tcPr>
          <w:p w14:paraId="33610F5B" w14:textId="77777777" w:rsidR="00FB0BD8" w:rsidRPr="00055FF8" w:rsidRDefault="00FB0BD8" w:rsidP="00FB0BD8">
            <w:pPr>
              <w:pStyle w:val="acctfourfigures"/>
              <w:tabs>
                <w:tab w:val="decimal" w:pos="369"/>
              </w:tabs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96D320" w14:textId="4EAE42FF" w:rsidR="00FB0BD8" w:rsidRPr="00055FF8" w:rsidRDefault="00E43333" w:rsidP="00FB0BD8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  <w:vAlign w:val="bottom"/>
          </w:tcPr>
          <w:p w14:paraId="0E2E4DE4" w14:textId="77777777" w:rsidR="00FB0BD8" w:rsidRPr="00055FF8" w:rsidRDefault="00FB0BD8" w:rsidP="00FB0BD8">
            <w:pPr>
              <w:pStyle w:val="acctfourfigures"/>
              <w:tabs>
                <w:tab w:val="decimal" w:pos="369"/>
              </w:tabs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6EE073" w14:textId="7C352A18" w:rsidR="00FB0BD8" w:rsidRPr="00055FF8" w:rsidRDefault="00E43333" w:rsidP="00FB0BD8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59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0" w:type="dxa"/>
            <w:vAlign w:val="bottom"/>
          </w:tcPr>
          <w:p w14:paraId="35A54D3B" w14:textId="77777777" w:rsidR="00FB0BD8" w:rsidRPr="00055FF8" w:rsidRDefault="00FB0BD8" w:rsidP="00FB0BD8">
            <w:pPr>
              <w:pStyle w:val="acctfourfigures"/>
              <w:tabs>
                <w:tab w:val="decimal" w:pos="369"/>
              </w:tabs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90A5C7" w14:textId="3CC2DA0E" w:rsidR="00FB0BD8" w:rsidRPr="00055FF8" w:rsidRDefault="00E43333" w:rsidP="00FB0BD8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FB0BD8" w:rsidRPr="00055FF8" w14:paraId="63D50F07" w14:textId="77777777" w:rsidTr="539111A2">
        <w:trPr>
          <w:cantSplit/>
          <w:trHeight w:hRule="exact" w:val="360"/>
        </w:trPr>
        <w:tc>
          <w:tcPr>
            <w:tcW w:w="3240" w:type="dxa"/>
          </w:tcPr>
          <w:p w14:paraId="6A7A4409" w14:textId="77777777" w:rsidR="00FB0BD8" w:rsidRPr="00055FF8" w:rsidRDefault="00FB0BD8" w:rsidP="00FB0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56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F23E8D7" w14:textId="77777777" w:rsidR="00FB0BD8" w:rsidRPr="00055FF8" w:rsidRDefault="00FB0BD8" w:rsidP="00FB0BD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6435178B" w14:textId="30EA9644" w:rsidR="00FB0BD8" w:rsidRPr="00055FF8" w:rsidRDefault="00FB0BD8" w:rsidP="00FB0BD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55FF8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55FF8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462BF" w:rsidRPr="00055FF8" w14:paraId="40643B92" w14:textId="77777777" w:rsidTr="539111A2">
        <w:trPr>
          <w:cantSplit/>
          <w:trHeight w:hRule="exact" w:val="360"/>
        </w:trPr>
        <w:tc>
          <w:tcPr>
            <w:tcW w:w="3240" w:type="dxa"/>
          </w:tcPr>
          <w:p w14:paraId="21DBE1E4" w14:textId="29FF01B5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56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59A07E4C" w14:textId="297038D0" w:rsidR="008462BF" w:rsidRPr="00055FF8" w:rsidRDefault="008462BF" w:rsidP="008462B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55FF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1080" w:type="dxa"/>
          </w:tcPr>
          <w:p w14:paraId="0B75ABF1" w14:textId="4A74E573" w:rsidR="008462BF" w:rsidRPr="00055FF8" w:rsidRDefault="0005200E" w:rsidP="539111A2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5200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28C8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Pr="0005200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C51F44C" w14:textId="77777777" w:rsidR="008462BF" w:rsidRPr="00055FF8" w:rsidRDefault="008462BF" w:rsidP="008462B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15E6D8" w14:textId="19109125" w:rsidR="008462BF" w:rsidRPr="00055FF8" w:rsidRDefault="008462BF" w:rsidP="009E78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(10)</w:t>
            </w:r>
          </w:p>
        </w:tc>
        <w:tc>
          <w:tcPr>
            <w:tcW w:w="180" w:type="dxa"/>
            <w:vAlign w:val="bottom"/>
          </w:tcPr>
          <w:p w14:paraId="7645C122" w14:textId="77777777" w:rsidR="008462BF" w:rsidRPr="00055FF8" w:rsidRDefault="008462BF" w:rsidP="008462B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0F3F4B" w14:textId="5D528E12" w:rsidR="008462BF" w:rsidRPr="00055FF8" w:rsidRDefault="00AA6357" w:rsidP="00A71672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63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</w:t>
            </w:r>
          </w:p>
        </w:tc>
        <w:tc>
          <w:tcPr>
            <w:tcW w:w="180" w:type="dxa"/>
            <w:vAlign w:val="bottom"/>
          </w:tcPr>
          <w:p w14:paraId="7CFC0984" w14:textId="77777777" w:rsidR="008462BF" w:rsidRPr="00055FF8" w:rsidRDefault="008462BF" w:rsidP="008462B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061518" w14:textId="0ED385FC" w:rsidR="008462BF" w:rsidRPr="00055FF8" w:rsidRDefault="008462BF" w:rsidP="00CF0238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</w:p>
        </w:tc>
      </w:tr>
      <w:tr w:rsidR="008462BF" w:rsidRPr="00055FF8" w14:paraId="532520D0" w14:textId="77777777" w:rsidTr="539111A2">
        <w:trPr>
          <w:cantSplit/>
          <w:trHeight w:hRule="exact" w:val="360"/>
        </w:trPr>
        <w:tc>
          <w:tcPr>
            <w:tcW w:w="3240" w:type="dxa"/>
          </w:tcPr>
          <w:p w14:paraId="5B8E3EC8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56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350" w:type="dxa"/>
          </w:tcPr>
          <w:p w14:paraId="6E83D096" w14:textId="51404799" w:rsidR="008462BF" w:rsidRPr="00055FF8" w:rsidRDefault="008462BF" w:rsidP="008462B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55FF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1080" w:type="dxa"/>
          </w:tcPr>
          <w:p w14:paraId="7B0B696D" w14:textId="40DAC028" w:rsidR="008462BF" w:rsidRPr="00055FF8" w:rsidRDefault="000628C8" w:rsidP="539111A2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243</w:t>
            </w:r>
          </w:p>
        </w:tc>
        <w:tc>
          <w:tcPr>
            <w:tcW w:w="180" w:type="dxa"/>
            <w:vAlign w:val="bottom"/>
          </w:tcPr>
          <w:p w14:paraId="7FD87494" w14:textId="77777777" w:rsidR="008462BF" w:rsidRPr="00055FF8" w:rsidRDefault="008462BF" w:rsidP="008462B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FD46E1" w14:textId="412CC459" w:rsidR="008462BF" w:rsidRPr="00055FF8" w:rsidRDefault="008462BF" w:rsidP="009E78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  <w:tc>
          <w:tcPr>
            <w:tcW w:w="180" w:type="dxa"/>
            <w:vAlign w:val="bottom"/>
          </w:tcPr>
          <w:p w14:paraId="6894FBFB" w14:textId="77777777" w:rsidR="008462BF" w:rsidRPr="00055FF8" w:rsidRDefault="008462BF" w:rsidP="008462B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93A8A5" w14:textId="57B0E13B" w:rsidR="008462BF" w:rsidRPr="00055FF8" w:rsidRDefault="00AA6357" w:rsidP="539111A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A635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5405F">
              <w:rPr>
                <w:rFonts w:asciiTheme="majorBidi" w:hAnsiTheme="majorBidi" w:cstheme="majorBidi"/>
                <w:sz w:val="30"/>
                <w:szCs w:val="30"/>
              </w:rPr>
              <w:t>209</w:t>
            </w:r>
            <w:r w:rsidRPr="00AA635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59B9A153" w14:textId="77777777" w:rsidR="008462BF" w:rsidRPr="00055FF8" w:rsidRDefault="008462BF" w:rsidP="008462B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6ECFC2" w14:textId="04AD04B2" w:rsidR="008462BF" w:rsidRPr="00055FF8" w:rsidRDefault="008462BF" w:rsidP="00CF0238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(158)</w:t>
            </w:r>
          </w:p>
        </w:tc>
      </w:tr>
      <w:tr w:rsidR="008462BF" w:rsidRPr="00055FF8" w14:paraId="1EBBCA17" w14:textId="77777777" w:rsidTr="539111A2">
        <w:trPr>
          <w:cantSplit/>
          <w:trHeight w:hRule="exact" w:val="360"/>
        </w:trPr>
        <w:tc>
          <w:tcPr>
            <w:tcW w:w="3240" w:type="dxa"/>
          </w:tcPr>
          <w:p w14:paraId="6F7A9B25" w14:textId="5741EFBA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56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350" w:type="dxa"/>
          </w:tcPr>
          <w:p w14:paraId="00B6A61B" w14:textId="2139E4E7" w:rsidR="008462BF" w:rsidRPr="00055FF8" w:rsidRDefault="008462BF" w:rsidP="008462B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55FF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20</w:t>
            </w:r>
          </w:p>
        </w:tc>
        <w:tc>
          <w:tcPr>
            <w:tcW w:w="1080" w:type="dxa"/>
          </w:tcPr>
          <w:p w14:paraId="4D9EC07E" w14:textId="6EB7B8A3" w:rsidR="008462BF" w:rsidRPr="00055FF8" w:rsidRDefault="005A11A7" w:rsidP="539111A2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A11A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5405F">
              <w:rPr>
                <w:rFonts w:asciiTheme="majorBidi" w:hAnsiTheme="majorBidi" w:cstheme="majorBidi"/>
                <w:sz w:val="30"/>
                <w:szCs w:val="30"/>
              </w:rPr>
              <w:t>242</w:t>
            </w:r>
            <w:r w:rsidRPr="005A11A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5E4B8AE5" w14:textId="77777777" w:rsidR="008462BF" w:rsidRPr="00055FF8" w:rsidRDefault="008462BF" w:rsidP="008462B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1C6D54" w14:textId="4D84E727" w:rsidR="008462BF" w:rsidRPr="00055FF8" w:rsidRDefault="008462BF" w:rsidP="008462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(210)</w:t>
            </w:r>
          </w:p>
        </w:tc>
        <w:tc>
          <w:tcPr>
            <w:tcW w:w="180" w:type="dxa"/>
            <w:vAlign w:val="bottom"/>
          </w:tcPr>
          <w:p w14:paraId="449AE5D7" w14:textId="77777777" w:rsidR="008462BF" w:rsidRPr="00055FF8" w:rsidRDefault="008462BF" w:rsidP="008462B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703709" w14:textId="16B422E5" w:rsidR="008462BF" w:rsidRPr="00055FF8" w:rsidRDefault="00A14ECF" w:rsidP="539111A2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14ECF">
              <w:rPr>
                <w:rFonts w:asciiTheme="majorBidi" w:hAnsiTheme="majorBidi" w:cstheme="majorBidi"/>
                <w:sz w:val="30"/>
                <w:szCs w:val="30"/>
              </w:rPr>
              <w:t>317</w:t>
            </w:r>
          </w:p>
        </w:tc>
        <w:tc>
          <w:tcPr>
            <w:tcW w:w="180" w:type="dxa"/>
            <w:vAlign w:val="bottom"/>
          </w:tcPr>
          <w:p w14:paraId="3CFC0426" w14:textId="77777777" w:rsidR="008462BF" w:rsidRPr="00055FF8" w:rsidRDefault="008462BF" w:rsidP="008462B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380245" w14:textId="36E49E4D" w:rsidR="008462BF" w:rsidRPr="00055FF8" w:rsidRDefault="008462BF" w:rsidP="008462BF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275</w:t>
            </w:r>
          </w:p>
        </w:tc>
      </w:tr>
    </w:tbl>
    <w:p w14:paraId="0AD84C97" w14:textId="60CFF502" w:rsidR="00124226" w:rsidRPr="00055FF8" w:rsidRDefault="00124226"/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350"/>
        <w:gridCol w:w="1080"/>
        <w:gridCol w:w="180"/>
        <w:gridCol w:w="1080"/>
        <w:gridCol w:w="270"/>
        <w:gridCol w:w="1080"/>
        <w:gridCol w:w="180"/>
        <w:gridCol w:w="900"/>
      </w:tblGrid>
      <w:tr w:rsidR="001A5FA2" w:rsidRPr="00055FF8" w14:paraId="38ED7185" w14:textId="77777777" w:rsidTr="00A71024">
        <w:trPr>
          <w:cantSplit/>
          <w:tblHeader/>
        </w:trPr>
        <w:tc>
          <w:tcPr>
            <w:tcW w:w="3240" w:type="dxa"/>
            <w:vAlign w:val="bottom"/>
          </w:tcPr>
          <w:p w14:paraId="262BDC00" w14:textId="6A84FC84" w:rsidR="001A5FA2" w:rsidRPr="00055FF8" w:rsidRDefault="001A5FA2" w:rsidP="00A53251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asciiTheme="majorBidi" w:hAnsiTheme="majorBidi" w:cstheme="majorBidi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7BA3B580" w14:textId="77777777" w:rsidR="001A5FA2" w:rsidRPr="00055FF8" w:rsidRDefault="001A5FA2" w:rsidP="00A53251">
            <w:pPr>
              <w:pStyle w:val="acctmergecolhdg"/>
              <w:spacing w:line="32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770" w:type="dxa"/>
            <w:gridSpan w:val="7"/>
          </w:tcPr>
          <w:p w14:paraId="5276F6F8" w14:textId="0E42C50C" w:rsidR="001A5FA2" w:rsidRPr="00055FF8" w:rsidRDefault="001A5FA2" w:rsidP="00A53251">
            <w:pPr>
              <w:pStyle w:val="acctmergecolhdg"/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5E6FFF" w:rsidRPr="00055FF8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1A5FA2" w:rsidRPr="00055FF8" w14:paraId="4DF6C717" w14:textId="77777777" w:rsidTr="00D05F56">
        <w:trPr>
          <w:cantSplit/>
          <w:trHeight w:val="614"/>
          <w:tblHeader/>
        </w:trPr>
        <w:tc>
          <w:tcPr>
            <w:tcW w:w="3240" w:type="dxa"/>
          </w:tcPr>
          <w:p w14:paraId="0828C49A" w14:textId="32E4E0BD" w:rsidR="001A5FA2" w:rsidRPr="00055FF8" w:rsidRDefault="001A5FA2" w:rsidP="00A53251">
            <w:pPr>
              <w:pStyle w:val="acctfourfigures"/>
              <w:tabs>
                <w:tab w:val="clear" w:pos="765"/>
                <w:tab w:val="decimal" w:pos="557"/>
              </w:tabs>
              <w:spacing w:line="320" w:lineRule="exact"/>
              <w:ind w:left="107" w:hanging="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ผลกระทบต่อภาระผูกพันของ</w:t>
            </w:r>
            <w:r w:rsidR="00936714" w:rsidRPr="00055FF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br/>
            </w:r>
            <w:r w:rsidRPr="00055FF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โครงการผลประโยชน์</w:t>
            </w:r>
          </w:p>
        </w:tc>
        <w:tc>
          <w:tcPr>
            <w:tcW w:w="1350" w:type="dxa"/>
          </w:tcPr>
          <w:p w14:paraId="4AFC5E42" w14:textId="77777777" w:rsidR="00A71024" w:rsidRPr="00055FF8" w:rsidRDefault="00A71024" w:rsidP="00A53251">
            <w:pPr>
              <w:pStyle w:val="acctmergecolhdg"/>
              <w:spacing w:line="320" w:lineRule="exact"/>
              <w:rPr>
                <w:rFonts w:asciiTheme="majorBidi" w:hAnsiTheme="majorBidi" w:cs="Angsana New"/>
                <w:b w:val="0"/>
                <w:bCs/>
                <w:sz w:val="30"/>
                <w:szCs w:val="30"/>
                <w:lang w:bidi="th-TH"/>
              </w:rPr>
            </w:pPr>
            <w:r w:rsidRPr="00055FF8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ร้อยละ</w:t>
            </w:r>
          </w:p>
          <w:p w14:paraId="01510773" w14:textId="4EB8F280" w:rsidR="001A5FA2" w:rsidRPr="00055FF8" w:rsidRDefault="00A71024" w:rsidP="00A53251">
            <w:pPr>
              <w:pStyle w:val="acctmergecolhdg"/>
              <w:spacing w:line="320" w:lineRule="exact"/>
              <w:rPr>
                <w:rFonts w:asciiTheme="majorBidi" w:hAnsiTheme="majorBidi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055FF8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ที่เปลี่ยนแปลง</w:t>
            </w:r>
          </w:p>
        </w:tc>
        <w:tc>
          <w:tcPr>
            <w:tcW w:w="2340" w:type="dxa"/>
            <w:gridSpan w:val="3"/>
          </w:tcPr>
          <w:p w14:paraId="1C976893" w14:textId="77777777" w:rsidR="001A5FA2" w:rsidRPr="00055FF8" w:rsidRDefault="001A5FA2" w:rsidP="00A53251">
            <w:pPr>
              <w:pStyle w:val="acctmergecolhdg"/>
              <w:spacing w:line="320" w:lineRule="exact"/>
              <w:rPr>
                <w:rFonts w:asciiTheme="majorBidi" w:hAnsiTheme="majorBidi" w:cs="Angsana New"/>
                <w:b w:val="0"/>
                <w:bCs/>
                <w:sz w:val="30"/>
                <w:szCs w:val="30"/>
                <w:lang w:bidi="th-TH"/>
              </w:rPr>
            </w:pPr>
          </w:p>
          <w:p w14:paraId="77937FCE" w14:textId="77777777" w:rsidR="001A5FA2" w:rsidRPr="00055FF8" w:rsidRDefault="001A5FA2" w:rsidP="00A53251">
            <w:pPr>
              <w:pStyle w:val="acctmergecolhdg"/>
              <w:spacing w:line="32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ข้อสมมติเพิ่มขึ้น</w:t>
            </w:r>
          </w:p>
        </w:tc>
        <w:tc>
          <w:tcPr>
            <w:tcW w:w="270" w:type="dxa"/>
          </w:tcPr>
          <w:p w14:paraId="709AF436" w14:textId="77777777" w:rsidR="001A5FA2" w:rsidRPr="00055FF8" w:rsidRDefault="001A5FA2" w:rsidP="00A53251">
            <w:pPr>
              <w:pStyle w:val="acctmergecolhdg"/>
              <w:spacing w:line="32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14:paraId="0397B348" w14:textId="77777777" w:rsidR="001A5FA2" w:rsidRPr="00055FF8" w:rsidRDefault="001A5FA2" w:rsidP="00A53251">
            <w:pPr>
              <w:pStyle w:val="acctmergecolhdg"/>
              <w:spacing w:line="320" w:lineRule="exact"/>
              <w:rPr>
                <w:rFonts w:asciiTheme="majorBidi" w:hAnsiTheme="majorBidi" w:cs="Angsana New"/>
                <w:b w:val="0"/>
                <w:bCs/>
                <w:sz w:val="30"/>
                <w:szCs w:val="30"/>
                <w:lang w:bidi="th-TH"/>
              </w:rPr>
            </w:pPr>
          </w:p>
          <w:p w14:paraId="6DC587C7" w14:textId="77777777" w:rsidR="001A5FA2" w:rsidRPr="00055FF8" w:rsidRDefault="001A5FA2" w:rsidP="00A53251">
            <w:pPr>
              <w:pStyle w:val="acctmergecolhdg"/>
              <w:spacing w:line="32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ข้อสมมติลดลง</w:t>
            </w:r>
          </w:p>
        </w:tc>
      </w:tr>
      <w:tr w:rsidR="00AD147F" w:rsidRPr="00055FF8" w14:paraId="2E92BC17" w14:textId="77777777" w:rsidTr="00A71024">
        <w:trPr>
          <w:cantSplit/>
        </w:trPr>
        <w:tc>
          <w:tcPr>
            <w:tcW w:w="3240" w:type="dxa"/>
          </w:tcPr>
          <w:p w14:paraId="0F40A97B" w14:textId="77777777" w:rsidR="00AD147F" w:rsidRPr="00055FF8" w:rsidRDefault="00AD147F" w:rsidP="00AD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055FF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055FF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55FF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</w:tcPr>
          <w:p w14:paraId="3EB28B48" w14:textId="77777777" w:rsidR="00AD147F" w:rsidRPr="00055FF8" w:rsidRDefault="00AD147F" w:rsidP="00AD147F">
            <w:pPr>
              <w:pStyle w:val="acctfourfigures"/>
              <w:tabs>
                <w:tab w:val="clear" w:pos="765"/>
                <w:tab w:val="decimal" w:pos="369"/>
              </w:tabs>
              <w:spacing w:line="320" w:lineRule="exac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961A74" w14:textId="03257A72" w:rsidR="00AD147F" w:rsidRPr="00055FF8" w:rsidRDefault="00E43333" w:rsidP="00AD147F">
            <w:pPr>
              <w:pStyle w:val="acctfourfigures"/>
              <w:tabs>
                <w:tab w:val="clear" w:pos="765"/>
                <w:tab w:val="decimal" w:pos="186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0" w:type="dxa"/>
            <w:vAlign w:val="bottom"/>
          </w:tcPr>
          <w:p w14:paraId="3381B10E" w14:textId="77777777" w:rsidR="00AD147F" w:rsidRPr="00055FF8" w:rsidRDefault="00AD147F" w:rsidP="00AD147F">
            <w:pPr>
              <w:pStyle w:val="acctfourfigures"/>
              <w:tabs>
                <w:tab w:val="decimal" w:pos="369"/>
              </w:tabs>
              <w:spacing w:line="320" w:lineRule="exact"/>
              <w:ind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72228E" w14:textId="59E47306" w:rsidR="00AD147F" w:rsidRPr="00055FF8" w:rsidRDefault="00E43333" w:rsidP="00AD147F">
            <w:pPr>
              <w:pStyle w:val="acctfourfigures"/>
              <w:tabs>
                <w:tab w:val="clear" w:pos="765"/>
                <w:tab w:val="decimal" w:pos="369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bottom"/>
          </w:tcPr>
          <w:p w14:paraId="62A46B77" w14:textId="77777777" w:rsidR="00AD147F" w:rsidRPr="00055FF8" w:rsidRDefault="00AD147F" w:rsidP="00AD147F">
            <w:pPr>
              <w:pStyle w:val="acctfourfigures"/>
              <w:tabs>
                <w:tab w:val="decimal" w:pos="369"/>
              </w:tabs>
              <w:spacing w:line="320" w:lineRule="exact"/>
              <w:ind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BB91D1" w14:textId="0CBBF126" w:rsidR="00AD147F" w:rsidRPr="00055FF8" w:rsidRDefault="00E43333" w:rsidP="00AD147F">
            <w:pPr>
              <w:pStyle w:val="acctfourfigures"/>
              <w:tabs>
                <w:tab w:val="clear" w:pos="765"/>
                <w:tab w:val="decimal" w:pos="369"/>
              </w:tabs>
              <w:spacing w:line="320" w:lineRule="exac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0" w:type="dxa"/>
            <w:vAlign w:val="bottom"/>
          </w:tcPr>
          <w:p w14:paraId="2ED5D3BF" w14:textId="77777777" w:rsidR="00AD147F" w:rsidRPr="00055FF8" w:rsidRDefault="00AD147F" w:rsidP="00AD147F">
            <w:pPr>
              <w:pStyle w:val="acctfourfigures"/>
              <w:tabs>
                <w:tab w:val="decimal" w:pos="369"/>
              </w:tabs>
              <w:spacing w:line="320" w:lineRule="exact"/>
              <w:ind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C29118A" w14:textId="054A2B8D" w:rsidR="00AD147F" w:rsidRPr="00055FF8" w:rsidRDefault="00E43333" w:rsidP="00AD147F">
            <w:pPr>
              <w:pStyle w:val="acctfourfigures"/>
              <w:tabs>
                <w:tab w:val="clear" w:pos="765"/>
                <w:tab w:val="decimal" w:pos="369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AD147F" w:rsidRPr="00055FF8" w14:paraId="163A290A" w14:textId="77777777" w:rsidTr="00A71024">
        <w:trPr>
          <w:cantSplit/>
        </w:trPr>
        <w:tc>
          <w:tcPr>
            <w:tcW w:w="3240" w:type="dxa"/>
          </w:tcPr>
          <w:p w14:paraId="4E4699D8" w14:textId="77777777" w:rsidR="00AD147F" w:rsidRPr="00055FF8" w:rsidRDefault="00AD147F" w:rsidP="00AD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588C4FF" w14:textId="77777777" w:rsidR="00AD147F" w:rsidRPr="00055FF8" w:rsidRDefault="00AD147F" w:rsidP="00AD147F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6AFA0FB9" w14:textId="7855B251" w:rsidR="00AD147F" w:rsidRPr="00055FF8" w:rsidRDefault="00AD147F" w:rsidP="00AD147F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55FF8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55FF8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462BF" w:rsidRPr="00055FF8" w14:paraId="03B020A8" w14:textId="77777777" w:rsidTr="005A18E8">
        <w:trPr>
          <w:cantSplit/>
          <w:trHeight w:val="209"/>
        </w:trPr>
        <w:tc>
          <w:tcPr>
            <w:tcW w:w="3240" w:type="dxa"/>
          </w:tcPr>
          <w:p w14:paraId="50452FC9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56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094712FB" w14:textId="77777777" w:rsidR="008462BF" w:rsidRPr="00055FF8" w:rsidRDefault="008462BF" w:rsidP="008462BF">
            <w:pPr>
              <w:pStyle w:val="acctmergecolhdg"/>
              <w:spacing w:line="240" w:lineRule="auto"/>
              <w:rPr>
                <w:rFonts w:asciiTheme="majorBidi" w:hAnsiTheme="majorBidi" w:cs="Angsana New"/>
                <w:b w:val="0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="Angsana New"/>
                <w:b w:val="0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080" w:type="dxa"/>
          </w:tcPr>
          <w:p w14:paraId="06AFDC50" w14:textId="77BF1FFA" w:rsidR="008462BF" w:rsidRPr="00055FF8" w:rsidRDefault="4E821F37" w:rsidP="009E785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46F789F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(52)</w:t>
            </w:r>
          </w:p>
        </w:tc>
        <w:tc>
          <w:tcPr>
            <w:tcW w:w="180" w:type="dxa"/>
            <w:vAlign w:val="bottom"/>
          </w:tcPr>
          <w:p w14:paraId="23A39439" w14:textId="77777777" w:rsidR="008462BF" w:rsidRPr="00055FF8" w:rsidRDefault="008462BF" w:rsidP="008462BF">
            <w:pPr>
              <w:pStyle w:val="acctfourfigures"/>
              <w:tabs>
                <w:tab w:val="decimal" w:pos="914"/>
              </w:tabs>
              <w:spacing w:line="240" w:lineRule="auto"/>
              <w:ind w:right="-79" w:firstLine="136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57A1A29" w14:textId="486195A7" w:rsidR="008462BF" w:rsidRPr="00055FF8" w:rsidRDefault="008462BF" w:rsidP="008462BF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79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70" w:type="dxa"/>
            <w:vAlign w:val="bottom"/>
          </w:tcPr>
          <w:p w14:paraId="484A6D5D" w14:textId="77777777" w:rsidR="008462BF" w:rsidRPr="00055FF8" w:rsidRDefault="008462BF" w:rsidP="008462BF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A5253C9" w14:textId="7D893391" w:rsidR="008462BF" w:rsidRPr="008B30B9" w:rsidRDefault="43FEBFAF" w:rsidP="008B30B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8B30B9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</w:t>
            </w:r>
            <w:r w:rsidR="0055405F" w:rsidRPr="008B30B9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73653F67" w14:textId="77777777" w:rsidR="008462BF" w:rsidRPr="008B30B9" w:rsidRDefault="008462BF" w:rsidP="008462BF">
            <w:pPr>
              <w:pStyle w:val="acctfourfigures"/>
              <w:spacing w:line="240" w:lineRule="auto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0E3E3627" w14:textId="3556CE2F" w:rsidR="008462BF" w:rsidRPr="008B30B9" w:rsidRDefault="008462BF" w:rsidP="008B30B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6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8B30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(16)</w:t>
            </w:r>
          </w:p>
        </w:tc>
      </w:tr>
      <w:tr w:rsidR="008462BF" w:rsidRPr="00055FF8" w14:paraId="645245EC" w14:textId="77777777" w:rsidTr="00A71024">
        <w:trPr>
          <w:cantSplit/>
        </w:trPr>
        <w:tc>
          <w:tcPr>
            <w:tcW w:w="3240" w:type="dxa"/>
          </w:tcPr>
          <w:p w14:paraId="16E18023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56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350" w:type="dxa"/>
          </w:tcPr>
          <w:p w14:paraId="63FD6D8B" w14:textId="77777777" w:rsidR="008462BF" w:rsidRPr="00055FF8" w:rsidRDefault="008462BF" w:rsidP="008462BF">
            <w:pPr>
              <w:pStyle w:val="acctmergecolhdg"/>
              <w:spacing w:line="240" w:lineRule="auto"/>
              <w:rPr>
                <w:rFonts w:asciiTheme="majorBidi" w:hAnsiTheme="majorBidi" w:cs="Angsana New"/>
                <w:b w:val="0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="Angsana New"/>
                <w:b w:val="0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080" w:type="dxa"/>
          </w:tcPr>
          <w:p w14:paraId="0C605B7F" w14:textId="15C503F3" w:rsidR="008462BF" w:rsidRPr="00055FF8" w:rsidRDefault="779D7942" w:rsidP="008462BF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46F789F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198</w:t>
            </w:r>
          </w:p>
        </w:tc>
        <w:tc>
          <w:tcPr>
            <w:tcW w:w="180" w:type="dxa"/>
            <w:vAlign w:val="bottom"/>
          </w:tcPr>
          <w:p w14:paraId="67A2BD20" w14:textId="77777777" w:rsidR="008462BF" w:rsidRPr="00055FF8" w:rsidRDefault="008462BF" w:rsidP="008462BF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93E51FC" w14:textId="1F71848B" w:rsidR="008462BF" w:rsidRPr="00055FF8" w:rsidRDefault="008462BF" w:rsidP="008462BF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11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270" w:type="dxa"/>
            <w:vAlign w:val="bottom"/>
          </w:tcPr>
          <w:p w14:paraId="16DC16D4" w14:textId="77777777" w:rsidR="008462BF" w:rsidRPr="00055FF8" w:rsidRDefault="008462BF" w:rsidP="008462BF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464742C" w14:textId="043E4D74" w:rsidR="008462BF" w:rsidRPr="008B30B9" w:rsidRDefault="1CF2FD07" w:rsidP="00A71672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79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8B30B9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(172)</w:t>
            </w:r>
          </w:p>
        </w:tc>
        <w:tc>
          <w:tcPr>
            <w:tcW w:w="180" w:type="dxa"/>
            <w:vAlign w:val="bottom"/>
          </w:tcPr>
          <w:p w14:paraId="6CC97574" w14:textId="77777777" w:rsidR="008462BF" w:rsidRPr="008B30B9" w:rsidRDefault="008462BF" w:rsidP="008462BF">
            <w:pPr>
              <w:pStyle w:val="acctfourfigures"/>
              <w:tabs>
                <w:tab w:val="decimal" w:pos="914"/>
              </w:tabs>
              <w:spacing w:line="240" w:lineRule="auto"/>
              <w:ind w:right="-79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07ABC932" w14:textId="0C99AA8A" w:rsidR="008462BF" w:rsidRPr="008B30B9" w:rsidRDefault="008462BF" w:rsidP="000E6DFC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76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8B30B9">
              <w:rPr>
                <w:rFonts w:asciiTheme="majorBidi" w:hAnsiTheme="majorBidi" w:cstheme="majorBidi"/>
                <w:sz w:val="30"/>
                <w:szCs w:val="30"/>
              </w:rPr>
              <w:t>(123)</w:t>
            </w:r>
          </w:p>
        </w:tc>
      </w:tr>
      <w:tr w:rsidR="008462BF" w:rsidRPr="00055FF8" w14:paraId="76844D5A" w14:textId="77777777" w:rsidTr="00A71024">
        <w:trPr>
          <w:cantSplit/>
        </w:trPr>
        <w:tc>
          <w:tcPr>
            <w:tcW w:w="3240" w:type="dxa"/>
          </w:tcPr>
          <w:p w14:paraId="435168DE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56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350" w:type="dxa"/>
          </w:tcPr>
          <w:p w14:paraId="2530E956" w14:textId="4A4427E2" w:rsidR="008462BF" w:rsidRPr="00055FF8" w:rsidRDefault="008462BF" w:rsidP="008462BF">
            <w:pPr>
              <w:pStyle w:val="acctmergecolhdg"/>
              <w:spacing w:line="240" w:lineRule="auto"/>
              <w:rPr>
                <w:rFonts w:asciiTheme="majorBidi" w:hAnsiTheme="majorBidi" w:cs="Angsana New"/>
                <w:b w:val="0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="Angsana New"/>
                <w:b w:val="0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1080" w:type="dxa"/>
          </w:tcPr>
          <w:p w14:paraId="6074562A" w14:textId="17775B8B" w:rsidR="008462BF" w:rsidRPr="00055FF8" w:rsidRDefault="42FD0E36" w:rsidP="008462BF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79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46F789F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(209)</w:t>
            </w:r>
          </w:p>
        </w:tc>
        <w:tc>
          <w:tcPr>
            <w:tcW w:w="180" w:type="dxa"/>
            <w:vAlign w:val="bottom"/>
          </w:tcPr>
          <w:p w14:paraId="6A1A85DC" w14:textId="77777777" w:rsidR="008462BF" w:rsidRPr="00055FF8" w:rsidRDefault="008462BF" w:rsidP="008462BF">
            <w:pPr>
              <w:pStyle w:val="acctfourfigures"/>
              <w:tabs>
                <w:tab w:val="decimal" w:pos="914"/>
              </w:tabs>
              <w:spacing w:line="240" w:lineRule="auto"/>
              <w:ind w:right="-79" w:firstLine="136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68E4BC0" w14:textId="6BAB495E" w:rsidR="008462BF" w:rsidRPr="00055FF8" w:rsidRDefault="008462BF" w:rsidP="008462BF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79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(179)</w:t>
            </w:r>
          </w:p>
        </w:tc>
        <w:tc>
          <w:tcPr>
            <w:tcW w:w="270" w:type="dxa"/>
            <w:vAlign w:val="bottom"/>
          </w:tcPr>
          <w:p w14:paraId="6BFCBDC5" w14:textId="77777777" w:rsidR="008462BF" w:rsidRPr="00055FF8" w:rsidRDefault="008462BF" w:rsidP="008462BF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A09112C" w14:textId="732A1E93" w:rsidR="008462BF" w:rsidRPr="008B30B9" w:rsidRDefault="1CFC20DD" w:rsidP="008462B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8B30B9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276</w:t>
            </w:r>
          </w:p>
        </w:tc>
        <w:tc>
          <w:tcPr>
            <w:tcW w:w="180" w:type="dxa"/>
            <w:vAlign w:val="bottom"/>
          </w:tcPr>
          <w:p w14:paraId="28E4A053" w14:textId="77777777" w:rsidR="008462BF" w:rsidRPr="008B30B9" w:rsidRDefault="008462BF" w:rsidP="008462BF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65E753BC" w14:textId="3FFE764C" w:rsidR="008462BF" w:rsidRPr="008B30B9" w:rsidRDefault="00A71672" w:rsidP="00A71672">
            <w:pPr>
              <w:pStyle w:val="acctfourfigures"/>
              <w:tabs>
                <w:tab w:val="clear" w:pos="765"/>
              </w:tabs>
              <w:spacing w:line="240" w:lineRule="auto"/>
              <w:ind w:left="-12" w:right="11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8B30B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      </w:t>
            </w:r>
            <w:r w:rsidR="008462BF" w:rsidRPr="008B30B9"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</w:tr>
      <w:tr w:rsidR="008462BF" w:rsidRPr="00055FF8" w14:paraId="6E86BBFF" w14:textId="77777777" w:rsidTr="00A71024">
        <w:trPr>
          <w:cantSplit/>
        </w:trPr>
        <w:tc>
          <w:tcPr>
            <w:tcW w:w="3240" w:type="dxa"/>
          </w:tcPr>
          <w:p w14:paraId="6820F9B6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56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4189F85" w14:textId="77777777" w:rsidR="008462BF" w:rsidRPr="00055FF8" w:rsidRDefault="008462BF" w:rsidP="008462B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11" w:firstLine="136"/>
              <w:jc w:val="center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FAC9A71" w14:textId="77777777" w:rsidR="008462BF" w:rsidRPr="00055FF8" w:rsidRDefault="008462BF" w:rsidP="008462BF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79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BADB4D2" w14:textId="77777777" w:rsidR="008462BF" w:rsidRPr="00055FF8" w:rsidRDefault="008462BF" w:rsidP="008462BF">
            <w:pPr>
              <w:pStyle w:val="acctfourfigures"/>
              <w:tabs>
                <w:tab w:val="decimal" w:pos="914"/>
              </w:tabs>
              <w:spacing w:line="240" w:lineRule="auto"/>
              <w:ind w:right="-79" w:firstLine="136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1FEB8FA" w14:textId="77777777" w:rsidR="008462BF" w:rsidRPr="00055FF8" w:rsidRDefault="008462BF" w:rsidP="008462BF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79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40B1CBE" w14:textId="77777777" w:rsidR="008462BF" w:rsidRPr="00055FF8" w:rsidRDefault="008462BF" w:rsidP="008462BF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95AA1A2" w14:textId="77777777" w:rsidR="008462BF" w:rsidRPr="00055FF8" w:rsidRDefault="008462BF" w:rsidP="008462B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4F779F3" w14:textId="77777777" w:rsidR="008462BF" w:rsidRPr="00055FF8" w:rsidRDefault="008462BF" w:rsidP="008462BF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650E3EA9" w14:textId="77777777" w:rsidR="008462BF" w:rsidRPr="00055FF8" w:rsidRDefault="008462BF" w:rsidP="008462BF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</w:p>
        </w:tc>
      </w:tr>
    </w:tbl>
    <w:p w14:paraId="69A13996" w14:textId="5F05709D" w:rsidR="00220165" w:rsidRPr="00055FF8" w:rsidRDefault="00220165" w:rsidP="00220165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055FF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ส่วนเกินมูลค่าหุ้น</w:t>
      </w:r>
    </w:p>
    <w:p w14:paraId="6EBE19CA" w14:textId="2CD2A85C" w:rsidR="00220165" w:rsidRPr="00055FF8" w:rsidRDefault="00220165" w:rsidP="002201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  <w:cs/>
        </w:rPr>
      </w:pPr>
    </w:p>
    <w:p w14:paraId="5C9E4F27" w14:textId="7FD58948" w:rsidR="0CA13ECB" w:rsidRPr="00911A07" w:rsidRDefault="00E97D80" w:rsidP="00911A0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055FF8">
        <w:rPr>
          <w:rFonts w:asciiTheme="majorBidi" w:hAnsiTheme="majorBidi" w:hint="cs"/>
          <w:sz w:val="30"/>
          <w:szCs w:val="30"/>
          <w:cs/>
        </w:rPr>
        <w:t>ตามบทบัญญัติแห่งพระราชบัญญัติบริษัทมหาชนจำกัด</w:t>
      </w:r>
      <w:r w:rsidRPr="00055FF8">
        <w:rPr>
          <w:rFonts w:asciiTheme="majorBidi" w:hAnsiTheme="majorBidi"/>
          <w:sz w:val="30"/>
          <w:szCs w:val="30"/>
          <w:cs/>
        </w:rPr>
        <w:t xml:space="preserve"> </w:t>
      </w:r>
      <w:r w:rsidRPr="00055FF8">
        <w:rPr>
          <w:rFonts w:asciiTheme="majorBidi" w:hAnsiTheme="majorBidi" w:hint="cs"/>
          <w:sz w:val="30"/>
          <w:szCs w:val="30"/>
          <w:cs/>
        </w:rPr>
        <w:t>พ</w:t>
      </w:r>
      <w:r w:rsidRPr="00055FF8">
        <w:rPr>
          <w:rFonts w:asciiTheme="majorBidi" w:hAnsiTheme="majorBidi"/>
          <w:sz w:val="30"/>
          <w:szCs w:val="30"/>
          <w:cs/>
        </w:rPr>
        <w:t>.</w:t>
      </w:r>
      <w:r w:rsidRPr="00055FF8">
        <w:rPr>
          <w:rFonts w:asciiTheme="majorBidi" w:hAnsiTheme="majorBidi" w:hint="cs"/>
          <w:sz w:val="30"/>
          <w:szCs w:val="30"/>
          <w:cs/>
        </w:rPr>
        <w:t>ศ</w:t>
      </w:r>
      <w:r w:rsidRPr="00055FF8">
        <w:rPr>
          <w:rFonts w:asciiTheme="majorBidi" w:hAnsiTheme="majorBidi"/>
          <w:sz w:val="30"/>
          <w:szCs w:val="30"/>
          <w:cs/>
        </w:rPr>
        <w:t xml:space="preserve">. </w:t>
      </w:r>
      <w:r w:rsidRPr="00055FF8">
        <w:rPr>
          <w:rFonts w:asciiTheme="majorBidi" w:hAnsiTheme="majorBidi"/>
          <w:sz w:val="30"/>
          <w:szCs w:val="30"/>
        </w:rPr>
        <w:t xml:space="preserve">2535 </w:t>
      </w:r>
      <w:r w:rsidRPr="00055FF8">
        <w:rPr>
          <w:rFonts w:asciiTheme="majorBidi" w:hAnsiTheme="majorBidi" w:hint="cs"/>
          <w:sz w:val="30"/>
          <w:szCs w:val="30"/>
          <w:cs/>
        </w:rPr>
        <w:t>มาตรา</w:t>
      </w:r>
      <w:r w:rsidRPr="00055FF8">
        <w:rPr>
          <w:rFonts w:asciiTheme="majorBidi" w:hAnsiTheme="majorBidi"/>
          <w:sz w:val="30"/>
          <w:szCs w:val="30"/>
          <w:cs/>
        </w:rPr>
        <w:t xml:space="preserve"> </w:t>
      </w:r>
      <w:r w:rsidRPr="00055FF8">
        <w:rPr>
          <w:rFonts w:asciiTheme="majorBidi" w:hAnsiTheme="majorBidi"/>
          <w:sz w:val="30"/>
          <w:szCs w:val="30"/>
        </w:rPr>
        <w:t xml:space="preserve">51 </w:t>
      </w:r>
      <w:r w:rsidRPr="00055FF8">
        <w:rPr>
          <w:rFonts w:asciiTheme="majorBidi" w:hAnsiTheme="majorBidi" w:hint="cs"/>
          <w:sz w:val="30"/>
          <w:szCs w:val="30"/>
          <w:cs/>
        </w:rPr>
        <w:t>ในกรณีที่บริษัทเสนอขายหุ้นสูงกว่ามูลค่าหุ้นที่จดทะเบียนไว้</w:t>
      </w:r>
      <w:r w:rsidRPr="00055FF8">
        <w:rPr>
          <w:rFonts w:asciiTheme="majorBidi" w:hAnsiTheme="majorBidi"/>
          <w:sz w:val="30"/>
          <w:szCs w:val="30"/>
          <w:cs/>
        </w:rPr>
        <w:t xml:space="preserve"> </w:t>
      </w:r>
      <w:r w:rsidRPr="00055FF8">
        <w:rPr>
          <w:rFonts w:asciiTheme="majorBidi" w:hAnsiTheme="majorBidi" w:hint="cs"/>
          <w:sz w:val="30"/>
          <w:szCs w:val="30"/>
          <w:cs/>
        </w:rPr>
        <w:t>บริษัทต้องนำค่าหุ้นส่วนเกินนี้ตั้งเป็นทุนสำรอง</w:t>
      </w:r>
      <w:r w:rsidRPr="00055FF8">
        <w:rPr>
          <w:rFonts w:asciiTheme="majorBidi" w:hAnsiTheme="majorBidi"/>
          <w:sz w:val="30"/>
          <w:szCs w:val="30"/>
          <w:cs/>
        </w:rPr>
        <w:t xml:space="preserve"> (“</w:t>
      </w:r>
      <w:r w:rsidRPr="00055FF8">
        <w:rPr>
          <w:rFonts w:asciiTheme="majorBidi" w:hAnsiTheme="majorBidi" w:hint="cs"/>
          <w:sz w:val="30"/>
          <w:szCs w:val="30"/>
          <w:cs/>
        </w:rPr>
        <w:t>ส่วนเกินมูลค่าหุ้น</w:t>
      </w:r>
      <w:r w:rsidRPr="00055FF8">
        <w:rPr>
          <w:rFonts w:asciiTheme="majorBidi" w:hAnsiTheme="majorBidi" w:hint="eastAsia"/>
          <w:sz w:val="30"/>
          <w:szCs w:val="30"/>
          <w:cs/>
        </w:rPr>
        <w:t>”</w:t>
      </w:r>
      <w:r w:rsidRPr="00055FF8">
        <w:rPr>
          <w:rFonts w:asciiTheme="majorBidi" w:hAnsiTheme="majorBidi"/>
          <w:sz w:val="30"/>
          <w:szCs w:val="30"/>
          <w:cs/>
        </w:rPr>
        <w:t xml:space="preserve">) </w:t>
      </w:r>
      <w:r w:rsidRPr="000E6DFC">
        <w:rPr>
          <w:rFonts w:asciiTheme="majorBidi" w:hAnsiTheme="majorBidi" w:hint="cs"/>
          <w:spacing w:val="-8"/>
          <w:sz w:val="30"/>
          <w:szCs w:val="30"/>
          <w:cs/>
        </w:rPr>
        <w:t>ส่วนเกินมูลค่าหุ้นนี้</w:t>
      </w:r>
      <w:r w:rsidRPr="00055FF8">
        <w:rPr>
          <w:rFonts w:asciiTheme="majorBidi" w:hAnsiTheme="majorBidi" w:hint="cs"/>
          <w:sz w:val="30"/>
          <w:szCs w:val="30"/>
          <w:cs/>
        </w:rPr>
        <w:t>จะนำไปจ่ายเป็นเงินปันผลไม่ได้</w:t>
      </w:r>
    </w:p>
    <w:p w14:paraId="2CA85B85" w14:textId="39674EFD" w:rsidR="00506DE0" w:rsidRPr="00055FF8" w:rsidRDefault="00506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br w:type="page"/>
      </w:r>
    </w:p>
    <w:p w14:paraId="59F4D857" w14:textId="459512F3" w:rsidR="0070145E" w:rsidRPr="00055FF8" w:rsidRDefault="0070145E" w:rsidP="009525FC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055FF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ทุนสำรองตามกฎหมาย</w:t>
      </w:r>
    </w:p>
    <w:p w14:paraId="6B6520A9" w14:textId="77777777" w:rsidR="0070145E" w:rsidRPr="00055FF8" w:rsidRDefault="0070145E" w:rsidP="007014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7C043B2" w14:textId="2AD6ED0E" w:rsidR="00911A07" w:rsidRDefault="0070145E" w:rsidP="00506DE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76FAF">
        <w:rPr>
          <w:rFonts w:asciiTheme="majorBidi" w:hAnsiTheme="majorBidi" w:hint="cs"/>
          <w:spacing w:val="-10"/>
          <w:sz w:val="30"/>
          <w:szCs w:val="30"/>
          <w:cs/>
        </w:rPr>
        <w:t>ตามบทบัญญัติแห่งพระราชบัญญัติบริษัทมหาชนจำกัด</w:t>
      </w:r>
      <w:r w:rsidRPr="00076FAF">
        <w:rPr>
          <w:rFonts w:asciiTheme="majorBidi" w:hAnsiTheme="majorBidi"/>
          <w:spacing w:val="-10"/>
          <w:sz w:val="30"/>
          <w:szCs w:val="30"/>
          <w:cs/>
        </w:rPr>
        <w:t xml:space="preserve"> </w:t>
      </w:r>
      <w:r w:rsidRPr="00076FAF">
        <w:rPr>
          <w:rFonts w:ascii="Angsana New" w:hAnsi="Angsana New" w:hint="cs"/>
          <w:spacing w:val="-10"/>
          <w:sz w:val="30"/>
          <w:szCs w:val="30"/>
          <w:cs/>
        </w:rPr>
        <w:t>พ</w:t>
      </w:r>
      <w:r w:rsidRPr="00076FAF">
        <w:rPr>
          <w:rFonts w:asciiTheme="majorBidi" w:hAnsiTheme="majorBidi"/>
          <w:spacing w:val="-10"/>
          <w:sz w:val="30"/>
          <w:szCs w:val="30"/>
          <w:cs/>
        </w:rPr>
        <w:t>.</w:t>
      </w:r>
      <w:r w:rsidRPr="00076FAF">
        <w:rPr>
          <w:rFonts w:ascii="Angsana New" w:hAnsi="Angsana New" w:hint="cs"/>
          <w:spacing w:val="-10"/>
          <w:sz w:val="30"/>
          <w:szCs w:val="30"/>
          <w:cs/>
        </w:rPr>
        <w:t>ศ</w:t>
      </w:r>
      <w:r w:rsidRPr="00076FAF">
        <w:rPr>
          <w:rFonts w:asciiTheme="majorBidi" w:hAnsiTheme="majorBidi"/>
          <w:spacing w:val="-10"/>
          <w:sz w:val="30"/>
          <w:szCs w:val="30"/>
          <w:cs/>
        </w:rPr>
        <w:t xml:space="preserve">. </w:t>
      </w:r>
      <w:r w:rsidRPr="00076FAF">
        <w:rPr>
          <w:rFonts w:asciiTheme="majorBidi" w:hAnsiTheme="majorBidi"/>
          <w:spacing w:val="-10"/>
          <w:sz w:val="30"/>
          <w:szCs w:val="30"/>
        </w:rPr>
        <w:t xml:space="preserve">2535 </w:t>
      </w:r>
      <w:r w:rsidRPr="00076FAF">
        <w:rPr>
          <w:rFonts w:ascii="Angsana New" w:hAnsi="Angsana New" w:hint="cs"/>
          <w:spacing w:val="-10"/>
          <w:sz w:val="30"/>
          <w:szCs w:val="30"/>
          <w:cs/>
        </w:rPr>
        <w:t>มาตรา</w:t>
      </w:r>
      <w:r w:rsidRPr="00076FAF">
        <w:rPr>
          <w:rFonts w:asciiTheme="majorBidi" w:hAnsiTheme="majorBidi"/>
          <w:spacing w:val="-10"/>
          <w:sz w:val="30"/>
          <w:szCs w:val="30"/>
          <w:cs/>
        </w:rPr>
        <w:t xml:space="preserve"> </w:t>
      </w:r>
      <w:r w:rsidRPr="00076FAF">
        <w:rPr>
          <w:rFonts w:asciiTheme="majorBidi" w:hAnsiTheme="majorBidi"/>
          <w:spacing w:val="-10"/>
          <w:sz w:val="30"/>
          <w:szCs w:val="30"/>
        </w:rPr>
        <w:t>116</w:t>
      </w:r>
      <w:r w:rsidR="00401758">
        <w:rPr>
          <w:rFonts w:asciiTheme="majorBidi" w:hAnsiTheme="majorBidi"/>
          <w:spacing w:val="-10"/>
          <w:sz w:val="30"/>
          <w:szCs w:val="30"/>
        </w:rPr>
        <w:t xml:space="preserve"> </w:t>
      </w:r>
      <w:r w:rsidRPr="00076FAF">
        <w:rPr>
          <w:rFonts w:asciiTheme="majorBidi" w:hAnsiTheme="majorBidi"/>
          <w:spacing w:val="-10"/>
          <w:sz w:val="30"/>
          <w:szCs w:val="30"/>
        </w:rPr>
        <w:t xml:space="preserve"> </w:t>
      </w:r>
      <w:r w:rsidRPr="00076FAF">
        <w:rPr>
          <w:rFonts w:ascii="Angsana New" w:hAnsi="Angsana New" w:hint="cs"/>
          <w:spacing w:val="-10"/>
          <w:sz w:val="30"/>
          <w:szCs w:val="30"/>
          <w:cs/>
        </w:rPr>
        <w:t>บริษัทจะต้องจัดสรรทุนสำรอง</w:t>
      </w:r>
      <w:r w:rsidRPr="00076FAF">
        <w:rPr>
          <w:rFonts w:asciiTheme="majorBidi" w:hAnsiTheme="majorBidi"/>
          <w:spacing w:val="-10"/>
          <w:sz w:val="30"/>
          <w:szCs w:val="30"/>
          <w:cs/>
        </w:rPr>
        <w:t xml:space="preserve"> </w:t>
      </w:r>
      <w:r w:rsidR="00076FAF" w:rsidRPr="00076FAF">
        <w:rPr>
          <w:rFonts w:asciiTheme="majorBidi" w:hAnsiTheme="majorBidi"/>
          <w:spacing w:val="-10"/>
          <w:sz w:val="30"/>
          <w:szCs w:val="30"/>
          <w:cs/>
        </w:rPr>
        <w:br/>
      </w:r>
      <w:r w:rsidRPr="00076FAF">
        <w:rPr>
          <w:rFonts w:asciiTheme="majorBidi" w:hAnsiTheme="majorBidi"/>
          <w:spacing w:val="-10"/>
          <w:sz w:val="30"/>
          <w:szCs w:val="30"/>
          <w:cs/>
        </w:rPr>
        <w:t>(“</w:t>
      </w:r>
      <w:r w:rsidR="00076FAF" w:rsidRPr="00076FAF">
        <w:rPr>
          <w:rFonts w:asciiTheme="majorBidi" w:hAnsiTheme="majorBidi" w:hint="cs"/>
          <w:spacing w:val="-10"/>
          <w:sz w:val="30"/>
          <w:szCs w:val="30"/>
          <w:cs/>
        </w:rPr>
        <w:t>ทุน</w:t>
      </w:r>
      <w:r w:rsidRPr="00076FAF">
        <w:rPr>
          <w:rFonts w:ascii="Angsana New" w:hAnsi="Angsana New" w:hint="cs"/>
          <w:spacing w:val="-10"/>
          <w:sz w:val="30"/>
          <w:szCs w:val="30"/>
          <w:cs/>
        </w:rPr>
        <w:t>สำรองตามกฎหมาย</w:t>
      </w:r>
      <w:r w:rsidRPr="00076FAF">
        <w:rPr>
          <w:rFonts w:asciiTheme="majorBidi" w:hAnsiTheme="majorBidi" w:hint="eastAsia"/>
          <w:spacing w:val="-10"/>
          <w:sz w:val="30"/>
          <w:szCs w:val="30"/>
          <w:cs/>
        </w:rPr>
        <w:t>”</w:t>
      </w:r>
      <w:r w:rsidRPr="00076FAF">
        <w:rPr>
          <w:rFonts w:asciiTheme="majorBidi" w:hAnsiTheme="majorBidi"/>
          <w:spacing w:val="-10"/>
          <w:sz w:val="30"/>
          <w:szCs w:val="30"/>
          <w:cs/>
        </w:rPr>
        <w:t xml:space="preserve">) </w:t>
      </w:r>
      <w:r w:rsidRPr="00076FAF">
        <w:rPr>
          <w:rFonts w:ascii="Angsana New" w:hAnsi="Angsana New" w:hint="cs"/>
          <w:spacing w:val="-10"/>
          <w:sz w:val="30"/>
          <w:szCs w:val="30"/>
          <w:cs/>
        </w:rPr>
        <w:t>อย่างน้อยร้อยละ</w:t>
      </w:r>
      <w:r w:rsidRPr="00076FAF">
        <w:rPr>
          <w:rFonts w:asciiTheme="majorBidi" w:hAnsiTheme="majorBidi"/>
          <w:spacing w:val="-10"/>
          <w:sz w:val="30"/>
          <w:szCs w:val="30"/>
          <w:cs/>
        </w:rPr>
        <w:t xml:space="preserve"> </w:t>
      </w:r>
      <w:r w:rsidRPr="00076FAF">
        <w:rPr>
          <w:rFonts w:asciiTheme="majorBidi" w:hAnsiTheme="majorBidi"/>
          <w:spacing w:val="-10"/>
          <w:sz w:val="30"/>
          <w:szCs w:val="30"/>
        </w:rPr>
        <w:t xml:space="preserve">5 </w:t>
      </w:r>
      <w:r w:rsidRPr="00076FAF">
        <w:rPr>
          <w:rFonts w:ascii="Angsana New" w:hAnsi="Angsana New" w:hint="cs"/>
          <w:spacing w:val="-10"/>
          <w:sz w:val="30"/>
          <w:szCs w:val="30"/>
          <w:cs/>
        </w:rPr>
        <w:t>ของกำไรสุทธิประจำปีหลังจากหักขาดทุนสะสมยกมา</w:t>
      </w:r>
      <w:r w:rsidRPr="00076FAF">
        <w:rPr>
          <w:rFonts w:asciiTheme="majorBidi" w:hAnsiTheme="majorBidi"/>
          <w:spacing w:val="-10"/>
          <w:sz w:val="30"/>
          <w:szCs w:val="30"/>
          <w:cs/>
        </w:rPr>
        <w:t xml:space="preserve"> (</w:t>
      </w:r>
      <w:r w:rsidRPr="00076FAF">
        <w:rPr>
          <w:rFonts w:ascii="Angsana New" w:hAnsi="Angsana New" w:hint="cs"/>
          <w:spacing w:val="-10"/>
          <w:sz w:val="30"/>
          <w:szCs w:val="30"/>
          <w:cs/>
        </w:rPr>
        <w:t>ถ้ามี</w:t>
      </w:r>
      <w:r w:rsidRPr="00076FAF">
        <w:rPr>
          <w:rFonts w:asciiTheme="majorBidi" w:hAnsiTheme="majorBidi"/>
          <w:spacing w:val="-10"/>
          <w:sz w:val="30"/>
          <w:szCs w:val="30"/>
          <w:cs/>
        </w:rPr>
        <w:t xml:space="preserve">) </w:t>
      </w:r>
      <w:r w:rsidRPr="00076FAF">
        <w:rPr>
          <w:rFonts w:ascii="Angsana New" w:hAnsi="Angsana New" w:hint="cs"/>
          <w:spacing w:val="-10"/>
          <w:sz w:val="30"/>
          <w:szCs w:val="30"/>
          <w:cs/>
        </w:rPr>
        <w:t>จนกว่า</w:t>
      </w:r>
      <w:r w:rsidR="00076FAF">
        <w:rPr>
          <w:rFonts w:ascii="Angsana New" w:hAnsi="Angsana New"/>
          <w:spacing w:val="-10"/>
          <w:sz w:val="30"/>
          <w:szCs w:val="30"/>
        </w:rPr>
        <w:br/>
      </w:r>
      <w:r w:rsidR="00076FAF" w:rsidRPr="00506DE0">
        <w:rPr>
          <w:rFonts w:ascii="Angsana New" w:hAnsi="Angsana New" w:hint="cs"/>
          <w:sz w:val="30"/>
          <w:szCs w:val="30"/>
          <w:cs/>
        </w:rPr>
        <w:t>ทุน</w:t>
      </w:r>
      <w:r w:rsidRPr="00506DE0">
        <w:rPr>
          <w:rFonts w:ascii="Angsana New" w:hAnsi="Angsana New" w:hint="cs"/>
          <w:sz w:val="30"/>
          <w:szCs w:val="30"/>
          <w:cs/>
        </w:rPr>
        <w:t>สำรองดังกล่าวมีจำนวนไม่น้อยกว่าร้อยละ</w:t>
      </w:r>
      <w:r w:rsidRPr="00506DE0">
        <w:rPr>
          <w:rFonts w:asciiTheme="majorBidi" w:hAnsiTheme="majorBidi"/>
          <w:sz w:val="30"/>
          <w:szCs w:val="30"/>
          <w:cs/>
        </w:rPr>
        <w:t xml:space="preserve"> </w:t>
      </w:r>
      <w:r w:rsidRPr="00506DE0">
        <w:rPr>
          <w:rFonts w:asciiTheme="majorBidi" w:hAnsiTheme="majorBidi"/>
          <w:sz w:val="30"/>
          <w:szCs w:val="30"/>
        </w:rPr>
        <w:t xml:space="preserve">10 </w:t>
      </w:r>
      <w:r w:rsidRPr="00506DE0">
        <w:rPr>
          <w:rFonts w:ascii="Angsana New" w:hAnsi="Angsana New" w:hint="cs"/>
          <w:sz w:val="30"/>
          <w:szCs w:val="30"/>
          <w:cs/>
        </w:rPr>
        <w:t>ของทุนจดทะเบียน</w:t>
      </w:r>
      <w:r w:rsidRPr="00506DE0">
        <w:rPr>
          <w:rFonts w:asciiTheme="majorBidi" w:hAnsiTheme="majorBidi"/>
          <w:sz w:val="30"/>
          <w:szCs w:val="30"/>
          <w:cs/>
        </w:rPr>
        <w:t xml:space="preserve"> </w:t>
      </w:r>
      <w:r w:rsidR="00076FAF" w:rsidRPr="00506DE0">
        <w:rPr>
          <w:rFonts w:ascii="Angsana New" w:hAnsi="Angsana New" w:hint="cs"/>
          <w:sz w:val="30"/>
          <w:szCs w:val="30"/>
          <w:cs/>
        </w:rPr>
        <w:t>ทุนสำรองตามกฎหมาย</w:t>
      </w:r>
      <w:r w:rsidRPr="00506DE0">
        <w:rPr>
          <w:rFonts w:ascii="Angsana New" w:hAnsi="Angsana New" w:hint="cs"/>
          <w:sz w:val="30"/>
          <w:szCs w:val="30"/>
          <w:cs/>
        </w:rPr>
        <w:t>นี้จะนำไปจ่ายเป็น</w:t>
      </w:r>
      <w:r w:rsidR="00E10384">
        <w:rPr>
          <w:rFonts w:ascii="Angsana New" w:hAnsi="Angsana New"/>
          <w:sz w:val="30"/>
          <w:szCs w:val="30"/>
        </w:rPr>
        <w:t xml:space="preserve">   </w:t>
      </w:r>
      <w:r w:rsidRPr="00506DE0">
        <w:rPr>
          <w:rFonts w:ascii="Angsana New" w:hAnsi="Angsana New" w:hint="cs"/>
          <w:sz w:val="30"/>
          <w:szCs w:val="30"/>
          <w:cs/>
        </w:rPr>
        <w:t>เงินปันผลไม่ได้</w:t>
      </w:r>
    </w:p>
    <w:p w14:paraId="72EE4D66" w14:textId="77777777" w:rsidR="00506DE0" w:rsidRPr="00506DE0" w:rsidRDefault="00506DE0" w:rsidP="00506DE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pacing w:val="-14"/>
          <w:sz w:val="30"/>
          <w:szCs w:val="30"/>
        </w:rPr>
      </w:pPr>
    </w:p>
    <w:p w14:paraId="654DF7D8" w14:textId="7244F195" w:rsidR="00F2754B" w:rsidRPr="00055FF8" w:rsidRDefault="002D7DCE" w:rsidP="009525FC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055FF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4FB19884" w14:textId="77777777" w:rsidR="00F2754B" w:rsidRPr="00055FF8" w:rsidRDefault="00F2754B" w:rsidP="00D55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F252995" w14:textId="4DFA0F40" w:rsidR="00F2754B" w:rsidRPr="00055FF8" w:rsidRDefault="00F2754B" w:rsidP="00EC5E3D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 w:rsidRPr="00055FF8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ส่วนงานดำเนินงาน</w:t>
      </w:r>
    </w:p>
    <w:p w14:paraId="3B2409B7" w14:textId="77777777" w:rsidR="00460CCA" w:rsidRPr="00055FF8" w:rsidRDefault="00460CCA" w:rsidP="00D55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937D491" w14:textId="77777777" w:rsidR="00C51354" w:rsidRPr="00055FF8" w:rsidRDefault="00C51354" w:rsidP="00C51354">
      <w:pPr>
        <w:pStyle w:val="ListParagraph"/>
        <w:tabs>
          <w:tab w:val="clear" w:pos="227"/>
          <w:tab w:val="clear" w:pos="454"/>
          <w:tab w:val="clear" w:pos="680"/>
          <w:tab w:val="left" w:pos="810"/>
        </w:tabs>
        <w:spacing w:line="240" w:lineRule="auto"/>
        <w:ind w:left="1080" w:right="20"/>
        <w:jc w:val="thaiDistribut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ผลการ</w:t>
      </w:r>
      <w:r w:rsidRPr="00055FF8">
        <w:rPr>
          <w:rFonts w:asciiTheme="majorBidi" w:hAnsiTheme="majorBidi" w:hint="cs"/>
          <w:spacing w:val="-6"/>
          <w:sz w:val="30"/>
          <w:szCs w:val="30"/>
          <w:cs/>
        </w:rPr>
        <w:t>ดำเนินงาน</w:t>
      </w:r>
      <w:r w:rsidRPr="00055FF8">
        <w:rPr>
          <w:rFonts w:ascii="Angsana New" w:hAnsi="Angsana New" w:hint="cs"/>
          <w:sz w:val="30"/>
          <w:szCs w:val="30"/>
          <w:cs/>
        </w:rPr>
        <w:t>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</w:t>
      </w:r>
    </w:p>
    <w:p w14:paraId="4286D21F" w14:textId="77777777" w:rsidR="00C51354" w:rsidRPr="00055FF8" w:rsidRDefault="00C51354" w:rsidP="00EC5E3D">
      <w:pPr>
        <w:pStyle w:val="ListParagraph"/>
        <w:tabs>
          <w:tab w:val="clear" w:pos="227"/>
          <w:tab w:val="clear" w:pos="454"/>
          <w:tab w:val="clear" w:pos="680"/>
          <w:tab w:val="left" w:pos="810"/>
        </w:tabs>
        <w:spacing w:line="240" w:lineRule="auto"/>
        <w:ind w:left="1080" w:right="20"/>
        <w:jc w:val="thaiDistribute"/>
        <w:rPr>
          <w:rFonts w:asciiTheme="majorBidi" w:hAnsiTheme="majorBidi"/>
          <w:spacing w:val="-6"/>
          <w:sz w:val="30"/>
          <w:szCs w:val="30"/>
        </w:rPr>
      </w:pPr>
    </w:p>
    <w:p w14:paraId="75D11FEA" w14:textId="1F45597D" w:rsidR="002D7DCE" w:rsidRPr="00055FF8" w:rsidRDefault="002D7DCE" w:rsidP="00EC5E3D">
      <w:pPr>
        <w:pStyle w:val="ListParagraph"/>
        <w:tabs>
          <w:tab w:val="clear" w:pos="227"/>
          <w:tab w:val="clear" w:pos="454"/>
          <w:tab w:val="clear" w:pos="680"/>
          <w:tab w:val="left" w:pos="810"/>
        </w:tabs>
        <w:spacing w:line="240" w:lineRule="auto"/>
        <w:ind w:left="1080" w:right="20"/>
        <w:jc w:val="thaiDistribute"/>
        <w:rPr>
          <w:rFonts w:asciiTheme="majorBidi" w:hAnsiTheme="majorBidi"/>
          <w:spacing w:val="-6"/>
          <w:sz w:val="30"/>
          <w:szCs w:val="30"/>
        </w:rPr>
      </w:pPr>
      <w:r w:rsidRPr="00055FF8">
        <w:rPr>
          <w:rFonts w:asciiTheme="majorBidi" w:hAnsiTheme="majorBidi" w:hint="cs"/>
          <w:spacing w:val="-6"/>
          <w:sz w:val="30"/>
          <w:szCs w:val="30"/>
          <w:cs/>
        </w:rPr>
        <w:t>การดำเนินงานหลักของกลุ่มบริษัทมาจากธุรกิจหลักประเภทผลิตและจำหน่ายเหล็กแปรรูป และบริการดัดและ</w:t>
      </w:r>
      <w:r w:rsidRPr="00055FF8">
        <w:rPr>
          <w:rFonts w:asciiTheme="majorBidi" w:hAnsiTheme="majorBidi"/>
          <w:spacing w:val="-6"/>
          <w:sz w:val="30"/>
          <w:szCs w:val="30"/>
          <w:cs/>
        </w:rPr>
        <w:br/>
      </w:r>
      <w:r w:rsidRPr="00055FF8">
        <w:rPr>
          <w:rFonts w:asciiTheme="majorBidi" w:hAnsiTheme="majorBidi" w:hint="cs"/>
          <w:spacing w:val="-6"/>
          <w:sz w:val="30"/>
          <w:szCs w:val="30"/>
          <w:cs/>
        </w:rPr>
        <w:t>แปลงสภาพ โดยที่กลุ่มบริษัทมีส่วนงานทางภูมิศาสตร์เพียงส่วนงานเดียวเนื่องจากกลุ่มบริษัทดำเนินธุรกิจเฉพาะในประเทศไทยเท่านั้น</w:t>
      </w:r>
    </w:p>
    <w:p w14:paraId="7FBB1392" w14:textId="5325BD4C" w:rsidR="002C4EA9" w:rsidRPr="00055FF8" w:rsidRDefault="002C4EA9" w:rsidP="00A64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1E4BFFE0" w14:textId="013C53E2" w:rsidR="002D7DCE" w:rsidRPr="00055FF8" w:rsidRDefault="002D7DCE" w:rsidP="00EC5E3D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 w:rsidRPr="00055FF8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ลูกค้ารายใหญ่</w:t>
      </w:r>
      <w:r w:rsidRPr="00055FF8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 xml:space="preserve"> </w:t>
      </w:r>
    </w:p>
    <w:p w14:paraId="026AAAA5" w14:textId="77777777" w:rsidR="00751072" w:rsidRPr="00055FF8" w:rsidRDefault="00751072" w:rsidP="002C4EA9">
      <w:pPr>
        <w:pStyle w:val="ListParagraph"/>
        <w:tabs>
          <w:tab w:val="clear" w:pos="227"/>
          <w:tab w:val="clear" w:pos="454"/>
          <w:tab w:val="clear" w:pos="680"/>
          <w:tab w:val="left" w:pos="810"/>
        </w:tabs>
        <w:spacing w:line="240" w:lineRule="auto"/>
        <w:ind w:left="1080" w:right="20"/>
        <w:jc w:val="thaiDistribute"/>
        <w:rPr>
          <w:rFonts w:asciiTheme="majorBidi" w:hAnsiTheme="majorBidi"/>
          <w:spacing w:val="-6"/>
          <w:sz w:val="24"/>
          <w:szCs w:val="24"/>
        </w:rPr>
      </w:pPr>
    </w:p>
    <w:p w14:paraId="64A3E8AC" w14:textId="07C5C0DB" w:rsidR="002D7DCE" w:rsidRPr="00055FF8" w:rsidRDefault="002D7DCE" w:rsidP="00751072">
      <w:pPr>
        <w:pStyle w:val="ListParagraph"/>
        <w:tabs>
          <w:tab w:val="clear" w:pos="227"/>
          <w:tab w:val="clear" w:pos="454"/>
          <w:tab w:val="clear" w:pos="680"/>
          <w:tab w:val="left" w:pos="810"/>
        </w:tabs>
        <w:spacing w:line="240" w:lineRule="auto"/>
        <w:ind w:left="1080" w:right="20"/>
        <w:jc w:val="thaiDistribute"/>
        <w:rPr>
          <w:rFonts w:asciiTheme="majorBidi" w:hAnsiTheme="majorBidi"/>
          <w:spacing w:val="-6"/>
          <w:sz w:val="30"/>
          <w:szCs w:val="30"/>
        </w:rPr>
      </w:pPr>
      <w:bookmarkStart w:id="5" w:name="_Hlk127825124"/>
      <w:r w:rsidRPr="00055FF8">
        <w:rPr>
          <w:rFonts w:asciiTheme="majorBidi" w:hAnsiTheme="majorBidi" w:hint="cs"/>
          <w:spacing w:val="-6"/>
          <w:sz w:val="30"/>
          <w:szCs w:val="30"/>
          <w:cs/>
        </w:rPr>
        <w:t>รายได้จากลูกค้า</w:t>
      </w:r>
      <w:r w:rsidR="00751867" w:rsidRPr="00055FF8">
        <w:rPr>
          <w:rFonts w:asciiTheme="majorBidi" w:hAnsiTheme="majorBidi" w:hint="cs"/>
          <w:spacing w:val="-6"/>
          <w:sz w:val="30"/>
          <w:szCs w:val="30"/>
          <w:cs/>
        </w:rPr>
        <w:t>รายใหญ่</w:t>
      </w:r>
      <w:r w:rsidR="007C26BF" w:rsidRPr="00055FF8">
        <w:rPr>
          <w:rFonts w:asciiTheme="majorBidi" w:hAnsiTheme="majorBidi" w:hint="cs"/>
          <w:spacing w:val="-6"/>
          <w:sz w:val="30"/>
          <w:szCs w:val="30"/>
          <w:cs/>
        </w:rPr>
        <w:t>สอง</w:t>
      </w:r>
      <w:r w:rsidRPr="00055FF8">
        <w:rPr>
          <w:rFonts w:asciiTheme="majorBidi" w:hAnsiTheme="majorBidi" w:hint="cs"/>
          <w:spacing w:val="-6"/>
          <w:sz w:val="30"/>
          <w:szCs w:val="30"/>
          <w:cs/>
        </w:rPr>
        <w:t>รายของ</w:t>
      </w:r>
      <w:r w:rsidR="0090068D" w:rsidRPr="00055FF8">
        <w:rPr>
          <w:rFonts w:asciiTheme="majorBidi" w:hAnsiTheme="majorBidi" w:hint="cs"/>
          <w:spacing w:val="-6"/>
          <w:sz w:val="30"/>
          <w:szCs w:val="30"/>
          <w:cs/>
        </w:rPr>
        <w:t>กลุ่ม</w:t>
      </w:r>
      <w:r w:rsidRPr="00055FF8">
        <w:rPr>
          <w:rFonts w:asciiTheme="majorBidi" w:hAnsiTheme="majorBidi" w:hint="cs"/>
          <w:spacing w:val="-6"/>
          <w:sz w:val="30"/>
          <w:szCs w:val="30"/>
          <w:cs/>
        </w:rPr>
        <w:t>บริษัท</w:t>
      </w:r>
      <w:bookmarkStart w:id="6" w:name="_Hlk127825176"/>
      <w:r w:rsidR="00460CCA" w:rsidRPr="00055FF8">
        <w:rPr>
          <w:rFonts w:asciiTheme="majorBidi" w:hAnsiTheme="majorBidi" w:hint="cs"/>
          <w:spacing w:val="-6"/>
          <w:sz w:val="30"/>
          <w:szCs w:val="30"/>
          <w:cs/>
        </w:rPr>
        <w:t>และบริษัท</w:t>
      </w:r>
      <w:bookmarkEnd w:id="6"/>
      <w:r w:rsidR="00751867" w:rsidRPr="00055FF8">
        <w:rPr>
          <w:rFonts w:asciiTheme="majorBidi" w:hAnsiTheme="majorBidi" w:hint="cs"/>
          <w:spacing w:val="-6"/>
          <w:sz w:val="30"/>
          <w:szCs w:val="30"/>
          <w:cs/>
        </w:rPr>
        <w:t>มี</w:t>
      </w:r>
      <w:r w:rsidR="00751867" w:rsidRPr="00053317">
        <w:rPr>
          <w:rFonts w:asciiTheme="majorBidi" w:hAnsiTheme="majorBidi" w:hint="cs"/>
          <w:spacing w:val="-6"/>
          <w:sz w:val="30"/>
          <w:szCs w:val="30"/>
          <w:cs/>
        </w:rPr>
        <w:t xml:space="preserve">จำนวน </w:t>
      </w:r>
      <w:bookmarkEnd w:id="5"/>
      <w:r w:rsidR="00652C8F" w:rsidRPr="00053317">
        <w:rPr>
          <w:rFonts w:asciiTheme="majorBidi" w:hAnsiTheme="majorBidi"/>
          <w:spacing w:val="-6"/>
          <w:sz w:val="30"/>
          <w:szCs w:val="30"/>
        </w:rPr>
        <w:t>2,008.5</w:t>
      </w:r>
      <w:r w:rsidR="009A2BA1" w:rsidRPr="00055FF8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055FF8">
        <w:rPr>
          <w:rFonts w:asciiTheme="majorBidi" w:hAnsiTheme="majorBidi" w:hint="cs"/>
          <w:spacing w:val="-6"/>
          <w:sz w:val="30"/>
          <w:szCs w:val="30"/>
          <w:cs/>
        </w:rPr>
        <w:t xml:space="preserve">ล้านบาท </w:t>
      </w:r>
      <w:r w:rsidRPr="00055FF8">
        <w:rPr>
          <w:rFonts w:asciiTheme="majorBidi" w:hAnsiTheme="majorBidi" w:hint="cs"/>
          <w:i/>
          <w:iCs/>
          <w:spacing w:val="-6"/>
          <w:sz w:val="30"/>
          <w:szCs w:val="30"/>
          <w:cs/>
        </w:rPr>
        <w:t>(</w:t>
      </w:r>
      <w:r w:rsidR="00E43333">
        <w:rPr>
          <w:rFonts w:asciiTheme="majorBidi" w:hAnsiTheme="majorBidi"/>
          <w:i/>
          <w:iCs/>
          <w:spacing w:val="-6"/>
          <w:sz w:val="30"/>
          <w:szCs w:val="30"/>
        </w:rPr>
        <w:t>2567</w:t>
      </w:r>
      <w:r w:rsidRPr="00055FF8">
        <w:rPr>
          <w:rFonts w:asciiTheme="majorBidi" w:hAnsiTheme="majorBidi"/>
          <w:i/>
          <w:iCs/>
          <w:spacing w:val="-6"/>
          <w:sz w:val="30"/>
          <w:szCs w:val="30"/>
        </w:rPr>
        <w:t>:</w:t>
      </w:r>
      <w:r w:rsidRPr="00055FF8">
        <w:rPr>
          <w:rFonts w:asciiTheme="majorBidi" w:hAnsiTheme="majorBidi" w:hint="cs"/>
          <w:i/>
          <w:iCs/>
          <w:spacing w:val="-6"/>
          <w:sz w:val="30"/>
          <w:szCs w:val="30"/>
          <w:cs/>
        </w:rPr>
        <w:t xml:space="preserve"> </w:t>
      </w:r>
      <w:r w:rsidR="009C6BE1" w:rsidRPr="00055FF8">
        <w:rPr>
          <w:rFonts w:asciiTheme="majorBidi" w:hAnsiTheme="majorBidi"/>
          <w:i/>
          <w:iCs/>
          <w:spacing w:val="-6"/>
          <w:sz w:val="30"/>
          <w:szCs w:val="30"/>
        </w:rPr>
        <w:t>2</w:t>
      </w:r>
      <w:r w:rsidR="00AD147F" w:rsidRPr="00055FF8">
        <w:rPr>
          <w:rFonts w:asciiTheme="majorBidi" w:hAnsiTheme="majorBidi"/>
          <w:i/>
          <w:iCs/>
          <w:spacing w:val="-6"/>
          <w:sz w:val="30"/>
          <w:szCs w:val="30"/>
        </w:rPr>
        <w:t>,</w:t>
      </w:r>
      <w:r w:rsidR="008462BF">
        <w:rPr>
          <w:rFonts w:asciiTheme="majorBidi" w:hAnsiTheme="majorBidi"/>
          <w:i/>
          <w:iCs/>
          <w:spacing w:val="-6"/>
          <w:sz w:val="30"/>
          <w:szCs w:val="30"/>
        </w:rPr>
        <w:t>331.0</w:t>
      </w:r>
      <w:r w:rsidR="00454394">
        <w:rPr>
          <w:rFonts w:asciiTheme="majorBidi" w:hAnsiTheme="majorBidi" w:hint="cs"/>
          <w:i/>
          <w:iCs/>
          <w:spacing w:val="-6"/>
          <w:sz w:val="30"/>
          <w:szCs w:val="30"/>
          <w:cs/>
        </w:rPr>
        <w:t xml:space="preserve"> </w:t>
      </w:r>
      <w:r w:rsidRPr="00055FF8">
        <w:rPr>
          <w:rFonts w:asciiTheme="majorBidi" w:hAnsiTheme="majorBidi" w:hint="cs"/>
          <w:i/>
          <w:iCs/>
          <w:spacing w:val="-6"/>
          <w:sz w:val="30"/>
          <w:szCs w:val="30"/>
          <w:cs/>
        </w:rPr>
        <w:t>ล้านบาท)</w:t>
      </w:r>
      <w:r w:rsidRPr="00055FF8">
        <w:rPr>
          <w:rFonts w:asciiTheme="majorBidi" w:hAnsiTheme="majorBidi" w:hint="cs"/>
          <w:spacing w:val="-6"/>
          <w:sz w:val="30"/>
          <w:szCs w:val="30"/>
          <w:cs/>
        </w:rPr>
        <w:t xml:space="preserve"> จากรายได้รวมของ</w:t>
      </w:r>
      <w:r w:rsidR="0090068D" w:rsidRPr="00055FF8">
        <w:rPr>
          <w:rFonts w:asciiTheme="majorBidi" w:hAnsiTheme="majorBidi" w:hint="cs"/>
          <w:spacing w:val="-6"/>
          <w:sz w:val="30"/>
          <w:szCs w:val="30"/>
          <w:cs/>
        </w:rPr>
        <w:t>กลุ่ม</w:t>
      </w:r>
      <w:r w:rsidRPr="00055FF8">
        <w:rPr>
          <w:rFonts w:asciiTheme="majorBidi" w:hAnsiTheme="majorBidi" w:hint="cs"/>
          <w:spacing w:val="-6"/>
          <w:sz w:val="30"/>
          <w:szCs w:val="30"/>
          <w:cs/>
        </w:rPr>
        <w:t>บริษัท</w:t>
      </w:r>
      <w:r w:rsidR="00751867" w:rsidRPr="00055FF8">
        <w:rPr>
          <w:rFonts w:asciiTheme="majorBidi" w:hAnsiTheme="majorBidi" w:hint="cs"/>
          <w:spacing w:val="-6"/>
          <w:sz w:val="30"/>
          <w:szCs w:val="30"/>
          <w:cs/>
        </w:rPr>
        <w:t>และบริษัท</w:t>
      </w:r>
    </w:p>
    <w:p w14:paraId="3D000AF9" w14:textId="77777777" w:rsidR="00414A1E" w:rsidRPr="00055FF8" w:rsidRDefault="00414A1E" w:rsidP="00751072">
      <w:pPr>
        <w:pStyle w:val="ListParagraph"/>
        <w:tabs>
          <w:tab w:val="clear" w:pos="227"/>
          <w:tab w:val="clear" w:pos="454"/>
          <w:tab w:val="clear" w:pos="680"/>
          <w:tab w:val="left" w:pos="810"/>
        </w:tabs>
        <w:spacing w:line="240" w:lineRule="auto"/>
        <w:ind w:left="1080" w:right="20"/>
        <w:jc w:val="thaiDistribute"/>
        <w:rPr>
          <w:rFonts w:asciiTheme="majorBidi" w:hAnsiTheme="majorBidi"/>
          <w:spacing w:val="-6"/>
          <w:sz w:val="30"/>
          <w:szCs w:val="30"/>
        </w:rPr>
      </w:pPr>
    </w:p>
    <w:p w14:paraId="6405D029" w14:textId="14E93DB1" w:rsidR="003A48F5" w:rsidRPr="00055FF8" w:rsidRDefault="003A48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pacing w:val="-6"/>
          <w:sz w:val="30"/>
          <w:szCs w:val="30"/>
          <w:cs/>
        </w:rPr>
      </w:pPr>
      <w:r w:rsidRPr="00055FF8">
        <w:rPr>
          <w:rFonts w:asciiTheme="majorBidi" w:hAnsiTheme="majorBidi"/>
          <w:spacing w:val="-6"/>
          <w:sz w:val="30"/>
          <w:szCs w:val="30"/>
          <w:cs/>
        </w:rPr>
        <w:br w:type="page"/>
      </w:r>
    </w:p>
    <w:p w14:paraId="2403CEFB" w14:textId="6D96E63E" w:rsidR="00BC705B" w:rsidRPr="00C12516" w:rsidRDefault="009F01BF" w:rsidP="00C4775A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C12516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ค่าใช้จ่ายตามธรรมชาติ</w:t>
      </w:r>
    </w:p>
    <w:p w14:paraId="5F6EB49E" w14:textId="11BDC3C7" w:rsidR="009C6632" w:rsidRPr="00055FF8" w:rsidRDefault="009C6632" w:rsidP="00744470">
      <w:pPr>
        <w:pStyle w:val="ListParagraph"/>
        <w:tabs>
          <w:tab w:val="clear" w:pos="227"/>
          <w:tab w:val="clear" w:pos="454"/>
          <w:tab w:val="clear" w:pos="680"/>
          <w:tab w:val="left" w:pos="810"/>
        </w:tabs>
        <w:spacing w:line="240" w:lineRule="auto"/>
        <w:ind w:left="1080" w:right="20"/>
        <w:jc w:val="thaiDistribute"/>
        <w:rPr>
          <w:rFonts w:asciiTheme="majorBidi" w:hAnsiTheme="majorBidi"/>
          <w:spacing w:val="-6"/>
          <w:sz w:val="30"/>
          <w:szCs w:val="30"/>
          <w:cs/>
        </w:rPr>
      </w:pPr>
    </w:p>
    <w:tbl>
      <w:tblPr>
        <w:tblW w:w="9200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3329"/>
        <w:gridCol w:w="809"/>
        <w:gridCol w:w="1044"/>
        <w:gridCol w:w="270"/>
        <w:gridCol w:w="1084"/>
        <w:gridCol w:w="270"/>
        <w:gridCol w:w="1080"/>
        <w:gridCol w:w="270"/>
        <w:gridCol w:w="1044"/>
      </w:tblGrid>
      <w:tr w:rsidR="001814A6" w:rsidRPr="00055FF8" w14:paraId="3ED8717D" w14:textId="77777777" w:rsidTr="0014613B">
        <w:trPr>
          <w:tblHeader/>
        </w:trPr>
        <w:tc>
          <w:tcPr>
            <w:tcW w:w="3329" w:type="dxa"/>
            <w:shd w:val="clear" w:color="auto" w:fill="FFFFFF"/>
          </w:tcPr>
          <w:p w14:paraId="600158F1" w14:textId="77777777" w:rsidR="001814A6" w:rsidRPr="00055FF8" w:rsidRDefault="001814A6" w:rsidP="00C0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809" w:type="dxa"/>
            <w:shd w:val="clear" w:color="auto" w:fill="FFFFFF"/>
          </w:tcPr>
          <w:p w14:paraId="6B871A9C" w14:textId="77777777" w:rsidR="001814A6" w:rsidRPr="00055FF8" w:rsidRDefault="001814A6" w:rsidP="00C0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398" w:type="dxa"/>
            <w:gridSpan w:val="3"/>
            <w:shd w:val="clear" w:color="auto" w:fill="FFFFFF"/>
          </w:tcPr>
          <w:p w14:paraId="4878B6C8" w14:textId="41F78060" w:rsidR="001814A6" w:rsidRPr="00055FF8" w:rsidRDefault="001814A6" w:rsidP="00C0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055FF8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FFFFFF"/>
          </w:tcPr>
          <w:p w14:paraId="5A0903C0" w14:textId="77777777" w:rsidR="001814A6" w:rsidRPr="00055FF8" w:rsidRDefault="001814A6" w:rsidP="00C0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94" w:type="dxa"/>
            <w:gridSpan w:val="3"/>
            <w:shd w:val="clear" w:color="auto" w:fill="FFFFFF"/>
          </w:tcPr>
          <w:p w14:paraId="26E1C893" w14:textId="693D6894" w:rsidR="001814A6" w:rsidRPr="00055FF8" w:rsidRDefault="001814A6" w:rsidP="00C0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55FF8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1814A6" w:rsidRPr="00055FF8" w14:paraId="7BE15FE3" w14:textId="77777777" w:rsidTr="0014613B">
        <w:trPr>
          <w:tblHeader/>
        </w:trPr>
        <w:tc>
          <w:tcPr>
            <w:tcW w:w="3329" w:type="dxa"/>
            <w:shd w:val="clear" w:color="auto" w:fill="FFFFFF"/>
          </w:tcPr>
          <w:p w14:paraId="1086AA32" w14:textId="77777777" w:rsidR="001814A6" w:rsidRPr="00055FF8" w:rsidRDefault="001814A6" w:rsidP="00C0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09" w:type="dxa"/>
            <w:shd w:val="clear" w:color="auto" w:fill="FFFFFF"/>
          </w:tcPr>
          <w:p w14:paraId="6B4A36D1" w14:textId="713DDF2D" w:rsidR="001814A6" w:rsidRPr="00055FF8" w:rsidRDefault="001814A6" w:rsidP="00C0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55FF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44" w:type="dxa"/>
            <w:shd w:val="clear" w:color="auto" w:fill="FFFFFF"/>
            <w:vAlign w:val="center"/>
          </w:tcPr>
          <w:p w14:paraId="2C3B0989" w14:textId="34BA3527" w:rsidR="001814A6" w:rsidRPr="00055FF8" w:rsidRDefault="00E43333" w:rsidP="00C0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6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6FE99C57" w14:textId="77777777" w:rsidR="001814A6" w:rsidRPr="00055FF8" w:rsidRDefault="001814A6" w:rsidP="00C0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FFFFFF"/>
            <w:vAlign w:val="center"/>
          </w:tcPr>
          <w:p w14:paraId="701FB20F" w14:textId="7A93DD86" w:rsidR="001814A6" w:rsidRPr="00055FF8" w:rsidRDefault="00E43333" w:rsidP="00C0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FFFFFF"/>
          </w:tcPr>
          <w:p w14:paraId="0AFEDE6A" w14:textId="77777777" w:rsidR="001814A6" w:rsidRPr="00055FF8" w:rsidRDefault="001814A6" w:rsidP="00C0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6EA750D0" w14:textId="1168CC19" w:rsidR="001814A6" w:rsidRPr="00055FF8" w:rsidRDefault="00E43333" w:rsidP="00C0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6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23D42045" w14:textId="77777777" w:rsidR="001814A6" w:rsidRPr="00055FF8" w:rsidRDefault="001814A6" w:rsidP="00C0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FFFFFF"/>
            <w:vAlign w:val="center"/>
          </w:tcPr>
          <w:p w14:paraId="1BE6AF57" w14:textId="2A191CAD" w:rsidR="001814A6" w:rsidRPr="00055FF8" w:rsidRDefault="00E43333" w:rsidP="00C0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1814A6" w:rsidRPr="00055FF8" w14:paraId="54770F97" w14:textId="77777777" w:rsidTr="0014613B">
        <w:trPr>
          <w:tblHeader/>
        </w:trPr>
        <w:tc>
          <w:tcPr>
            <w:tcW w:w="3329" w:type="dxa"/>
          </w:tcPr>
          <w:p w14:paraId="10288C04" w14:textId="77777777" w:rsidR="001814A6" w:rsidRPr="00055FF8" w:rsidRDefault="001814A6" w:rsidP="00C0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2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09" w:type="dxa"/>
          </w:tcPr>
          <w:p w14:paraId="5DAB28A1" w14:textId="6DA7AA8C" w:rsidR="001814A6" w:rsidRPr="00055FF8" w:rsidRDefault="001814A6" w:rsidP="00C0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62" w:type="dxa"/>
            <w:gridSpan w:val="7"/>
          </w:tcPr>
          <w:p w14:paraId="7D5C2EA9" w14:textId="2854A7C4" w:rsidR="001814A6" w:rsidRPr="00055FF8" w:rsidRDefault="001814A6" w:rsidP="00C0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055FF8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055FF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462BF" w:rsidRPr="00055FF8" w14:paraId="2C67C2E3" w14:textId="77777777" w:rsidTr="0014613B">
        <w:trPr>
          <w:trHeight w:val="335"/>
        </w:trPr>
        <w:tc>
          <w:tcPr>
            <w:tcW w:w="3329" w:type="dxa"/>
          </w:tcPr>
          <w:p w14:paraId="03849170" w14:textId="4C818E4C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left" w:pos="0"/>
              </w:tabs>
              <w:spacing w:line="360" w:lineRule="exact"/>
              <w:ind w:left="180" w:hanging="18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55FF8">
              <w:rPr>
                <w:rFonts w:asciiTheme="majorBidi" w:hAnsiTheme="majorBidi" w:cs="Angsana New" w:hint="cs"/>
                <w:spacing w:val="-6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809" w:type="dxa"/>
            <w:vAlign w:val="bottom"/>
          </w:tcPr>
          <w:p w14:paraId="38461762" w14:textId="77777777" w:rsidR="008462BF" w:rsidRPr="00055FF8" w:rsidRDefault="008462BF" w:rsidP="008462BF">
            <w:pPr>
              <w:pStyle w:val="acctfourfigures"/>
              <w:tabs>
                <w:tab w:val="clear" w:pos="765"/>
              </w:tabs>
              <w:spacing w:line="360" w:lineRule="exact"/>
              <w:ind w:left="-18" w:right="-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</w:tcPr>
          <w:p w14:paraId="250C50AD" w14:textId="55D241CF" w:rsidR="008462BF" w:rsidRPr="00055FF8" w:rsidRDefault="005E5281" w:rsidP="008462BF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103,623</w:t>
            </w:r>
          </w:p>
        </w:tc>
        <w:tc>
          <w:tcPr>
            <w:tcW w:w="270" w:type="dxa"/>
          </w:tcPr>
          <w:p w14:paraId="647FB950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12F5224F" w14:textId="048DA8CA" w:rsidR="008462BF" w:rsidRPr="00055FF8" w:rsidRDefault="008462BF" w:rsidP="008462BF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055FF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80,239)</w:t>
            </w:r>
          </w:p>
        </w:tc>
        <w:tc>
          <w:tcPr>
            <w:tcW w:w="270" w:type="dxa"/>
          </w:tcPr>
          <w:p w14:paraId="6131E7EB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9B1D8D" w14:textId="75519E4E" w:rsidR="008462BF" w:rsidRPr="00055FF8" w:rsidRDefault="002F5A1B" w:rsidP="008462BF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3C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103,</w:t>
            </w:r>
            <w:r w:rsidR="00B93C42" w:rsidRPr="00773C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4145A8" w:rsidRPr="00773C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23C99BBE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4" w:type="dxa"/>
          </w:tcPr>
          <w:p w14:paraId="0868829F" w14:textId="1304840C" w:rsidR="008462BF" w:rsidRPr="00055FF8" w:rsidRDefault="008462BF" w:rsidP="008462BF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(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83</w:t>
            </w: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55FF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255)</w:t>
            </w:r>
          </w:p>
        </w:tc>
      </w:tr>
      <w:tr w:rsidR="008462BF" w:rsidRPr="00055FF8" w14:paraId="75C76D23" w14:textId="77777777" w:rsidTr="0014613B">
        <w:trPr>
          <w:trHeight w:val="335"/>
        </w:trPr>
        <w:tc>
          <w:tcPr>
            <w:tcW w:w="3329" w:type="dxa"/>
          </w:tcPr>
          <w:p w14:paraId="5B243E9A" w14:textId="3E6E4FBE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left" w:pos="0"/>
              </w:tabs>
              <w:spacing w:line="360" w:lineRule="exact"/>
              <w:ind w:left="180" w:hanging="180"/>
              <w:rPr>
                <w:rFonts w:asciiTheme="majorBidi" w:hAnsiTheme="majorBidi" w:cs="Angsana New"/>
                <w:spacing w:val="-6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pacing w:val="-6"/>
                <w:sz w:val="30"/>
                <w:szCs w:val="30"/>
                <w:cs/>
              </w:rPr>
              <w:t>ซื้อสินค้าสำเร็จรูปและวัตถุดิบใช้ไป</w:t>
            </w:r>
          </w:p>
        </w:tc>
        <w:tc>
          <w:tcPr>
            <w:tcW w:w="809" w:type="dxa"/>
            <w:vAlign w:val="bottom"/>
          </w:tcPr>
          <w:p w14:paraId="18828BC4" w14:textId="77777777" w:rsidR="008462BF" w:rsidRPr="00055FF8" w:rsidRDefault="008462BF" w:rsidP="008462BF">
            <w:pPr>
              <w:pStyle w:val="acctfourfigures"/>
              <w:tabs>
                <w:tab w:val="clear" w:pos="765"/>
              </w:tabs>
              <w:spacing w:line="360" w:lineRule="exact"/>
              <w:ind w:left="-18" w:right="-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</w:tcPr>
          <w:p w14:paraId="63388E4E" w14:textId="20BA4434" w:rsidR="008462BF" w:rsidRPr="00055FF8" w:rsidRDefault="0010681B" w:rsidP="008462BF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68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5,639,137</w:t>
            </w:r>
          </w:p>
        </w:tc>
        <w:tc>
          <w:tcPr>
            <w:tcW w:w="270" w:type="dxa"/>
          </w:tcPr>
          <w:p w14:paraId="0BB837B5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353DC76A" w14:textId="5B8FE172" w:rsidR="008462BF" w:rsidRPr="00055FF8" w:rsidRDefault="008462BF" w:rsidP="008462BF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6,790,620</w:t>
            </w:r>
          </w:p>
        </w:tc>
        <w:tc>
          <w:tcPr>
            <w:tcW w:w="270" w:type="dxa"/>
          </w:tcPr>
          <w:p w14:paraId="1E17EAE0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9A6427" w14:textId="0CBDF7C5" w:rsidR="008462BF" w:rsidRPr="00055FF8" w:rsidRDefault="00385FE7" w:rsidP="008462BF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5F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5,767,179</w:t>
            </w:r>
          </w:p>
        </w:tc>
        <w:tc>
          <w:tcPr>
            <w:tcW w:w="270" w:type="dxa"/>
          </w:tcPr>
          <w:p w14:paraId="3C00D84D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4" w:type="dxa"/>
          </w:tcPr>
          <w:p w14:paraId="0776DB4A" w14:textId="56E8C34D" w:rsidR="008462BF" w:rsidRPr="00055FF8" w:rsidRDefault="008462BF" w:rsidP="008462BF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6</w:t>
            </w:r>
            <w:r w:rsidRPr="00055FF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,756,709</w:t>
            </w:r>
          </w:p>
        </w:tc>
      </w:tr>
      <w:tr w:rsidR="008462BF" w:rsidRPr="00055FF8" w14:paraId="1F6C42DC" w14:textId="77777777" w:rsidTr="0014613B">
        <w:tc>
          <w:tcPr>
            <w:tcW w:w="3329" w:type="dxa"/>
          </w:tcPr>
          <w:p w14:paraId="1AF87A08" w14:textId="406D7398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left" w:pos="0"/>
              </w:tabs>
              <w:spacing w:line="360" w:lineRule="exact"/>
              <w:ind w:left="180" w:hanging="180"/>
              <w:rPr>
                <w:rFonts w:asciiTheme="majorBidi" w:hAnsiTheme="majorBidi" w:cs="Angsana New"/>
                <w:spacing w:val="-6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pacing w:val="-6"/>
                <w:sz w:val="30"/>
                <w:szCs w:val="30"/>
                <w:cs/>
              </w:rPr>
              <w:t>ค่าจ้างผลิตสินค้า</w:t>
            </w:r>
          </w:p>
        </w:tc>
        <w:tc>
          <w:tcPr>
            <w:tcW w:w="809" w:type="dxa"/>
            <w:vAlign w:val="bottom"/>
          </w:tcPr>
          <w:p w14:paraId="496E572D" w14:textId="77777777" w:rsidR="008462BF" w:rsidRPr="00055FF8" w:rsidRDefault="008462BF" w:rsidP="008462BF">
            <w:pPr>
              <w:pStyle w:val="acctfourfigures"/>
              <w:tabs>
                <w:tab w:val="clear" w:pos="765"/>
              </w:tabs>
              <w:spacing w:line="360" w:lineRule="exact"/>
              <w:ind w:left="-18" w:right="-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</w:tcPr>
          <w:p w14:paraId="2913441F" w14:textId="3C1EC9D4" w:rsidR="008462BF" w:rsidRPr="00055FF8" w:rsidRDefault="0019294A" w:rsidP="008462BF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19294A">
              <w:rPr>
                <w:rFonts w:asciiTheme="majorBidi" w:hAnsiTheme="majorBidi" w:cstheme="majorBidi"/>
                <w:sz w:val="30"/>
                <w:szCs w:val="30"/>
              </w:rPr>
              <w:t>1,292</w:t>
            </w:r>
          </w:p>
        </w:tc>
        <w:tc>
          <w:tcPr>
            <w:tcW w:w="270" w:type="dxa"/>
          </w:tcPr>
          <w:p w14:paraId="63292CE1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3DABA8DA" w14:textId="63C9DCAB" w:rsidR="008462BF" w:rsidRPr="00055FF8" w:rsidRDefault="008462BF" w:rsidP="008462BF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71,350</w:t>
            </w:r>
          </w:p>
        </w:tc>
        <w:tc>
          <w:tcPr>
            <w:tcW w:w="270" w:type="dxa"/>
          </w:tcPr>
          <w:p w14:paraId="7D79895C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978A47" w14:textId="7862A6D9" w:rsidR="008462BF" w:rsidRPr="00055FF8" w:rsidRDefault="002E0943" w:rsidP="008462BF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09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1,241</w:t>
            </w:r>
          </w:p>
        </w:tc>
        <w:tc>
          <w:tcPr>
            <w:tcW w:w="270" w:type="dxa"/>
          </w:tcPr>
          <w:p w14:paraId="62A0A95F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4" w:type="dxa"/>
          </w:tcPr>
          <w:p w14:paraId="488E8AB6" w14:textId="23E7E9EF" w:rsidR="008462BF" w:rsidRPr="00055FF8" w:rsidRDefault="008462BF" w:rsidP="008462BF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71,350</w:t>
            </w:r>
          </w:p>
        </w:tc>
      </w:tr>
      <w:tr w:rsidR="008462BF" w:rsidRPr="00055FF8" w14:paraId="2EF7DBEA" w14:textId="77777777" w:rsidTr="0014613B">
        <w:tc>
          <w:tcPr>
            <w:tcW w:w="3329" w:type="dxa"/>
          </w:tcPr>
          <w:p w14:paraId="1A291CA7" w14:textId="7142BDA5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left" w:pos="0"/>
              </w:tabs>
              <w:spacing w:line="360" w:lineRule="exac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7" w:name="_Hlk127539683"/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bookmarkEnd w:id="7"/>
          </w:p>
        </w:tc>
        <w:tc>
          <w:tcPr>
            <w:tcW w:w="809" w:type="dxa"/>
            <w:vAlign w:val="bottom"/>
          </w:tcPr>
          <w:p w14:paraId="662DB00B" w14:textId="77777777" w:rsidR="008462BF" w:rsidRPr="00055FF8" w:rsidRDefault="008462BF" w:rsidP="008462BF">
            <w:pPr>
              <w:pStyle w:val="acctfourfigures"/>
              <w:tabs>
                <w:tab w:val="clear" w:pos="765"/>
              </w:tabs>
              <w:spacing w:line="360" w:lineRule="exact"/>
              <w:ind w:left="-18" w:right="-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</w:tcPr>
          <w:p w14:paraId="363D02EB" w14:textId="7843B6C9" w:rsidR="008462BF" w:rsidRPr="00055FF8" w:rsidRDefault="0019294A" w:rsidP="008462BF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right="-19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929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150,254</w:t>
            </w:r>
          </w:p>
        </w:tc>
        <w:tc>
          <w:tcPr>
            <w:tcW w:w="270" w:type="dxa"/>
          </w:tcPr>
          <w:p w14:paraId="5DA5B973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39C866F1" w14:textId="37EDC7C8" w:rsidR="008462BF" w:rsidRPr="00055FF8" w:rsidRDefault="008462BF" w:rsidP="008462BF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154,858</w:t>
            </w:r>
          </w:p>
        </w:tc>
        <w:tc>
          <w:tcPr>
            <w:tcW w:w="270" w:type="dxa"/>
          </w:tcPr>
          <w:p w14:paraId="5821F02F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08239A" w14:textId="222EA3BD" w:rsidR="008462BF" w:rsidRPr="00055FF8" w:rsidRDefault="002E0943" w:rsidP="008462BF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E09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142,012</w:t>
            </w:r>
          </w:p>
        </w:tc>
        <w:tc>
          <w:tcPr>
            <w:tcW w:w="270" w:type="dxa"/>
          </w:tcPr>
          <w:p w14:paraId="384A8D55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4" w:type="dxa"/>
          </w:tcPr>
          <w:p w14:paraId="1F1CCD2C" w14:textId="71C6B9F9" w:rsidR="008462BF" w:rsidRPr="00055FF8" w:rsidRDefault="008462BF" w:rsidP="008462BF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146</w:t>
            </w: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773</w:t>
            </w:r>
          </w:p>
        </w:tc>
      </w:tr>
      <w:tr w:rsidR="008462BF" w:rsidRPr="00055FF8" w14:paraId="454019FE" w14:textId="77777777" w:rsidTr="0014613B">
        <w:tc>
          <w:tcPr>
            <w:tcW w:w="3329" w:type="dxa"/>
          </w:tcPr>
          <w:p w14:paraId="23AC4FFD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</w:tabs>
              <w:spacing w:line="360" w:lineRule="exac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809" w:type="dxa"/>
            <w:vAlign w:val="bottom"/>
          </w:tcPr>
          <w:p w14:paraId="602D7BF5" w14:textId="77777777" w:rsidR="008462BF" w:rsidRPr="00055FF8" w:rsidRDefault="008462BF" w:rsidP="008462BF">
            <w:pPr>
              <w:pStyle w:val="acctfourfigures"/>
              <w:tabs>
                <w:tab w:val="clear" w:pos="765"/>
              </w:tabs>
              <w:spacing w:line="360" w:lineRule="exact"/>
              <w:ind w:left="-18" w:right="-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</w:tcPr>
          <w:p w14:paraId="2D018E41" w14:textId="4F254F1E" w:rsidR="008462BF" w:rsidRPr="00055FF8" w:rsidRDefault="0019294A" w:rsidP="008462BF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19294A">
              <w:rPr>
                <w:rFonts w:asciiTheme="majorBidi" w:hAnsiTheme="majorBidi" w:cstheme="majorBidi"/>
                <w:sz w:val="30"/>
                <w:szCs w:val="30"/>
              </w:rPr>
              <w:t>76,061</w:t>
            </w:r>
          </w:p>
        </w:tc>
        <w:tc>
          <w:tcPr>
            <w:tcW w:w="270" w:type="dxa"/>
          </w:tcPr>
          <w:p w14:paraId="2FBB1E9E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3892666B" w14:textId="44F4B19C" w:rsidR="008462BF" w:rsidRPr="00055FF8" w:rsidRDefault="008462BF" w:rsidP="008462BF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85,904</w:t>
            </w:r>
          </w:p>
        </w:tc>
        <w:tc>
          <w:tcPr>
            <w:tcW w:w="270" w:type="dxa"/>
          </w:tcPr>
          <w:p w14:paraId="636FFA99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EDB6B7" w14:textId="2A48E378" w:rsidR="008462BF" w:rsidRPr="00055FF8" w:rsidRDefault="002E0943" w:rsidP="008462BF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09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77,422</w:t>
            </w:r>
          </w:p>
        </w:tc>
        <w:tc>
          <w:tcPr>
            <w:tcW w:w="270" w:type="dxa"/>
          </w:tcPr>
          <w:p w14:paraId="0F878358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4" w:type="dxa"/>
          </w:tcPr>
          <w:p w14:paraId="5CC679EB" w14:textId="0628DEBC" w:rsidR="008462BF" w:rsidRPr="00055FF8" w:rsidRDefault="008462BF" w:rsidP="008462BF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85</w:t>
            </w:r>
            <w:r w:rsidRPr="00055FF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128</w:t>
            </w:r>
          </w:p>
        </w:tc>
      </w:tr>
      <w:tr w:rsidR="008462BF" w:rsidRPr="00055FF8" w14:paraId="3B158EF1" w14:textId="77777777" w:rsidTr="0014613B">
        <w:tc>
          <w:tcPr>
            <w:tcW w:w="3329" w:type="dxa"/>
          </w:tcPr>
          <w:p w14:paraId="287B0D87" w14:textId="6F5DDF5B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</w:tabs>
              <w:spacing w:line="360" w:lineRule="exact"/>
              <w:ind w:left="180" w:hanging="180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/>
                <w:spacing w:val="-6"/>
                <w:sz w:val="30"/>
                <w:szCs w:val="30"/>
              </w:rPr>
              <w:t>(</w:t>
            </w:r>
            <w:r w:rsidRPr="00055FF8">
              <w:rPr>
                <w:rFonts w:asciiTheme="majorBidi" w:hAnsiTheme="majorBidi" w:cs="Angsana New" w:hint="cs"/>
                <w:spacing w:val="-6"/>
                <w:sz w:val="30"/>
                <w:szCs w:val="30"/>
                <w:cs/>
              </w:rPr>
              <w:t>กลับรายการ</w:t>
            </w:r>
            <w:r w:rsidRPr="00055FF8">
              <w:rPr>
                <w:rFonts w:asciiTheme="majorBidi" w:hAnsiTheme="majorBidi" w:cs="Angsana New"/>
                <w:spacing w:val="-6"/>
                <w:sz w:val="30"/>
                <w:szCs w:val="30"/>
              </w:rPr>
              <w:t xml:space="preserve">) </w:t>
            </w:r>
            <w:r w:rsidRPr="00055FF8">
              <w:rPr>
                <w:rFonts w:asciiTheme="majorBidi" w:hAnsiTheme="majorBidi" w:cs="Angsana New" w:hint="cs"/>
                <w:spacing w:val="-6"/>
                <w:sz w:val="30"/>
                <w:szCs w:val="30"/>
                <w:cs/>
              </w:rPr>
              <w:t>ผลขาดทุนด้านเครดิตที่คาดว่าจะเกิดขึ้นของลูกหนี้การค้าและลูกหนี้อื่น</w:t>
            </w:r>
          </w:p>
        </w:tc>
        <w:tc>
          <w:tcPr>
            <w:tcW w:w="809" w:type="dxa"/>
            <w:vAlign w:val="bottom"/>
          </w:tcPr>
          <w:p w14:paraId="36914D6F" w14:textId="6517434C" w:rsidR="008462BF" w:rsidRPr="00055FF8" w:rsidRDefault="008462BF" w:rsidP="008462BF">
            <w:pPr>
              <w:pStyle w:val="acctfourfigures"/>
              <w:tabs>
                <w:tab w:val="clear" w:pos="765"/>
              </w:tabs>
              <w:spacing w:line="360" w:lineRule="exact"/>
              <w:ind w:left="-18" w:right="-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044" w:type="dxa"/>
            <w:vAlign w:val="bottom"/>
          </w:tcPr>
          <w:p w14:paraId="13C2C618" w14:textId="591F1D76" w:rsidR="008462BF" w:rsidRPr="00055FF8" w:rsidRDefault="0019294A" w:rsidP="008462BF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929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159</w:t>
            </w:r>
          </w:p>
        </w:tc>
        <w:tc>
          <w:tcPr>
            <w:tcW w:w="270" w:type="dxa"/>
            <w:vAlign w:val="bottom"/>
          </w:tcPr>
          <w:p w14:paraId="32363639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64CB08B0" w14:textId="2FF9B20D" w:rsidR="008462BF" w:rsidRPr="00055FF8" w:rsidRDefault="008462BF" w:rsidP="008462BF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917</w:t>
            </w:r>
          </w:p>
        </w:tc>
        <w:tc>
          <w:tcPr>
            <w:tcW w:w="270" w:type="dxa"/>
            <w:vAlign w:val="bottom"/>
          </w:tcPr>
          <w:p w14:paraId="5C193BED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1CD3D4" w14:textId="39E3A6E5" w:rsidR="008462BF" w:rsidRPr="00055FF8" w:rsidRDefault="002E0943" w:rsidP="008462BF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E09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114</w:t>
            </w:r>
          </w:p>
        </w:tc>
        <w:tc>
          <w:tcPr>
            <w:tcW w:w="270" w:type="dxa"/>
            <w:vAlign w:val="bottom"/>
          </w:tcPr>
          <w:p w14:paraId="1FF758F7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4" w:type="dxa"/>
            <w:vAlign w:val="bottom"/>
          </w:tcPr>
          <w:p w14:paraId="6F1CB340" w14:textId="2F2DC230" w:rsidR="008462BF" w:rsidRPr="00055FF8" w:rsidRDefault="008462BF" w:rsidP="008462BF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(22)</w:t>
            </w:r>
          </w:p>
        </w:tc>
      </w:tr>
      <w:tr w:rsidR="008462BF" w:rsidRPr="00055FF8" w14:paraId="4546C207" w14:textId="77777777" w:rsidTr="0014613B">
        <w:tc>
          <w:tcPr>
            <w:tcW w:w="3329" w:type="dxa"/>
          </w:tcPr>
          <w:p w14:paraId="56A07CFF" w14:textId="46193181" w:rsidR="008462BF" w:rsidRPr="00055FF8" w:rsidRDefault="003259D7" w:rsidP="008462BF">
            <w:pPr>
              <w:tabs>
                <w:tab w:val="clear" w:pos="227"/>
                <w:tab w:val="clear" w:pos="454"/>
                <w:tab w:val="clear" w:pos="680"/>
              </w:tabs>
              <w:spacing w:line="360" w:lineRule="exac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(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กลับ</w:t>
            </w:r>
            <w:r w:rsidR="008F7559">
              <w:rPr>
                <w:rFonts w:asciiTheme="majorBidi" w:hAnsiTheme="majorBidi" w:cs="Angsana New" w:hint="cs"/>
                <w:sz w:val="30"/>
                <w:szCs w:val="30"/>
                <w:cs/>
              </w:rPr>
              <w:t>รายการ</w:t>
            </w:r>
            <w:r w:rsidR="008F7559">
              <w:rPr>
                <w:rFonts w:asciiTheme="majorBidi" w:hAnsiTheme="majorBidi" w:cs="Angsana New"/>
                <w:sz w:val="30"/>
                <w:szCs w:val="30"/>
              </w:rPr>
              <w:t xml:space="preserve">) </w:t>
            </w:r>
            <w:r w:rsidR="008462BF"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ขาดทุนจากการปรับลดมูลค่าสินค้าคงเหลือ</w:t>
            </w:r>
          </w:p>
        </w:tc>
        <w:tc>
          <w:tcPr>
            <w:tcW w:w="809" w:type="dxa"/>
            <w:vAlign w:val="bottom"/>
          </w:tcPr>
          <w:p w14:paraId="6592C444" w14:textId="4D50A055" w:rsidR="008462BF" w:rsidRPr="00055FF8" w:rsidRDefault="008462BF" w:rsidP="008462BF">
            <w:pPr>
              <w:pStyle w:val="acctfourfigures"/>
              <w:tabs>
                <w:tab w:val="clear" w:pos="765"/>
              </w:tabs>
              <w:spacing w:line="360" w:lineRule="exact"/>
              <w:ind w:left="-18" w:right="-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044" w:type="dxa"/>
          </w:tcPr>
          <w:p w14:paraId="634B1E48" w14:textId="7248664A" w:rsidR="008462BF" w:rsidRDefault="008462BF" w:rsidP="008462BF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E81BE0" w14:textId="2AD8D9A2" w:rsidR="0019294A" w:rsidRPr="00055FF8" w:rsidRDefault="0019294A" w:rsidP="008462BF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19294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15C6B">
              <w:rPr>
                <w:rFonts w:asciiTheme="majorBidi" w:hAnsiTheme="majorBidi" w:cstheme="majorBidi"/>
                <w:sz w:val="30"/>
                <w:szCs w:val="30"/>
              </w:rPr>
              <w:t>2,517</w:t>
            </w:r>
            <w:r w:rsidRPr="0019294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4824708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6FF42A01" w14:textId="77777777" w:rsidR="008462BF" w:rsidRPr="00055FF8" w:rsidRDefault="008462BF" w:rsidP="008462BF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EBAB89" w14:textId="04FC5816" w:rsidR="008462BF" w:rsidRPr="00055FF8" w:rsidRDefault="008462BF" w:rsidP="008462BF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39,911</w:t>
            </w:r>
          </w:p>
        </w:tc>
        <w:tc>
          <w:tcPr>
            <w:tcW w:w="270" w:type="dxa"/>
          </w:tcPr>
          <w:p w14:paraId="4020985C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85601E" w14:textId="77777777" w:rsidR="008462BF" w:rsidRDefault="008462BF" w:rsidP="008462BF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81E959" w14:textId="5DB022DB" w:rsidR="002E0943" w:rsidRPr="00055FF8" w:rsidRDefault="002E0943" w:rsidP="008462BF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2E0943">
              <w:rPr>
                <w:rFonts w:asciiTheme="majorBidi" w:hAnsiTheme="majorBidi" w:cstheme="majorBidi"/>
                <w:sz w:val="30"/>
                <w:szCs w:val="30"/>
              </w:rPr>
              <w:t>(4,734)</w:t>
            </w:r>
          </w:p>
        </w:tc>
        <w:tc>
          <w:tcPr>
            <w:tcW w:w="270" w:type="dxa"/>
          </w:tcPr>
          <w:p w14:paraId="3BE1D2B3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4" w:type="dxa"/>
          </w:tcPr>
          <w:p w14:paraId="7A4B9BEE" w14:textId="77777777" w:rsidR="008462BF" w:rsidRPr="00055FF8" w:rsidRDefault="008462BF" w:rsidP="008462BF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15CEEEC" w14:textId="41A9F2C5" w:rsidR="008462BF" w:rsidRPr="00055FF8" w:rsidRDefault="008462BF" w:rsidP="008462BF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38,521</w:t>
            </w:r>
          </w:p>
        </w:tc>
      </w:tr>
      <w:tr w:rsidR="008462BF" w:rsidRPr="00055FF8" w14:paraId="7AFE3B2B" w14:textId="77777777" w:rsidTr="0014613B">
        <w:tc>
          <w:tcPr>
            <w:tcW w:w="3329" w:type="dxa"/>
          </w:tcPr>
          <w:p w14:paraId="4B89B231" w14:textId="3FFAAF23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809" w:type="dxa"/>
            <w:vAlign w:val="bottom"/>
          </w:tcPr>
          <w:p w14:paraId="7C85F02B" w14:textId="77777777" w:rsidR="008462BF" w:rsidRPr="00055FF8" w:rsidRDefault="008462BF" w:rsidP="008462BF">
            <w:pPr>
              <w:pStyle w:val="acctfourfigures"/>
              <w:tabs>
                <w:tab w:val="clear" w:pos="765"/>
              </w:tabs>
              <w:spacing w:line="360" w:lineRule="exact"/>
              <w:ind w:left="-18" w:right="-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</w:tcPr>
          <w:p w14:paraId="395B90D1" w14:textId="1F179B50" w:rsidR="008462BF" w:rsidRPr="00055FF8" w:rsidRDefault="00E234FE" w:rsidP="008462BF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234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54,561</w:t>
            </w:r>
          </w:p>
        </w:tc>
        <w:tc>
          <w:tcPr>
            <w:tcW w:w="270" w:type="dxa"/>
          </w:tcPr>
          <w:p w14:paraId="08CF6AAF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183C7D5D" w14:textId="1F552F55" w:rsidR="008462BF" w:rsidRPr="00055FF8" w:rsidRDefault="008462BF" w:rsidP="008462BF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35,829</w:t>
            </w:r>
          </w:p>
        </w:tc>
        <w:tc>
          <w:tcPr>
            <w:tcW w:w="270" w:type="dxa"/>
          </w:tcPr>
          <w:p w14:paraId="63A21EB1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805832" w14:textId="068475CC" w:rsidR="008462BF" w:rsidRPr="00055FF8" w:rsidRDefault="00784F60" w:rsidP="008462BF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4F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54,274</w:t>
            </w:r>
          </w:p>
        </w:tc>
        <w:tc>
          <w:tcPr>
            <w:tcW w:w="270" w:type="dxa"/>
          </w:tcPr>
          <w:p w14:paraId="1FC46596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4" w:type="dxa"/>
          </w:tcPr>
          <w:p w14:paraId="4C79E2CA" w14:textId="6A89BE8B" w:rsidR="008462BF" w:rsidRPr="00055FF8" w:rsidRDefault="008462BF" w:rsidP="008462BF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35,514</w:t>
            </w:r>
          </w:p>
        </w:tc>
      </w:tr>
      <w:tr w:rsidR="008462BF" w:rsidRPr="00055FF8" w14:paraId="253B3A12" w14:textId="77777777" w:rsidTr="0014613B">
        <w:tc>
          <w:tcPr>
            <w:tcW w:w="3329" w:type="dxa"/>
          </w:tcPr>
          <w:p w14:paraId="21ECD7CF" w14:textId="56875BF4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</w:tabs>
              <w:spacing w:line="360" w:lineRule="exac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</w:t>
            </w: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ออก</w:t>
            </w:r>
          </w:p>
        </w:tc>
        <w:tc>
          <w:tcPr>
            <w:tcW w:w="809" w:type="dxa"/>
            <w:vAlign w:val="bottom"/>
          </w:tcPr>
          <w:p w14:paraId="38DCC6AD" w14:textId="77777777" w:rsidR="008462BF" w:rsidRPr="00055FF8" w:rsidRDefault="008462BF" w:rsidP="008462BF">
            <w:pPr>
              <w:pStyle w:val="acctfourfigures"/>
              <w:tabs>
                <w:tab w:val="clear" w:pos="765"/>
              </w:tabs>
              <w:spacing w:line="360" w:lineRule="exact"/>
              <w:ind w:left="-18" w:right="-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</w:tcPr>
          <w:p w14:paraId="5DD787B7" w14:textId="49D2F77D" w:rsidR="008462BF" w:rsidRPr="00055FF8" w:rsidRDefault="00E234FE" w:rsidP="008462BF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E234FE">
              <w:rPr>
                <w:rFonts w:asciiTheme="majorBidi" w:hAnsiTheme="majorBidi" w:cstheme="majorBidi"/>
                <w:sz w:val="30"/>
                <w:szCs w:val="30"/>
              </w:rPr>
              <w:t>51,554</w:t>
            </w:r>
          </w:p>
        </w:tc>
        <w:tc>
          <w:tcPr>
            <w:tcW w:w="270" w:type="dxa"/>
          </w:tcPr>
          <w:p w14:paraId="307E7091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7DB13287" w14:textId="4DA61104" w:rsidR="008462BF" w:rsidRPr="00055FF8" w:rsidRDefault="008462BF" w:rsidP="008462BF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48,811</w:t>
            </w:r>
          </w:p>
        </w:tc>
        <w:tc>
          <w:tcPr>
            <w:tcW w:w="270" w:type="dxa"/>
          </w:tcPr>
          <w:p w14:paraId="11EC6CAB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1186E8" w14:textId="18C364C6" w:rsidR="008462BF" w:rsidRPr="00055FF8" w:rsidRDefault="00784F60" w:rsidP="008462BF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4F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49,188</w:t>
            </w:r>
          </w:p>
        </w:tc>
        <w:tc>
          <w:tcPr>
            <w:tcW w:w="270" w:type="dxa"/>
          </w:tcPr>
          <w:p w14:paraId="59714141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4" w:type="dxa"/>
          </w:tcPr>
          <w:p w14:paraId="68E145AF" w14:textId="105F4FDD" w:rsidR="008462BF" w:rsidRPr="00055FF8" w:rsidRDefault="008462BF" w:rsidP="008462BF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47</w:t>
            </w:r>
            <w:r w:rsidRPr="00055FF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300</w:t>
            </w:r>
          </w:p>
        </w:tc>
      </w:tr>
      <w:tr w:rsidR="008462BF" w:rsidRPr="00055FF8" w14:paraId="633A54A8" w14:textId="77777777" w:rsidTr="0014613B">
        <w:tc>
          <w:tcPr>
            <w:tcW w:w="3329" w:type="dxa"/>
          </w:tcPr>
          <w:p w14:paraId="560995FC" w14:textId="5F9A1C35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</w:tabs>
              <w:spacing w:line="360" w:lineRule="exact"/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ค่าวัสดุสิ้นเปลืองและซ่อมแซม</w:t>
            </w:r>
          </w:p>
        </w:tc>
        <w:tc>
          <w:tcPr>
            <w:tcW w:w="809" w:type="dxa"/>
            <w:vAlign w:val="bottom"/>
          </w:tcPr>
          <w:p w14:paraId="303803D0" w14:textId="77777777" w:rsidR="008462BF" w:rsidRPr="00055FF8" w:rsidRDefault="008462BF" w:rsidP="008462BF">
            <w:pPr>
              <w:pStyle w:val="acctfourfigures"/>
              <w:tabs>
                <w:tab w:val="clear" w:pos="765"/>
              </w:tabs>
              <w:spacing w:line="360" w:lineRule="exact"/>
              <w:ind w:left="-18" w:right="-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</w:tcPr>
          <w:p w14:paraId="4A7377B9" w14:textId="725B0257" w:rsidR="008462BF" w:rsidRPr="00055FF8" w:rsidRDefault="00E234FE" w:rsidP="008462BF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E234FE">
              <w:rPr>
                <w:rFonts w:asciiTheme="majorBidi" w:hAnsiTheme="majorBidi" w:cstheme="majorBidi"/>
                <w:sz w:val="30"/>
                <w:szCs w:val="30"/>
              </w:rPr>
              <w:t>56,430</w:t>
            </w:r>
          </w:p>
        </w:tc>
        <w:tc>
          <w:tcPr>
            <w:tcW w:w="270" w:type="dxa"/>
          </w:tcPr>
          <w:p w14:paraId="4AC4DC22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7D3DDBB7" w14:textId="303F206F" w:rsidR="008462BF" w:rsidRPr="00055FF8" w:rsidRDefault="008462BF" w:rsidP="008462BF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54,497</w:t>
            </w:r>
          </w:p>
        </w:tc>
        <w:tc>
          <w:tcPr>
            <w:tcW w:w="270" w:type="dxa"/>
          </w:tcPr>
          <w:p w14:paraId="4922F3BD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ED8807" w14:textId="3E36BC1A" w:rsidR="008462BF" w:rsidRPr="00055FF8" w:rsidRDefault="00784F60" w:rsidP="008462BF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784F60">
              <w:rPr>
                <w:rFonts w:asciiTheme="majorBidi" w:hAnsiTheme="majorBidi" w:cstheme="majorBidi"/>
                <w:sz w:val="30"/>
                <w:szCs w:val="30"/>
              </w:rPr>
              <w:t>54,624</w:t>
            </w:r>
          </w:p>
        </w:tc>
        <w:tc>
          <w:tcPr>
            <w:tcW w:w="270" w:type="dxa"/>
          </w:tcPr>
          <w:p w14:paraId="1F8863BD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4" w:type="dxa"/>
          </w:tcPr>
          <w:p w14:paraId="4E67126A" w14:textId="73AEDF78" w:rsidR="008462BF" w:rsidRPr="00055FF8" w:rsidRDefault="008462BF" w:rsidP="008462BF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53,061</w:t>
            </w:r>
          </w:p>
        </w:tc>
      </w:tr>
      <w:tr w:rsidR="008462BF" w:rsidRPr="00055FF8" w14:paraId="108ED8A9" w14:textId="77777777" w:rsidTr="0014613B">
        <w:tc>
          <w:tcPr>
            <w:tcW w:w="3329" w:type="dxa"/>
          </w:tcPr>
          <w:p w14:paraId="7CE05B95" w14:textId="0B841D10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</w:tabs>
              <w:spacing w:line="360" w:lineRule="exact"/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  <w:r w:rsidRPr="00055FF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809" w:type="dxa"/>
            <w:vAlign w:val="bottom"/>
          </w:tcPr>
          <w:p w14:paraId="74B63C59" w14:textId="77777777" w:rsidR="008462BF" w:rsidRPr="00055FF8" w:rsidRDefault="008462BF" w:rsidP="008462BF">
            <w:pPr>
              <w:pStyle w:val="acctfourfigures"/>
              <w:tabs>
                <w:tab w:val="clear" w:pos="765"/>
              </w:tabs>
              <w:spacing w:line="360" w:lineRule="exact"/>
              <w:ind w:left="-18" w:right="-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46265F96" w14:textId="6FEBF137" w:rsidR="008462BF" w:rsidRPr="0064580F" w:rsidRDefault="0064580F" w:rsidP="008462BF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43,65</w:t>
            </w:r>
            <w:r w:rsidR="00FF16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492DCC17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7CFB7CF2" w14:textId="58F8972F" w:rsidR="008462BF" w:rsidRPr="00055FF8" w:rsidRDefault="00242933" w:rsidP="008462BF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62,751</w:t>
            </w:r>
          </w:p>
        </w:tc>
        <w:tc>
          <w:tcPr>
            <w:tcW w:w="270" w:type="dxa"/>
          </w:tcPr>
          <w:p w14:paraId="56F55403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A4D9EC" w14:textId="09D4DA59" w:rsidR="008462BF" w:rsidRPr="00055FF8" w:rsidRDefault="002C61DF" w:rsidP="008462BF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33,265</w:t>
            </w:r>
          </w:p>
        </w:tc>
        <w:tc>
          <w:tcPr>
            <w:tcW w:w="270" w:type="dxa"/>
          </w:tcPr>
          <w:p w14:paraId="7B48FC9C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3A0FF09F" w14:textId="15F416CC" w:rsidR="008462BF" w:rsidRPr="00055FF8" w:rsidRDefault="00323FC3" w:rsidP="008462BF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A23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A2347">
              <w:rPr>
                <w:rFonts w:asciiTheme="majorBidi" w:hAnsiTheme="majorBidi" w:cstheme="majorBidi"/>
                <w:sz w:val="30"/>
                <w:szCs w:val="30"/>
              </w:rPr>
              <w:t>013</w:t>
            </w:r>
          </w:p>
        </w:tc>
      </w:tr>
      <w:tr w:rsidR="008462BF" w:rsidRPr="005612F2" w14:paraId="773A0210" w14:textId="77777777" w:rsidTr="0014613B">
        <w:tc>
          <w:tcPr>
            <w:tcW w:w="3329" w:type="dxa"/>
          </w:tcPr>
          <w:p w14:paraId="058B938B" w14:textId="33215C9B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</w:tabs>
              <w:spacing w:line="360" w:lineRule="exact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รวมต้นทุนขายสินค้าและการให้บริการต้นทุนในการจัดจำหน่าย</w:t>
            </w: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และค่าใช้จ่ายในการบริหาร</w:t>
            </w:r>
          </w:p>
        </w:tc>
        <w:tc>
          <w:tcPr>
            <w:tcW w:w="809" w:type="dxa"/>
          </w:tcPr>
          <w:p w14:paraId="4BE949C3" w14:textId="77777777" w:rsidR="008462BF" w:rsidRPr="00055FF8" w:rsidRDefault="008462BF" w:rsidP="008462BF">
            <w:pPr>
              <w:pStyle w:val="acctfourfigures"/>
              <w:tabs>
                <w:tab w:val="clear" w:pos="765"/>
              </w:tabs>
              <w:spacing w:line="360" w:lineRule="exact"/>
              <w:ind w:left="-18" w:right="-26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A8006E" w14:textId="602CF143" w:rsidR="008462BF" w:rsidRPr="00055FF8" w:rsidRDefault="00131988" w:rsidP="008462BF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19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6,174,21</w:t>
            </w:r>
            <w:r w:rsidR="00EF58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06255A00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FA63E7" w14:textId="3CD25FDE" w:rsidR="008462BF" w:rsidRPr="00055FF8" w:rsidRDefault="008462BF" w:rsidP="008462BF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7,265,209</w:t>
            </w:r>
          </w:p>
        </w:tc>
        <w:tc>
          <w:tcPr>
            <w:tcW w:w="270" w:type="dxa"/>
            <w:vAlign w:val="bottom"/>
          </w:tcPr>
          <w:p w14:paraId="5DD76DB5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989BF6" w14:textId="5AE2A902" w:rsidR="008462BF" w:rsidRPr="00D419A9" w:rsidRDefault="0009212F" w:rsidP="008462BF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921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6,277,72</w:t>
            </w:r>
            <w:r w:rsidR="00D419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75A3F2B9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A3928D" w14:textId="250034F8" w:rsidR="008462BF" w:rsidRPr="005612F2" w:rsidRDefault="008462BF" w:rsidP="008462BF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12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7,204,092</w:t>
            </w:r>
          </w:p>
        </w:tc>
      </w:tr>
    </w:tbl>
    <w:p w14:paraId="6168133C" w14:textId="77777777" w:rsidR="00B37651" w:rsidRPr="00055FF8" w:rsidRDefault="00B37651" w:rsidP="00B80258">
      <w:pPr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</w:p>
    <w:p w14:paraId="407E9AFD" w14:textId="2F4AF15D" w:rsidR="0012770E" w:rsidRPr="00055FF8" w:rsidRDefault="0012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055FF8">
        <w:rPr>
          <w:rFonts w:cs="Angsana New"/>
          <w:cs/>
        </w:rPr>
        <w:br w:type="page"/>
      </w:r>
    </w:p>
    <w:p w14:paraId="38722E80" w14:textId="5836993B" w:rsidR="00BE1EDD" w:rsidRPr="0084577F" w:rsidRDefault="00BE1EDD" w:rsidP="00BC015C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84577F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ภาษีเงินได้</w:t>
      </w:r>
    </w:p>
    <w:p w14:paraId="41A16033" w14:textId="77777777" w:rsidR="00460CCA" w:rsidRPr="00055FF8" w:rsidRDefault="00460CCA" w:rsidP="000E5DC3"/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180"/>
        <w:gridCol w:w="1080"/>
        <w:gridCol w:w="180"/>
        <w:gridCol w:w="1080"/>
        <w:gridCol w:w="180"/>
        <w:gridCol w:w="1170"/>
      </w:tblGrid>
      <w:tr w:rsidR="005042CC" w:rsidRPr="00055FF8" w14:paraId="5050487D" w14:textId="77777777" w:rsidTr="00CE02D9">
        <w:trPr>
          <w:cantSplit/>
          <w:tblHeader/>
        </w:trPr>
        <w:tc>
          <w:tcPr>
            <w:tcW w:w="4230" w:type="dxa"/>
            <w:vAlign w:val="bottom"/>
          </w:tcPr>
          <w:p w14:paraId="17CF9ECC" w14:textId="1289A35C" w:rsidR="005042CC" w:rsidRPr="00055FF8" w:rsidRDefault="0052006E" w:rsidP="0002504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lang w:val="en-US"/>
              </w:rPr>
            </w:pPr>
            <w:r w:rsidRPr="00055FF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ภาษีเงินได้ที่รับรู้ในกำไรหรือขาดทุน</w:t>
            </w:r>
          </w:p>
        </w:tc>
        <w:tc>
          <w:tcPr>
            <w:tcW w:w="2430" w:type="dxa"/>
            <w:gridSpan w:val="3"/>
          </w:tcPr>
          <w:p w14:paraId="130BABBD" w14:textId="77777777" w:rsidR="005042CC" w:rsidRPr="00055FF8" w:rsidRDefault="005042CC" w:rsidP="0002504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41C83890" w14:textId="77777777" w:rsidR="005042CC" w:rsidRPr="00055FF8" w:rsidRDefault="005042CC" w:rsidP="0002504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92EB7DC" w14:textId="77777777" w:rsidR="005042CC" w:rsidRPr="00055FF8" w:rsidRDefault="005042CC" w:rsidP="0002504B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042CC" w:rsidRPr="00055FF8" w14:paraId="44C90E78" w14:textId="77777777" w:rsidTr="00CE02D9">
        <w:trPr>
          <w:cantSplit/>
          <w:tblHeader/>
        </w:trPr>
        <w:tc>
          <w:tcPr>
            <w:tcW w:w="4230" w:type="dxa"/>
          </w:tcPr>
          <w:p w14:paraId="345C3536" w14:textId="0DDA80BE" w:rsidR="005042CC" w:rsidRPr="00055FF8" w:rsidRDefault="005042CC" w:rsidP="00FC31C8">
            <w:pPr>
              <w:pStyle w:val="acctfourfigures"/>
              <w:tabs>
                <w:tab w:val="clear" w:pos="765"/>
              </w:tabs>
              <w:spacing w:line="240" w:lineRule="atLeast"/>
              <w:ind w:left="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507237DA" w14:textId="1F6A4FEF" w:rsidR="005042CC" w:rsidRPr="00055FF8" w:rsidRDefault="00E43333" w:rsidP="0002504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48D57ADD" w14:textId="77777777" w:rsidR="005042CC" w:rsidRPr="00055FF8" w:rsidRDefault="005042CC" w:rsidP="0002504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D753DD" w14:textId="31F35EEB" w:rsidR="005042CC" w:rsidRPr="00055FF8" w:rsidRDefault="00E43333" w:rsidP="0002504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1FB92E7D" w14:textId="77777777" w:rsidR="005042CC" w:rsidRPr="00055FF8" w:rsidRDefault="005042CC" w:rsidP="0002504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3925CA" w14:textId="48A2450E" w:rsidR="005042CC" w:rsidRPr="00055FF8" w:rsidRDefault="00E43333" w:rsidP="0002504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116B6897" w14:textId="77777777" w:rsidR="005042CC" w:rsidRPr="00055FF8" w:rsidRDefault="005042CC" w:rsidP="0002504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9810CA" w14:textId="209AF1AF" w:rsidR="005042CC" w:rsidRPr="00055FF8" w:rsidRDefault="00E43333" w:rsidP="0002504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</w:tr>
      <w:tr w:rsidR="005042CC" w:rsidRPr="00055FF8" w14:paraId="6048146A" w14:textId="77777777" w:rsidTr="00CE02D9">
        <w:trPr>
          <w:cantSplit/>
          <w:tblHeader/>
        </w:trPr>
        <w:tc>
          <w:tcPr>
            <w:tcW w:w="4230" w:type="dxa"/>
          </w:tcPr>
          <w:p w14:paraId="703CD973" w14:textId="77777777" w:rsidR="005042CC" w:rsidRPr="00055FF8" w:rsidRDefault="005042CC" w:rsidP="0002504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696EF208" w14:textId="17D7711F" w:rsidR="005042CC" w:rsidRPr="00055FF8" w:rsidRDefault="005042CC" w:rsidP="0002504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55FF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042CC" w:rsidRPr="00055FF8" w14:paraId="14388434" w14:textId="77777777" w:rsidTr="00CE02D9">
        <w:trPr>
          <w:cantSplit/>
        </w:trPr>
        <w:tc>
          <w:tcPr>
            <w:tcW w:w="4230" w:type="dxa"/>
          </w:tcPr>
          <w:p w14:paraId="48441BD8" w14:textId="6B769DFB" w:rsidR="005042CC" w:rsidRPr="00055FF8" w:rsidRDefault="005042CC" w:rsidP="00025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56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170" w:type="dxa"/>
          </w:tcPr>
          <w:p w14:paraId="77ED188A" w14:textId="77777777" w:rsidR="005042CC" w:rsidRPr="00055FF8" w:rsidRDefault="005042CC" w:rsidP="0002504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DD355A0" w14:textId="77777777" w:rsidR="005042CC" w:rsidRPr="00055FF8" w:rsidRDefault="005042CC" w:rsidP="0002504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88BFC2" w14:textId="1FF42C80" w:rsidR="005042CC" w:rsidRPr="00055FF8" w:rsidRDefault="005042CC" w:rsidP="0002504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C3126C8" w14:textId="77777777" w:rsidR="005042CC" w:rsidRPr="00055FF8" w:rsidRDefault="005042CC" w:rsidP="0002504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A98E10" w14:textId="36BA30F0" w:rsidR="005042CC" w:rsidRPr="00055FF8" w:rsidRDefault="005042CC" w:rsidP="0002504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7BBD9A0" w14:textId="77777777" w:rsidR="005042CC" w:rsidRPr="00055FF8" w:rsidRDefault="005042CC" w:rsidP="0002504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98927C" w14:textId="1F05A5E6" w:rsidR="005042CC" w:rsidRPr="00055FF8" w:rsidRDefault="005042CC" w:rsidP="00B206B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62BF" w:rsidRPr="00055FF8" w14:paraId="231EBF4F" w14:textId="77777777" w:rsidTr="00CE02D9">
        <w:trPr>
          <w:cantSplit/>
        </w:trPr>
        <w:tc>
          <w:tcPr>
            <w:tcW w:w="4230" w:type="dxa"/>
          </w:tcPr>
          <w:p w14:paraId="57347A9B" w14:textId="4322899A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56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1170" w:type="dxa"/>
          </w:tcPr>
          <w:p w14:paraId="13508399" w14:textId="7CA37EAF" w:rsidR="008462BF" w:rsidRPr="00055FF8" w:rsidRDefault="00590A63" w:rsidP="001066CF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0A63">
              <w:rPr>
                <w:rFonts w:asciiTheme="majorBidi" w:hAnsiTheme="majorBidi" w:cstheme="majorBidi"/>
                <w:sz w:val="30"/>
                <w:szCs w:val="30"/>
              </w:rPr>
              <w:t>6,776</w:t>
            </w:r>
          </w:p>
        </w:tc>
        <w:tc>
          <w:tcPr>
            <w:tcW w:w="180" w:type="dxa"/>
            <w:vAlign w:val="bottom"/>
          </w:tcPr>
          <w:p w14:paraId="12D53EA8" w14:textId="77777777" w:rsidR="008462BF" w:rsidRPr="00055FF8" w:rsidRDefault="008462BF" w:rsidP="008462B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D15DBE" w14:textId="584EC04E" w:rsidR="008462BF" w:rsidRPr="00055FF8" w:rsidRDefault="008462BF" w:rsidP="008462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31,507</w:t>
            </w:r>
          </w:p>
        </w:tc>
        <w:tc>
          <w:tcPr>
            <w:tcW w:w="180" w:type="dxa"/>
            <w:vAlign w:val="bottom"/>
          </w:tcPr>
          <w:p w14:paraId="10060A08" w14:textId="77777777" w:rsidR="008462BF" w:rsidRPr="00055FF8" w:rsidRDefault="008462BF" w:rsidP="008462B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BB9DBC" w14:textId="5D1AB9EA" w:rsidR="008462BF" w:rsidRPr="00055FF8" w:rsidRDefault="00590A63" w:rsidP="001066CF">
            <w:pPr>
              <w:pStyle w:val="acctfourfigures"/>
              <w:tabs>
                <w:tab w:val="clear" w:pos="765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0A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6,587</w:t>
            </w:r>
          </w:p>
        </w:tc>
        <w:tc>
          <w:tcPr>
            <w:tcW w:w="180" w:type="dxa"/>
            <w:vAlign w:val="bottom"/>
          </w:tcPr>
          <w:p w14:paraId="029F246B" w14:textId="77777777" w:rsidR="008462BF" w:rsidRPr="00055FF8" w:rsidRDefault="008462BF" w:rsidP="008462B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44DEA9" w14:textId="699DF4AD" w:rsidR="008462BF" w:rsidRPr="00055FF8" w:rsidRDefault="008462BF" w:rsidP="001066CF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31,091</w:t>
            </w:r>
          </w:p>
        </w:tc>
      </w:tr>
      <w:tr w:rsidR="008462BF" w:rsidRPr="00055FF8" w14:paraId="7F8F58F0" w14:textId="77777777" w:rsidTr="00CE02D9">
        <w:trPr>
          <w:cantSplit/>
        </w:trPr>
        <w:tc>
          <w:tcPr>
            <w:tcW w:w="4230" w:type="dxa"/>
          </w:tcPr>
          <w:p w14:paraId="0E0D3FE3" w14:textId="1D21935B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ภาษีงวดก่อนๆ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ที่บันทึกต่ำไป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D588D88" w14:textId="36A5BEF3" w:rsidR="008462BF" w:rsidRPr="00055FF8" w:rsidRDefault="00590A63" w:rsidP="008462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93A585F" w14:textId="77777777" w:rsidR="008462BF" w:rsidRPr="00055FF8" w:rsidRDefault="008462BF" w:rsidP="008462B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5D16AC" w14:textId="54728AF6" w:rsidR="008462BF" w:rsidRPr="00055FF8" w:rsidRDefault="008462BF" w:rsidP="008462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153</w:t>
            </w:r>
          </w:p>
        </w:tc>
        <w:tc>
          <w:tcPr>
            <w:tcW w:w="180" w:type="dxa"/>
            <w:vAlign w:val="bottom"/>
          </w:tcPr>
          <w:p w14:paraId="243B7604" w14:textId="77777777" w:rsidR="008462BF" w:rsidRPr="00055FF8" w:rsidRDefault="008462BF" w:rsidP="008462B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2B2D67" w14:textId="273FEDB8" w:rsidR="008462BF" w:rsidRPr="00055FF8" w:rsidRDefault="00590A63" w:rsidP="008462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B7999DD" w14:textId="77777777" w:rsidR="008462BF" w:rsidRPr="00055FF8" w:rsidRDefault="008462BF" w:rsidP="008462B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3109E23" w14:textId="51704099" w:rsidR="008462BF" w:rsidRPr="00055FF8" w:rsidRDefault="008462BF" w:rsidP="008462B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153</w:t>
            </w:r>
          </w:p>
        </w:tc>
      </w:tr>
      <w:tr w:rsidR="008462BF" w:rsidRPr="00055FF8" w14:paraId="6959B6C1" w14:textId="77777777" w:rsidTr="00CE02D9">
        <w:trPr>
          <w:cantSplit/>
        </w:trPr>
        <w:tc>
          <w:tcPr>
            <w:tcW w:w="4230" w:type="dxa"/>
          </w:tcPr>
          <w:p w14:paraId="6D9DEFDF" w14:textId="755BDEA6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56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F08245D" w14:textId="36430970" w:rsidR="008462BF" w:rsidRPr="00055FF8" w:rsidRDefault="00362A52" w:rsidP="008462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2A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6,776</w:t>
            </w:r>
          </w:p>
        </w:tc>
        <w:tc>
          <w:tcPr>
            <w:tcW w:w="180" w:type="dxa"/>
            <w:vAlign w:val="bottom"/>
          </w:tcPr>
          <w:p w14:paraId="5667E26B" w14:textId="77777777" w:rsidR="008462BF" w:rsidRPr="00055FF8" w:rsidRDefault="008462BF" w:rsidP="008462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A660C85" w14:textId="344373B7" w:rsidR="008462BF" w:rsidRPr="00055FF8" w:rsidRDefault="008462BF" w:rsidP="008462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31,660</w:t>
            </w:r>
          </w:p>
        </w:tc>
        <w:tc>
          <w:tcPr>
            <w:tcW w:w="180" w:type="dxa"/>
            <w:vAlign w:val="bottom"/>
          </w:tcPr>
          <w:p w14:paraId="67FB2880" w14:textId="77777777" w:rsidR="008462BF" w:rsidRPr="00055FF8" w:rsidRDefault="008462BF" w:rsidP="008462B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94D9CB4" w14:textId="736EC6E4" w:rsidR="008462BF" w:rsidRPr="00055FF8" w:rsidRDefault="00362A52" w:rsidP="008462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2A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6,587</w:t>
            </w:r>
          </w:p>
        </w:tc>
        <w:tc>
          <w:tcPr>
            <w:tcW w:w="180" w:type="dxa"/>
            <w:vAlign w:val="bottom"/>
          </w:tcPr>
          <w:p w14:paraId="218175F1" w14:textId="77777777" w:rsidR="008462BF" w:rsidRPr="00055FF8" w:rsidRDefault="008462BF" w:rsidP="008462B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E965C23" w14:textId="582DBEB7" w:rsidR="008462BF" w:rsidRPr="00055FF8" w:rsidRDefault="008462BF" w:rsidP="008462B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31,244</w:t>
            </w:r>
          </w:p>
        </w:tc>
      </w:tr>
      <w:tr w:rsidR="008462BF" w:rsidRPr="00055FF8" w14:paraId="2C095A6B" w14:textId="77777777" w:rsidTr="00CE02D9">
        <w:trPr>
          <w:cantSplit/>
        </w:trPr>
        <w:tc>
          <w:tcPr>
            <w:tcW w:w="4230" w:type="dxa"/>
          </w:tcPr>
          <w:p w14:paraId="4DDD52CC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56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EBE33ED" w14:textId="77777777" w:rsidR="008462BF" w:rsidRPr="00055FF8" w:rsidRDefault="008462BF" w:rsidP="008462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1DAE071" w14:textId="77777777" w:rsidR="008462BF" w:rsidRPr="00055FF8" w:rsidRDefault="008462BF" w:rsidP="008462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4E1249E" w14:textId="77777777" w:rsidR="008462BF" w:rsidRPr="00055FF8" w:rsidRDefault="008462BF" w:rsidP="008462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C46ABE0" w14:textId="77777777" w:rsidR="008462BF" w:rsidRPr="00055FF8" w:rsidRDefault="008462BF" w:rsidP="008462B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E3C6820" w14:textId="77777777" w:rsidR="008462BF" w:rsidRPr="00055FF8" w:rsidRDefault="008462BF" w:rsidP="008462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E734C7E" w14:textId="77777777" w:rsidR="008462BF" w:rsidRPr="00055FF8" w:rsidRDefault="008462BF" w:rsidP="008462B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84A78CF" w14:textId="77777777" w:rsidR="008462BF" w:rsidRPr="00055FF8" w:rsidRDefault="008462BF" w:rsidP="008462B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462BF" w:rsidRPr="00055FF8" w14:paraId="3A26AD3E" w14:textId="77777777" w:rsidTr="00CE02D9">
        <w:trPr>
          <w:cantSplit/>
        </w:trPr>
        <w:tc>
          <w:tcPr>
            <w:tcW w:w="4230" w:type="dxa"/>
          </w:tcPr>
          <w:p w14:paraId="31C4F6B0" w14:textId="3CD21A03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56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6C3878FB" w14:textId="77777777" w:rsidR="008462BF" w:rsidRPr="00055FF8" w:rsidRDefault="008462BF" w:rsidP="008462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D86141E" w14:textId="77777777" w:rsidR="008462BF" w:rsidRPr="00055FF8" w:rsidRDefault="008462BF" w:rsidP="008462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BEA222" w14:textId="227B7A11" w:rsidR="008462BF" w:rsidRPr="00055FF8" w:rsidRDefault="008462BF" w:rsidP="008462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B5EC705" w14:textId="77777777" w:rsidR="008462BF" w:rsidRPr="00055FF8" w:rsidRDefault="008462BF" w:rsidP="008462B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05EE66" w14:textId="34685B18" w:rsidR="008462BF" w:rsidRPr="00055FF8" w:rsidRDefault="008462BF" w:rsidP="008462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49781E5" w14:textId="77777777" w:rsidR="008462BF" w:rsidRPr="00055FF8" w:rsidRDefault="008462BF" w:rsidP="008462B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5EE292" w14:textId="2CC2489C" w:rsidR="008462BF" w:rsidRPr="00055FF8" w:rsidRDefault="008462BF" w:rsidP="008462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62BF" w:rsidRPr="00055FF8" w14:paraId="4AF55EB3" w14:textId="77777777" w:rsidTr="00CE02D9">
        <w:trPr>
          <w:cantSplit/>
        </w:trPr>
        <w:tc>
          <w:tcPr>
            <w:tcW w:w="4230" w:type="dxa"/>
          </w:tcPr>
          <w:p w14:paraId="78D0F1D2" w14:textId="085F22FD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56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2D9FE61" w14:textId="0D90139C" w:rsidR="008462BF" w:rsidRPr="00055FF8" w:rsidRDefault="00362A52" w:rsidP="001066CF">
            <w:pPr>
              <w:pStyle w:val="acctfourfigures"/>
              <w:tabs>
                <w:tab w:val="clear" w:pos="765"/>
                <w:tab w:val="decimal" w:pos="96"/>
              </w:tabs>
              <w:spacing w:line="240" w:lineRule="atLeast"/>
              <w:ind w:right="-79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2A52">
              <w:rPr>
                <w:rFonts w:asciiTheme="majorBidi" w:hAnsiTheme="majorBidi" w:cstheme="majorBidi"/>
                <w:sz w:val="30"/>
                <w:szCs w:val="30"/>
              </w:rPr>
              <w:t>(4,199)</w:t>
            </w:r>
          </w:p>
        </w:tc>
        <w:tc>
          <w:tcPr>
            <w:tcW w:w="180" w:type="dxa"/>
            <w:vAlign w:val="bottom"/>
          </w:tcPr>
          <w:p w14:paraId="000070BC" w14:textId="77777777" w:rsidR="008462BF" w:rsidRPr="00055FF8" w:rsidRDefault="008462BF" w:rsidP="008462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F19732" w14:textId="14769A6A" w:rsidR="008462BF" w:rsidRPr="00055FF8" w:rsidRDefault="008462BF" w:rsidP="009C0656">
            <w:pPr>
              <w:pStyle w:val="acctfourfigures"/>
              <w:tabs>
                <w:tab w:val="clear" w:pos="765"/>
                <w:tab w:val="decimal" w:pos="96"/>
              </w:tabs>
              <w:spacing w:line="240" w:lineRule="atLeast"/>
              <w:ind w:right="-79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(7,898)</w:t>
            </w:r>
          </w:p>
        </w:tc>
        <w:tc>
          <w:tcPr>
            <w:tcW w:w="180" w:type="dxa"/>
            <w:vAlign w:val="bottom"/>
          </w:tcPr>
          <w:p w14:paraId="6E421ACB" w14:textId="77777777" w:rsidR="008462BF" w:rsidRPr="00055FF8" w:rsidRDefault="008462BF" w:rsidP="008462B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0AD19F" w14:textId="252A6E75" w:rsidR="008462BF" w:rsidRPr="00055FF8" w:rsidRDefault="00362A52" w:rsidP="00FA2FC9">
            <w:pPr>
              <w:pStyle w:val="acctfourfigures"/>
              <w:tabs>
                <w:tab w:val="clear" w:pos="765"/>
                <w:tab w:val="decimal" w:pos="96"/>
              </w:tabs>
              <w:spacing w:line="240" w:lineRule="atLeast"/>
              <w:ind w:right="-79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62A52">
              <w:rPr>
                <w:rFonts w:asciiTheme="majorBidi" w:hAnsiTheme="majorBidi" w:cstheme="majorBidi"/>
                <w:sz w:val="30"/>
                <w:szCs w:val="30"/>
              </w:rPr>
              <w:t>(4,199)</w:t>
            </w:r>
          </w:p>
        </w:tc>
        <w:tc>
          <w:tcPr>
            <w:tcW w:w="180" w:type="dxa"/>
            <w:vAlign w:val="bottom"/>
          </w:tcPr>
          <w:p w14:paraId="2F18AA56" w14:textId="77777777" w:rsidR="008462BF" w:rsidRPr="00055FF8" w:rsidRDefault="008462BF" w:rsidP="008462B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4B7C88" w14:textId="367CB565" w:rsidR="008462BF" w:rsidRPr="00055FF8" w:rsidRDefault="008462BF" w:rsidP="00FA2FC9">
            <w:pPr>
              <w:pStyle w:val="acctfourfigures"/>
              <w:tabs>
                <w:tab w:val="clear" w:pos="765"/>
                <w:tab w:val="decimal" w:pos="96"/>
              </w:tabs>
              <w:spacing w:line="240" w:lineRule="atLeast"/>
              <w:ind w:right="-79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(7,898)</w:t>
            </w:r>
          </w:p>
        </w:tc>
      </w:tr>
      <w:tr w:rsidR="008462BF" w:rsidRPr="00055FF8" w14:paraId="75A2510E" w14:textId="77777777" w:rsidTr="00CE02D9">
        <w:trPr>
          <w:cantSplit/>
        </w:trPr>
        <w:tc>
          <w:tcPr>
            <w:tcW w:w="4230" w:type="dxa"/>
          </w:tcPr>
          <w:p w14:paraId="49FFF20C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AF5A33A" w14:textId="4674A70A" w:rsidR="008462BF" w:rsidRPr="00055FF8" w:rsidRDefault="00362A52" w:rsidP="009C06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62A5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(4,199)</w:t>
            </w:r>
          </w:p>
        </w:tc>
        <w:tc>
          <w:tcPr>
            <w:tcW w:w="180" w:type="dxa"/>
            <w:vAlign w:val="bottom"/>
          </w:tcPr>
          <w:p w14:paraId="3C83E55A" w14:textId="77777777" w:rsidR="008462BF" w:rsidRPr="00055FF8" w:rsidRDefault="008462BF" w:rsidP="008462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B027C26" w14:textId="391C24E0" w:rsidR="008462BF" w:rsidRPr="009C0656" w:rsidRDefault="008462BF" w:rsidP="009C0656">
            <w:pPr>
              <w:pStyle w:val="acctfourfigures"/>
              <w:tabs>
                <w:tab w:val="clear" w:pos="765"/>
                <w:tab w:val="decimal" w:pos="96"/>
              </w:tabs>
              <w:spacing w:line="240" w:lineRule="atLeast"/>
              <w:ind w:right="-79"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06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(7,898)</w:t>
            </w:r>
          </w:p>
        </w:tc>
        <w:tc>
          <w:tcPr>
            <w:tcW w:w="180" w:type="dxa"/>
            <w:vAlign w:val="bottom"/>
          </w:tcPr>
          <w:p w14:paraId="1961781A" w14:textId="77777777" w:rsidR="008462BF" w:rsidRPr="00055FF8" w:rsidRDefault="008462BF" w:rsidP="008462B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B493D0F" w14:textId="02B2BE55" w:rsidR="008462BF" w:rsidRPr="00FA2FC9" w:rsidRDefault="00362A52" w:rsidP="00FA2FC9">
            <w:pPr>
              <w:pStyle w:val="acctfourfigures"/>
              <w:tabs>
                <w:tab w:val="clear" w:pos="765"/>
                <w:tab w:val="decimal" w:pos="96"/>
              </w:tabs>
              <w:spacing w:line="240" w:lineRule="atLeast"/>
              <w:ind w:right="-79"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2F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(4,199)</w:t>
            </w:r>
          </w:p>
        </w:tc>
        <w:tc>
          <w:tcPr>
            <w:tcW w:w="180" w:type="dxa"/>
            <w:vAlign w:val="bottom"/>
          </w:tcPr>
          <w:p w14:paraId="53B84A74" w14:textId="77777777" w:rsidR="008462BF" w:rsidRPr="00FA2FC9" w:rsidRDefault="008462BF" w:rsidP="008462B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00D3475" w14:textId="7C118C2F" w:rsidR="008462BF" w:rsidRPr="00FA2FC9" w:rsidRDefault="008462BF" w:rsidP="00FA2FC9">
            <w:pPr>
              <w:pStyle w:val="acctfourfigures"/>
              <w:tabs>
                <w:tab w:val="clear" w:pos="765"/>
                <w:tab w:val="decimal" w:pos="96"/>
              </w:tabs>
              <w:spacing w:line="240" w:lineRule="atLeast"/>
              <w:ind w:right="-79"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2F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(7,898)</w:t>
            </w:r>
          </w:p>
        </w:tc>
      </w:tr>
      <w:tr w:rsidR="008462BF" w:rsidRPr="00055FF8" w14:paraId="52FBF3E1" w14:textId="77777777" w:rsidTr="00CE02D9">
        <w:trPr>
          <w:cantSplit/>
        </w:trPr>
        <w:tc>
          <w:tcPr>
            <w:tcW w:w="4230" w:type="dxa"/>
          </w:tcPr>
          <w:p w14:paraId="2D22E3C1" w14:textId="51756C02" w:rsidR="008462BF" w:rsidRPr="00055FF8" w:rsidRDefault="008462BF" w:rsidP="008462BF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8835B0" w14:textId="13D37FDC" w:rsidR="008462BF" w:rsidRPr="00055FF8" w:rsidRDefault="00330D8C" w:rsidP="008462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0D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2,577</w:t>
            </w:r>
          </w:p>
        </w:tc>
        <w:tc>
          <w:tcPr>
            <w:tcW w:w="180" w:type="dxa"/>
            <w:vAlign w:val="bottom"/>
          </w:tcPr>
          <w:p w14:paraId="3A805ADC" w14:textId="77777777" w:rsidR="008462BF" w:rsidRPr="00055FF8" w:rsidRDefault="008462BF" w:rsidP="008462B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2A6D0E" w14:textId="57AB7C39" w:rsidR="008462BF" w:rsidRPr="00055FF8" w:rsidRDefault="008462BF" w:rsidP="008462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23,762</w:t>
            </w:r>
          </w:p>
        </w:tc>
        <w:tc>
          <w:tcPr>
            <w:tcW w:w="180" w:type="dxa"/>
            <w:vAlign w:val="bottom"/>
          </w:tcPr>
          <w:p w14:paraId="1BA6A8B3" w14:textId="77777777" w:rsidR="008462BF" w:rsidRPr="00055FF8" w:rsidRDefault="008462BF" w:rsidP="008462B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A2A31B" w14:textId="78D83E07" w:rsidR="008462BF" w:rsidRPr="00055FF8" w:rsidRDefault="00E81EB6" w:rsidP="008462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81E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2,388</w:t>
            </w:r>
          </w:p>
        </w:tc>
        <w:tc>
          <w:tcPr>
            <w:tcW w:w="180" w:type="dxa"/>
            <w:vAlign w:val="bottom"/>
          </w:tcPr>
          <w:p w14:paraId="715838F8" w14:textId="77777777" w:rsidR="008462BF" w:rsidRPr="00055FF8" w:rsidRDefault="008462BF" w:rsidP="008462B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8E6D17" w14:textId="3CD9A3E7" w:rsidR="008462BF" w:rsidRPr="00055FF8" w:rsidRDefault="008462BF" w:rsidP="008462B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23,346</w:t>
            </w:r>
          </w:p>
        </w:tc>
      </w:tr>
    </w:tbl>
    <w:p w14:paraId="3EE22342" w14:textId="77777777" w:rsidR="00672593" w:rsidRPr="00055FF8" w:rsidRDefault="00672593">
      <w:pPr>
        <w:rPr>
          <w:rFonts w:cstheme="minorBidi"/>
        </w:rPr>
      </w:pPr>
    </w:p>
    <w:tbl>
      <w:tblPr>
        <w:tblW w:w="925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2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869"/>
      </w:tblGrid>
      <w:tr w:rsidR="00E12DD6" w:rsidRPr="00055FF8" w14:paraId="15DFF95D" w14:textId="77777777" w:rsidTr="00CE02D9">
        <w:trPr>
          <w:trHeight w:val="20"/>
          <w:tblHeader/>
        </w:trPr>
        <w:tc>
          <w:tcPr>
            <w:tcW w:w="3042" w:type="dxa"/>
          </w:tcPr>
          <w:p w14:paraId="4371E595" w14:textId="77777777" w:rsidR="00E12DD6" w:rsidRPr="00055FF8" w:rsidRDefault="00E12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</w:p>
        </w:tc>
        <w:tc>
          <w:tcPr>
            <w:tcW w:w="6212" w:type="dxa"/>
            <w:gridSpan w:val="11"/>
          </w:tcPr>
          <w:p w14:paraId="038163D8" w14:textId="4F9CE636" w:rsidR="00E12DD6" w:rsidRPr="00C66A79" w:rsidRDefault="00E12DD6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D73C3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</w:t>
            </w:r>
            <w:r w:rsidR="00C66A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/ </w:t>
            </w:r>
            <w:r w:rsidR="00C66A79" w:rsidRPr="00055FF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</w:t>
            </w:r>
            <w:r w:rsidR="00C66A79" w:rsidRPr="00055FF8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บการเงินเฉพาะกิจการ</w:t>
            </w:r>
          </w:p>
        </w:tc>
      </w:tr>
      <w:tr w:rsidR="00E12DD6" w:rsidRPr="00055FF8" w14:paraId="57BB9881" w14:textId="77777777" w:rsidTr="00CE02D9">
        <w:trPr>
          <w:trHeight w:val="20"/>
          <w:tblHeader/>
        </w:trPr>
        <w:tc>
          <w:tcPr>
            <w:tcW w:w="3042" w:type="dxa"/>
            <w:vMerge w:val="restart"/>
            <w:vAlign w:val="bottom"/>
          </w:tcPr>
          <w:p w14:paraId="163099C2" w14:textId="77777777" w:rsidR="007C2EE6" w:rsidRDefault="00D73C34" w:rsidP="00D7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AF101E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ภ</w:t>
            </w:r>
            <w:r w:rsidR="00E12DD6" w:rsidRPr="00AF101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าษีเงินได้</w:t>
            </w:r>
            <w:r w:rsidRPr="00AF101E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รับรู้ในกำไร</w:t>
            </w:r>
            <w:r w:rsidR="007C2EE6" w:rsidRPr="00AF101E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ขาดทุน</w:t>
            </w:r>
            <w:r w:rsidR="007C2EE6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  </w:t>
            </w:r>
          </w:p>
          <w:p w14:paraId="4C6E187C" w14:textId="31B2148C" w:rsidR="00E12DD6" w:rsidRPr="00AF101E" w:rsidRDefault="007C2EE6" w:rsidP="00D7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  </w:t>
            </w:r>
            <w:r w:rsidRPr="00AF101E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3057" w:type="dxa"/>
            <w:gridSpan w:val="5"/>
          </w:tcPr>
          <w:p w14:paraId="36AE33A0" w14:textId="791113AD" w:rsidR="00E12DD6" w:rsidRPr="00055FF8" w:rsidRDefault="00E433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53FF4E27" w14:textId="77777777" w:rsidR="00E12DD6" w:rsidRPr="00055FF8" w:rsidRDefault="00E12DD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5" w:type="dxa"/>
            <w:gridSpan w:val="5"/>
          </w:tcPr>
          <w:p w14:paraId="0465FD85" w14:textId="0FF1887D" w:rsidR="00E12DD6" w:rsidRPr="00055FF8" w:rsidRDefault="00E43333" w:rsidP="001B2839">
            <w:pPr>
              <w:pStyle w:val="acctfourfigures"/>
              <w:spacing w:line="240" w:lineRule="auto"/>
              <w:ind w:right="3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E12DD6" w:rsidRPr="00055FF8" w14:paraId="4A047F4E" w14:textId="77777777" w:rsidTr="00CE02D9">
        <w:trPr>
          <w:trHeight w:val="20"/>
          <w:tblHeader/>
        </w:trPr>
        <w:tc>
          <w:tcPr>
            <w:tcW w:w="3042" w:type="dxa"/>
            <w:vMerge/>
          </w:tcPr>
          <w:p w14:paraId="52D667C0" w14:textId="77777777" w:rsidR="00E12DD6" w:rsidRPr="00055FF8" w:rsidRDefault="00E12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06571741" w14:textId="5B75EF0B" w:rsidR="00E12DD6" w:rsidRPr="00055FF8" w:rsidRDefault="00E12D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5623DEAC" w14:textId="77777777" w:rsidR="00E12DD6" w:rsidRPr="00055FF8" w:rsidRDefault="00E12D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9223FF5" w14:textId="77777777" w:rsidR="00E12DD6" w:rsidRPr="00055FF8" w:rsidRDefault="00E12DD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46DE8FF4" w14:textId="2D46102B" w:rsidR="00F845D9" w:rsidRPr="00055FF8" w:rsidRDefault="009F5E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</w:t>
            </w:r>
          </w:p>
          <w:p w14:paraId="71FC5AD0" w14:textId="30C313E2" w:rsidR="00E12DD6" w:rsidRPr="00055FF8" w:rsidRDefault="00E12D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934E255" w14:textId="77777777" w:rsidR="00E12DD6" w:rsidRPr="00055FF8" w:rsidRDefault="00E12DD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7CDBD1FC" w14:textId="77777777" w:rsidR="00E12DD6" w:rsidRPr="00055FF8" w:rsidRDefault="00E12D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18139B2C" w14:textId="77777777" w:rsidR="00E12DD6" w:rsidRPr="00055FF8" w:rsidRDefault="00E12D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334ACBE" w14:textId="77777777" w:rsidR="00E12DD6" w:rsidRPr="00055FF8" w:rsidRDefault="00E12DD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56D3D2FC" w14:textId="77777777" w:rsidR="00E12DD6" w:rsidRPr="00055FF8" w:rsidRDefault="00E12D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1751DED9" w14:textId="77777777" w:rsidR="00E12DD6" w:rsidRPr="00055FF8" w:rsidRDefault="00E12D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ADEE161" w14:textId="77777777" w:rsidR="00E12DD6" w:rsidRPr="00055FF8" w:rsidRDefault="00E12DD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0AC85D01" w14:textId="77777777" w:rsidR="00F845D9" w:rsidRPr="00055FF8" w:rsidRDefault="00E12D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</w:t>
            </w:r>
          </w:p>
          <w:p w14:paraId="13792912" w14:textId="487D523A" w:rsidR="00E12DD6" w:rsidRPr="00055FF8" w:rsidRDefault="00E12D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A29616C" w14:textId="77777777" w:rsidR="00E12DD6" w:rsidRPr="00055FF8" w:rsidRDefault="00E12DD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108B2376" w14:textId="77777777" w:rsidR="00E12DD6" w:rsidRPr="00055FF8" w:rsidRDefault="00E12D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44DC1453" w14:textId="77777777" w:rsidR="00E12DD6" w:rsidRPr="00055FF8" w:rsidRDefault="00E12D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E12DD6" w:rsidRPr="00055FF8" w14:paraId="411F09D2" w14:textId="77777777" w:rsidTr="00CE02D9">
        <w:trPr>
          <w:trHeight w:val="20"/>
          <w:tblHeader/>
        </w:trPr>
        <w:tc>
          <w:tcPr>
            <w:tcW w:w="3042" w:type="dxa"/>
          </w:tcPr>
          <w:p w14:paraId="2994B44B" w14:textId="77777777" w:rsidR="00E12DD6" w:rsidRPr="00055FF8" w:rsidRDefault="00E12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2" w:type="dxa"/>
            <w:gridSpan w:val="11"/>
          </w:tcPr>
          <w:p w14:paraId="48D57CBC" w14:textId="7A70BBA7" w:rsidR="00E12DD6" w:rsidRPr="00055FF8" w:rsidRDefault="00E12DD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6730C5" w:rsidRPr="00055FF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462BF" w:rsidRPr="00055FF8" w14:paraId="46A6F154" w14:textId="77777777" w:rsidTr="00CE02D9">
        <w:trPr>
          <w:cantSplit/>
          <w:trHeight w:val="20"/>
        </w:trPr>
        <w:tc>
          <w:tcPr>
            <w:tcW w:w="3042" w:type="dxa"/>
          </w:tcPr>
          <w:p w14:paraId="30E89CCE" w14:textId="3AFABFD8" w:rsidR="008462BF" w:rsidRPr="00055FF8" w:rsidRDefault="00742A24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8462BF"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66D45DA1" w14:textId="1EC24363" w:rsidR="008462BF" w:rsidRPr="00055FF8" w:rsidRDefault="00276512" w:rsidP="00865F2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5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F5E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1,108)</w:t>
            </w:r>
          </w:p>
        </w:tc>
        <w:tc>
          <w:tcPr>
            <w:tcW w:w="180" w:type="dxa"/>
            <w:vAlign w:val="bottom"/>
          </w:tcPr>
          <w:p w14:paraId="7C18DEAC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61236FFB" w14:textId="025593D5" w:rsidR="008462BF" w:rsidRPr="00055FF8" w:rsidRDefault="002F0BF6" w:rsidP="008462B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222</w:t>
            </w:r>
          </w:p>
        </w:tc>
        <w:tc>
          <w:tcPr>
            <w:tcW w:w="180" w:type="dxa"/>
          </w:tcPr>
          <w:p w14:paraId="278BE7FF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3D4FE61F" w14:textId="71118FD9" w:rsidR="008462BF" w:rsidRPr="00055FF8" w:rsidRDefault="00F70487" w:rsidP="00865F2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(886)</w:t>
            </w:r>
          </w:p>
        </w:tc>
        <w:tc>
          <w:tcPr>
            <w:tcW w:w="180" w:type="dxa"/>
          </w:tcPr>
          <w:p w14:paraId="3D3C0DDA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43EC2ED3" w14:textId="45278923" w:rsidR="008462BF" w:rsidRPr="00055FF8" w:rsidRDefault="008462BF" w:rsidP="008462B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6CD2B32" w14:textId="77777777" w:rsidR="008462BF" w:rsidRPr="00055FF8" w:rsidRDefault="008462BF" w:rsidP="008462BF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17FEEF23" w14:textId="53466453" w:rsidR="008462BF" w:rsidRPr="00055FF8" w:rsidRDefault="008462BF" w:rsidP="008462B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A28E09E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7D3DCB23" w14:textId="2E617C21" w:rsidR="008462BF" w:rsidRPr="00B81A90" w:rsidRDefault="008462BF" w:rsidP="00B81A90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B81A9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462BF" w:rsidRPr="00055FF8" w14:paraId="3CDCF722" w14:textId="77777777">
        <w:trPr>
          <w:cantSplit/>
          <w:trHeight w:val="20"/>
        </w:trPr>
        <w:tc>
          <w:tcPr>
            <w:tcW w:w="3042" w:type="dxa"/>
          </w:tcPr>
          <w:p w14:paraId="0D8507D9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8ACBA0" w14:textId="46F55459" w:rsidR="008462BF" w:rsidRPr="00055FF8" w:rsidRDefault="009F5E3D" w:rsidP="00865F2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5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(1,108)</w:t>
            </w:r>
          </w:p>
        </w:tc>
        <w:tc>
          <w:tcPr>
            <w:tcW w:w="180" w:type="dxa"/>
            <w:vAlign w:val="bottom"/>
          </w:tcPr>
          <w:p w14:paraId="3EB29104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7222C3" w14:textId="054CFFD0" w:rsidR="008462BF" w:rsidRPr="00055FF8" w:rsidRDefault="002F0BF6" w:rsidP="008462B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222</w:t>
            </w:r>
          </w:p>
        </w:tc>
        <w:tc>
          <w:tcPr>
            <w:tcW w:w="180" w:type="dxa"/>
          </w:tcPr>
          <w:p w14:paraId="2CAC8AA7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4FED26" w14:textId="789DC6AB" w:rsidR="008462BF" w:rsidRPr="00055FF8" w:rsidRDefault="00F70487" w:rsidP="00865F2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(886)</w:t>
            </w:r>
          </w:p>
        </w:tc>
        <w:tc>
          <w:tcPr>
            <w:tcW w:w="180" w:type="dxa"/>
            <w:vAlign w:val="bottom"/>
          </w:tcPr>
          <w:p w14:paraId="7F49CBC1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1A9C2E" w14:textId="7C712AF6" w:rsidR="008462BF" w:rsidRPr="00055FF8" w:rsidRDefault="008462BF" w:rsidP="008462B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0E66E4D" w14:textId="77777777" w:rsidR="008462BF" w:rsidRPr="00055FF8" w:rsidRDefault="008462BF" w:rsidP="008462BF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222E6D" w14:textId="76801D19" w:rsidR="008462BF" w:rsidRPr="00055FF8" w:rsidRDefault="008462BF" w:rsidP="008462B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15BFD1E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0A2291" w14:textId="2E8715DA" w:rsidR="008462BF" w:rsidRPr="00B81A90" w:rsidRDefault="008462BF" w:rsidP="00B81A90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81A9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A49BAA1" w14:textId="77777777" w:rsidR="00672593" w:rsidRPr="00055FF8" w:rsidRDefault="00672593" w:rsidP="009D6F95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630"/>
        </w:tabs>
        <w:jc w:val="thaiDistribute"/>
        <w:rPr>
          <w:rFonts w:asciiTheme="majorBidi" w:hAnsiTheme="majorBidi" w:cstheme="minorBidi"/>
          <w:b/>
          <w:bCs/>
          <w:sz w:val="30"/>
          <w:szCs w:val="30"/>
        </w:rPr>
      </w:pPr>
    </w:p>
    <w:p w14:paraId="2F063DAD" w14:textId="77777777" w:rsidR="00F70487" w:rsidRDefault="00F70487" w:rsidP="009D6F95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630"/>
        </w:tabs>
        <w:jc w:val="thaiDistribute"/>
        <w:rPr>
          <w:rFonts w:asciiTheme="majorBidi" w:hAnsiTheme="majorBidi" w:cstheme="minorBidi"/>
          <w:b/>
          <w:bCs/>
          <w:sz w:val="30"/>
          <w:szCs w:val="30"/>
        </w:rPr>
      </w:pPr>
    </w:p>
    <w:p w14:paraId="3F3D5666" w14:textId="77777777" w:rsidR="00F70487" w:rsidRDefault="00F70487" w:rsidP="009D6F95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630"/>
        </w:tabs>
        <w:jc w:val="thaiDistribute"/>
        <w:rPr>
          <w:rFonts w:asciiTheme="majorBidi" w:hAnsiTheme="majorBidi" w:cstheme="minorBidi"/>
          <w:b/>
          <w:bCs/>
          <w:sz w:val="30"/>
          <w:szCs w:val="30"/>
        </w:rPr>
      </w:pPr>
    </w:p>
    <w:p w14:paraId="3D16CBF9" w14:textId="77777777" w:rsidR="00F70487" w:rsidRPr="00055FF8" w:rsidRDefault="00F70487" w:rsidP="009D6F95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630"/>
        </w:tabs>
        <w:jc w:val="thaiDistribute"/>
        <w:rPr>
          <w:rFonts w:asciiTheme="majorBidi" w:hAnsiTheme="majorBidi" w:cstheme="minorBidi"/>
          <w:b/>
          <w:bCs/>
          <w:sz w:val="30"/>
          <w:szCs w:val="30"/>
        </w:rPr>
      </w:pPr>
    </w:p>
    <w:p w14:paraId="39BB6C37" w14:textId="7989A32D" w:rsidR="00EC0430" w:rsidRPr="00055FF8" w:rsidRDefault="00EC0430" w:rsidP="009D6F95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630"/>
        </w:tabs>
        <w:jc w:val="thaiDistribute"/>
        <w:rPr>
          <w:rFonts w:asciiTheme="majorBidi" w:hAnsiTheme="majorBidi" w:cstheme="minorBidi"/>
          <w:b/>
          <w:bCs/>
          <w:sz w:val="30"/>
          <w:szCs w:val="30"/>
        </w:rPr>
      </w:pPr>
    </w:p>
    <w:tbl>
      <w:tblPr>
        <w:tblpPr w:leftFromText="180" w:rightFromText="180" w:vertAnchor="text" w:tblpX="426" w:tblpY="1"/>
        <w:tblOverlap w:val="never"/>
        <w:tblW w:w="927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70"/>
        <w:gridCol w:w="990"/>
        <w:gridCol w:w="270"/>
        <w:gridCol w:w="1054"/>
        <w:gridCol w:w="236"/>
        <w:gridCol w:w="1050"/>
      </w:tblGrid>
      <w:tr w:rsidR="00C70173" w:rsidRPr="00055FF8" w14:paraId="76EEEF93" w14:textId="77777777" w:rsidTr="00221143">
        <w:trPr>
          <w:trHeight w:val="385"/>
          <w:tblHeader/>
        </w:trPr>
        <w:tc>
          <w:tcPr>
            <w:tcW w:w="4320" w:type="dxa"/>
          </w:tcPr>
          <w:p w14:paraId="2EB00845" w14:textId="77777777" w:rsidR="00C70173" w:rsidRPr="00055FF8" w:rsidRDefault="00C70173" w:rsidP="00304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950" w:type="dxa"/>
            <w:gridSpan w:val="7"/>
          </w:tcPr>
          <w:p w14:paraId="323A056D" w14:textId="276C27CE" w:rsidR="00C70173" w:rsidRPr="00055FF8" w:rsidRDefault="00EB1B5E" w:rsidP="00304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70173" w:rsidRPr="00055FF8" w14:paraId="1A7D1EF3" w14:textId="77777777" w:rsidTr="002E7326">
        <w:trPr>
          <w:trHeight w:val="210"/>
          <w:tblHeader/>
        </w:trPr>
        <w:tc>
          <w:tcPr>
            <w:tcW w:w="4320" w:type="dxa"/>
          </w:tcPr>
          <w:p w14:paraId="4769D775" w14:textId="77777777" w:rsidR="00C70173" w:rsidRPr="00055FF8" w:rsidRDefault="00C70173" w:rsidP="00304E9B">
            <w:pPr>
              <w:spacing w:line="240" w:lineRule="auto"/>
              <w:ind w:left="-107" w:hanging="15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427B837D" w14:textId="435CC128" w:rsidR="00C70173" w:rsidRPr="00055FF8" w:rsidRDefault="00E43333" w:rsidP="00304E9B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770200A" w14:textId="77777777" w:rsidR="00C70173" w:rsidRPr="00055FF8" w:rsidRDefault="00C70173" w:rsidP="00304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4389DA01" w14:textId="335D971B" w:rsidR="00C70173" w:rsidRPr="00055FF8" w:rsidRDefault="00E43333" w:rsidP="00304E9B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2567</w:t>
            </w:r>
          </w:p>
        </w:tc>
      </w:tr>
      <w:tr w:rsidR="00C70173" w:rsidRPr="00055FF8" w14:paraId="08D5C226" w14:textId="77777777" w:rsidTr="002E7326">
        <w:trPr>
          <w:trHeight w:val="714"/>
          <w:tblHeader/>
        </w:trPr>
        <w:tc>
          <w:tcPr>
            <w:tcW w:w="4320" w:type="dxa"/>
          </w:tcPr>
          <w:p w14:paraId="4D1907CC" w14:textId="77777777" w:rsidR="00C70173" w:rsidRPr="00055FF8" w:rsidRDefault="00C70173" w:rsidP="00304E9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4D0DCD" w14:textId="77777777" w:rsidR="00C70173" w:rsidRPr="00055FF8" w:rsidRDefault="00C70173" w:rsidP="00304E9B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B175282" w14:textId="77777777" w:rsidR="00C70173" w:rsidRPr="00055FF8" w:rsidRDefault="00C70173" w:rsidP="00304E9B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38C50152" w14:textId="77777777" w:rsidR="00C70173" w:rsidRPr="00055FF8" w:rsidRDefault="00C70173" w:rsidP="00304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78D07430" w14:textId="77777777" w:rsidR="00C70173" w:rsidRPr="00055FF8" w:rsidRDefault="00C70173" w:rsidP="00304E9B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  <w:p w14:paraId="700647A0" w14:textId="77777777" w:rsidR="00C70173" w:rsidRPr="00055FF8" w:rsidRDefault="00C70173" w:rsidP="00304E9B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55FF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55FF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  <w:tc>
          <w:tcPr>
            <w:tcW w:w="270" w:type="dxa"/>
          </w:tcPr>
          <w:p w14:paraId="3BF6BE6F" w14:textId="77777777" w:rsidR="00C70173" w:rsidRPr="00055FF8" w:rsidRDefault="00C70173" w:rsidP="00304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4" w:type="dxa"/>
          </w:tcPr>
          <w:p w14:paraId="03F4852A" w14:textId="77777777" w:rsidR="00C70173" w:rsidRPr="00055FF8" w:rsidRDefault="00C70173" w:rsidP="00304E9B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6A551C1" w14:textId="77777777" w:rsidR="00C70173" w:rsidRPr="00055FF8" w:rsidRDefault="00C70173" w:rsidP="00304E9B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1F3E4D7B" w14:textId="77777777" w:rsidR="00C70173" w:rsidRPr="00055FF8" w:rsidRDefault="00C70173" w:rsidP="00304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0" w:type="dxa"/>
            <w:tcBorders>
              <w:bottom w:val="nil"/>
            </w:tcBorders>
          </w:tcPr>
          <w:p w14:paraId="342F1E88" w14:textId="77777777" w:rsidR="00C70173" w:rsidRPr="00055FF8" w:rsidRDefault="00C70173" w:rsidP="00304E9B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EB31FC0" w14:textId="77777777" w:rsidR="00C70173" w:rsidRPr="00055FF8" w:rsidRDefault="00C70173" w:rsidP="00304E9B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55FF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55FF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462BF" w:rsidRPr="00C3723E" w14:paraId="29CE8F0E" w14:textId="77777777" w:rsidTr="00397DCD">
        <w:trPr>
          <w:trHeight w:val="74"/>
        </w:trPr>
        <w:tc>
          <w:tcPr>
            <w:tcW w:w="4320" w:type="dxa"/>
          </w:tcPr>
          <w:p w14:paraId="0B85E487" w14:textId="4B08B69F" w:rsidR="008462BF" w:rsidRPr="00C3723E" w:rsidRDefault="008462BF" w:rsidP="00C3723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723E">
              <w:rPr>
                <w:rFonts w:ascii="Angsana New" w:hAnsi="Angsana New" w:cs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80" w:type="dxa"/>
          </w:tcPr>
          <w:p w14:paraId="2A9CD5C7" w14:textId="77777777" w:rsidR="008462BF" w:rsidRPr="00C3723E" w:rsidRDefault="008462BF" w:rsidP="00C3723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DC1F8C0" w14:textId="77777777" w:rsidR="008462BF" w:rsidRPr="00C3723E" w:rsidRDefault="008462BF" w:rsidP="00C3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570C632" w14:textId="6E867CF7" w:rsidR="008462BF" w:rsidRPr="00C3723E" w:rsidRDefault="00756935" w:rsidP="00C3723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3723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320F8" w:rsidRPr="00C3723E">
              <w:rPr>
                <w:rFonts w:ascii="Angsana New" w:hAnsi="Angsana New" w:cs="Angsana New"/>
                <w:sz w:val="30"/>
                <w:szCs w:val="30"/>
              </w:rPr>
              <w:t>6,029</w:t>
            </w:r>
          </w:p>
        </w:tc>
        <w:tc>
          <w:tcPr>
            <w:tcW w:w="270" w:type="dxa"/>
          </w:tcPr>
          <w:p w14:paraId="02707450" w14:textId="77777777" w:rsidR="008462BF" w:rsidRPr="00C3723E" w:rsidRDefault="008462BF" w:rsidP="00C3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4" w:type="dxa"/>
          </w:tcPr>
          <w:p w14:paraId="2F2AD630" w14:textId="77777777" w:rsidR="008462BF" w:rsidRPr="00C3723E" w:rsidRDefault="008462BF" w:rsidP="00C3723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967C0F7" w14:textId="77777777" w:rsidR="008462BF" w:rsidRPr="00C3723E" w:rsidRDefault="008462BF" w:rsidP="00C3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</w:tcPr>
          <w:p w14:paraId="3C627FD3" w14:textId="1358D221" w:rsidR="008462BF" w:rsidRPr="00C3723E" w:rsidRDefault="008462BF" w:rsidP="00C3723E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58" w:right="-164"/>
              <w:rPr>
                <w:rFonts w:ascii="Angsana New" w:hAnsi="Angsana New" w:cs="Angsana New"/>
                <w:sz w:val="30"/>
                <w:szCs w:val="30"/>
              </w:rPr>
            </w:pPr>
            <w:r w:rsidRPr="00C3723E">
              <w:rPr>
                <w:rFonts w:ascii="Angsana New" w:hAnsi="Angsana New" w:cs="Angsana New"/>
                <w:sz w:val="30"/>
                <w:szCs w:val="30"/>
              </w:rPr>
              <w:t>94,963</w:t>
            </w:r>
          </w:p>
        </w:tc>
      </w:tr>
      <w:tr w:rsidR="008462BF" w:rsidRPr="00C3723E" w14:paraId="4399BCF4" w14:textId="77777777" w:rsidTr="002F3C47">
        <w:trPr>
          <w:trHeight w:val="62"/>
        </w:trPr>
        <w:tc>
          <w:tcPr>
            <w:tcW w:w="4320" w:type="dxa"/>
            <w:tcBorders>
              <w:bottom w:val="nil"/>
            </w:tcBorders>
          </w:tcPr>
          <w:p w14:paraId="7452D7E9" w14:textId="77777777" w:rsidR="008462BF" w:rsidRPr="00C3723E" w:rsidRDefault="008462BF" w:rsidP="00C3723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3723E">
              <w:rPr>
                <w:rFonts w:ascii="Angsana New" w:hAnsi="Angsana New" w:cs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tcBorders>
              <w:bottom w:val="nil"/>
            </w:tcBorders>
          </w:tcPr>
          <w:p w14:paraId="2931FEF5" w14:textId="307F39F7" w:rsidR="008462BF" w:rsidRPr="00C3723E" w:rsidRDefault="00756935" w:rsidP="00C3723E">
            <w:pPr>
              <w:pStyle w:val="acctfourfigures"/>
              <w:tabs>
                <w:tab w:val="clear" w:pos="765"/>
                <w:tab w:val="left" w:pos="653"/>
              </w:tabs>
              <w:spacing w:line="240" w:lineRule="auto"/>
              <w:ind w:left="-79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3723E">
              <w:rPr>
                <w:rFonts w:ascii="Angsana New" w:hAnsi="Angsana New" w:cs="Angsana New"/>
                <w:sz w:val="30"/>
                <w:szCs w:val="30"/>
              </w:rPr>
              <w:t>20.0</w:t>
            </w:r>
          </w:p>
        </w:tc>
        <w:tc>
          <w:tcPr>
            <w:tcW w:w="270" w:type="dxa"/>
            <w:tcBorders>
              <w:bottom w:val="nil"/>
            </w:tcBorders>
          </w:tcPr>
          <w:p w14:paraId="7E0EB379" w14:textId="77777777" w:rsidR="008462BF" w:rsidRPr="00C3723E" w:rsidRDefault="008462BF" w:rsidP="00C3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15082B2F" w14:textId="0B5B3539" w:rsidR="008462BF" w:rsidRPr="00C3723E" w:rsidRDefault="00B534ED" w:rsidP="00C3723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3723E">
              <w:rPr>
                <w:rFonts w:ascii="Angsana New" w:hAnsi="Angsana New" w:cs="Angsana New"/>
                <w:sz w:val="30"/>
                <w:szCs w:val="30"/>
                <w:lang w:val="en-US"/>
              </w:rPr>
              <w:t>3,209</w:t>
            </w:r>
          </w:p>
        </w:tc>
        <w:tc>
          <w:tcPr>
            <w:tcW w:w="270" w:type="dxa"/>
            <w:tcBorders>
              <w:bottom w:val="nil"/>
            </w:tcBorders>
          </w:tcPr>
          <w:p w14:paraId="756D7839" w14:textId="77777777" w:rsidR="008462BF" w:rsidRPr="00C3723E" w:rsidRDefault="008462BF" w:rsidP="00C3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4" w:type="dxa"/>
            <w:tcBorders>
              <w:bottom w:val="nil"/>
            </w:tcBorders>
          </w:tcPr>
          <w:p w14:paraId="03AA0DDC" w14:textId="01FD2C33" w:rsidR="008462BF" w:rsidRPr="00C3723E" w:rsidRDefault="008462BF" w:rsidP="00C3723E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3723E">
              <w:rPr>
                <w:rFonts w:ascii="Angsana New" w:hAnsi="Angsana New" w:cs="Angsana New"/>
                <w:sz w:val="30"/>
                <w:szCs w:val="30"/>
              </w:rPr>
              <w:t>20.0</w:t>
            </w:r>
          </w:p>
        </w:tc>
        <w:tc>
          <w:tcPr>
            <w:tcW w:w="236" w:type="dxa"/>
            <w:tcBorders>
              <w:bottom w:val="nil"/>
            </w:tcBorders>
          </w:tcPr>
          <w:p w14:paraId="2DE25ACF" w14:textId="77777777" w:rsidR="008462BF" w:rsidRPr="00C3723E" w:rsidRDefault="008462BF" w:rsidP="00C3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double" w:sz="4" w:space="0" w:color="auto"/>
              <w:bottom w:val="nil"/>
            </w:tcBorders>
          </w:tcPr>
          <w:p w14:paraId="5FC27F47" w14:textId="417A166C" w:rsidR="008462BF" w:rsidRPr="00C3723E" w:rsidRDefault="008462BF" w:rsidP="00C3723E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58" w:right="-164"/>
              <w:rPr>
                <w:rFonts w:ascii="Angsana New" w:hAnsi="Angsana New" w:cs="Angsana New"/>
                <w:sz w:val="30"/>
                <w:szCs w:val="30"/>
              </w:rPr>
            </w:pPr>
            <w:r w:rsidRPr="00C3723E">
              <w:rPr>
                <w:rFonts w:ascii="Angsana New" w:hAnsi="Angsana New" w:cs="Angsana New"/>
                <w:sz w:val="30"/>
                <w:szCs w:val="30"/>
              </w:rPr>
              <w:t>18,993</w:t>
            </w:r>
          </w:p>
        </w:tc>
      </w:tr>
      <w:tr w:rsidR="008462BF" w:rsidRPr="00C3723E" w14:paraId="0906A813" w14:textId="77777777" w:rsidTr="002F3C47">
        <w:trPr>
          <w:trHeight w:val="376"/>
        </w:trPr>
        <w:tc>
          <w:tcPr>
            <w:tcW w:w="4320" w:type="dxa"/>
            <w:tcBorders>
              <w:bottom w:val="nil"/>
            </w:tcBorders>
          </w:tcPr>
          <w:p w14:paraId="634E3057" w14:textId="6379F34B" w:rsidR="008462BF" w:rsidRPr="00C3723E" w:rsidRDefault="008462BF" w:rsidP="00C3723E">
            <w:pPr>
              <w:spacing w:line="240" w:lineRule="auto"/>
              <w:ind w:left="160" w:hanging="1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723E"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ผลกระทบทางภาษีของรายได้และค่าใช้จ่าย</w:t>
            </w:r>
            <w:r w:rsidRPr="00C3723E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C3723E">
              <w:rPr>
                <w:rFonts w:ascii="Angsana New" w:hAnsi="Angsana New" w:cs="Angsana New" w:hint="cs"/>
                <w:sz w:val="30"/>
                <w:szCs w:val="30"/>
                <w:cs/>
              </w:rPr>
              <w:t>ที่ไม่ถือเป็นรายได้หรือค่าใช้จ่ายทางภาษี</w:t>
            </w:r>
          </w:p>
        </w:tc>
        <w:tc>
          <w:tcPr>
            <w:tcW w:w="1080" w:type="dxa"/>
            <w:tcBorders>
              <w:bottom w:val="nil"/>
            </w:tcBorders>
          </w:tcPr>
          <w:p w14:paraId="49A15FCF" w14:textId="77777777" w:rsidR="008462BF" w:rsidRPr="00C3723E" w:rsidRDefault="008462BF" w:rsidP="00C3723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EE558BF" w14:textId="77777777" w:rsidR="008462BF" w:rsidRPr="00C3723E" w:rsidRDefault="008462BF" w:rsidP="00C3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0CCE94A" w14:textId="77777777" w:rsidR="008462BF" w:rsidRPr="00C3723E" w:rsidRDefault="008462BF" w:rsidP="00C3723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F8A7B57" w14:textId="3C249DB2" w:rsidR="00110FF5" w:rsidRPr="00C3723E" w:rsidRDefault="001E7E0B" w:rsidP="00C3723E">
            <w:pPr>
              <w:pStyle w:val="acctfourfigures"/>
              <w:tabs>
                <w:tab w:val="clear" w:pos="765"/>
                <w:tab w:val="decimal" w:pos="96"/>
              </w:tabs>
              <w:spacing w:line="240" w:lineRule="atLeast"/>
              <w:ind w:right="-79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3723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E35E4" w:rsidRPr="00C3723E">
              <w:rPr>
                <w:rFonts w:ascii="Angsana New" w:hAnsi="Angsana New" w:cs="Angsana New"/>
                <w:sz w:val="30"/>
                <w:szCs w:val="30"/>
              </w:rPr>
              <w:t>5,786</w:t>
            </w:r>
            <w:r w:rsidRPr="00C3723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AA9E49" w14:textId="77777777" w:rsidR="008462BF" w:rsidRPr="00C3723E" w:rsidRDefault="008462BF" w:rsidP="00C3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14:paraId="42871CA7" w14:textId="77777777" w:rsidR="008462BF" w:rsidRPr="00C3723E" w:rsidRDefault="008462BF" w:rsidP="00C3723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4630D1B" w14:textId="77777777" w:rsidR="008462BF" w:rsidRPr="00C3723E" w:rsidRDefault="008462BF" w:rsidP="00C3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nil"/>
              <w:bottom w:val="nil"/>
            </w:tcBorders>
          </w:tcPr>
          <w:p w14:paraId="362E368E" w14:textId="77777777" w:rsidR="008462BF" w:rsidRPr="00C3723E" w:rsidRDefault="008462BF" w:rsidP="00C3723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6FAA7DC" w14:textId="25EFA7AD" w:rsidR="008462BF" w:rsidRPr="00C3723E" w:rsidRDefault="008462BF" w:rsidP="00C3723E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58" w:right="-164"/>
              <w:rPr>
                <w:rFonts w:ascii="Angsana New" w:hAnsi="Angsana New" w:cs="Angsana New"/>
                <w:sz w:val="30"/>
                <w:szCs w:val="30"/>
              </w:rPr>
            </w:pPr>
            <w:r w:rsidRPr="00C372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4,616</w:t>
            </w:r>
          </w:p>
        </w:tc>
      </w:tr>
      <w:tr w:rsidR="008462BF" w:rsidRPr="00C3723E" w14:paraId="728FB690" w14:textId="77777777">
        <w:trPr>
          <w:trHeight w:val="376"/>
        </w:trPr>
        <w:tc>
          <w:tcPr>
            <w:tcW w:w="4320" w:type="dxa"/>
            <w:tcBorders>
              <w:bottom w:val="nil"/>
            </w:tcBorders>
          </w:tcPr>
          <w:p w14:paraId="02B023CF" w14:textId="30D7D662" w:rsidR="008462BF" w:rsidRPr="00C3723E" w:rsidRDefault="008462BF" w:rsidP="00C3723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723E">
              <w:rPr>
                <w:rFonts w:asciiTheme="majorBidi" w:hAnsiTheme="majorBidi" w:cs="Angsana New" w:hint="cs"/>
                <w:sz w:val="30"/>
                <w:szCs w:val="30"/>
                <w:cs/>
              </w:rPr>
              <w:t>ภาษีงวดก่อน ๆ</w:t>
            </w:r>
            <w:r w:rsidRPr="00C3723E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C3723E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ที่บันทึกต่ำไป</w:t>
            </w:r>
          </w:p>
        </w:tc>
        <w:tc>
          <w:tcPr>
            <w:tcW w:w="1080" w:type="dxa"/>
            <w:tcBorders>
              <w:bottom w:val="nil"/>
            </w:tcBorders>
          </w:tcPr>
          <w:p w14:paraId="3A5A7F1D" w14:textId="27E91937" w:rsidR="008462BF" w:rsidRPr="00D231C7" w:rsidRDefault="008462BF" w:rsidP="00C3723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CCB4DE1" w14:textId="77777777" w:rsidR="008462BF" w:rsidRPr="00C3723E" w:rsidRDefault="008462BF" w:rsidP="00C3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E777479" w14:textId="2CB88C45" w:rsidR="008462BF" w:rsidRPr="00C3723E" w:rsidRDefault="005917FB" w:rsidP="00C3723E">
            <w:pPr>
              <w:pStyle w:val="acctfourfigures"/>
              <w:tabs>
                <w:tab w:val="clear" w:pos="765"/>
              </w:tabs>
              <w:spacing w:line="240" w:lineRule="auto"/>
              <w:ind w:left="-563" w:right="-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3723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7BC2797" w14:textId="77777777" w:rsidR="008462BF" w:rsidRPr="00C3723E" w:rsidRDefault="008462BF" w:rsidP="00C3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14:paraId="78479954" w14:textId="79276740" w:rsidR="008462BF" w:rsidRPr="00C3723E" w:rsidRDefault="008462BF" w:rsidP="00C3723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DD224AC" w14:textId="77777777" w:rsidR="008462BF" w:rsidRPr="00C3723E" w:rsidRDefault="008462BF" w:rsidP="00C3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nil"/>
              <w:bottom w:val="nil"/>
            </w:tcBorders>
          </w:tcPr>
          <w:p w14:paraId="31D5CFC0" w14:textId="0587331F" w:rsidR="008462BF" w:rsidRPr="00C3723E" w:rsidRDefault="008462BF" w:rsidP="00C3723E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58" w:right="-164"/>
              <w:rPr>
                <w:rFonts w:ascii="Angsana New" w:hAnsi="Angsana New" w:cs="Angsana New"/>
                <w:sz w:val="30"/>
                <w:szCs w:val="30"/>
              </w:rPr>
            </w:pPr>
            <w:r w:rsidRPr="00C3723E">
              <w:rPr>
                <w:rFonts w:ascii="Angsana New" w:hAnsi="Angsana New" w:cs="Angsana New"/>
                <w:sz w:val="30"/>
                <w:szCs w:val="30"/>
              </w:rPr>
              <w:t>153</w:t>
            </w:r>
          </w:p>
        </w:tc>
      </w:tr>
      <w:tr w:rsidR="008462BF" w:rsidRPr="00C3723E" w14:paraId="3E65CC05" w14:textId="77777777" w:rsidTr="00816295">
        <w:trPr>
          <w:trHeight w:val="376"/>
        </w:trPr>
        <w:tc>
          <w:tcPr>
            <w:tcW w:w="4320" w:type="dxa"/>
            <w:tcBorders>
              <w:bottom w:val="nil"/>
            </w:tcBorders>
          </w:tcPr>
          <w:p w14:paraId="622D0B48" w14:textId="77777777" w:rsidR="008462BF" w:rsidRPr="00C3723E" w:rsidRDefault="008462BF" w:rsidP="00C3723E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372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16B1AE" w14:textId="7B18C596" w:rsidR="008462BF" w:rsidRPr="00C83483" w:rsidRDefault="00CE52C2" w:rsidP="00C3723E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7637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C83483" w:rsidRPr="00A7637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6.1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AB48F7" w14:textId="77777777" w:rsidR="008462BF" w:rsidRPr="00C3723E" w:rsidRDefault="008462BF" w:rsidP="00C3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01ADCD0" w14:textId="49BAB116" w:rsidR="008462BF" w:rsidRPr="00C3723E" w:rsidRDefault="00CE52C2" w:rsidP="00C3723E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5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72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2,577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95CA12" w14:textId="77777777" w:rsidR="008462BF" w:rsidRPr="00C3723E" w:rsidRDefault="008462BF" w:rsidP="00C3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</w:tcPr>
          <w:p w14:paraId="0A75C8FD" w14:textId="3609C1B7" w:rsidR="008462BF" w:rsidRPr="00C3723E" w:rsidRDefault="008462BF" w:rsidP="00C3723E">
            <w:pPr>
              <w:pStyle w:val="acctfourfigures"/>
              <w:tabs>
                <w:tab w:val="clear" w:pos="765"/>
                <w:tab w:val="left" w:pos="598"/>
              </w:tabs>
              <w:spacing w:line="240" w:lineRule="auto"/>
              <w:ind w:left="-79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72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25.0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3AC3AD2" w14:textId="77777777" w:rsidR="008462BF" w:rsidRPr="00C3723E" w:rsidRDefault="008462BF" w:rsidP="00C3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14:paraId="61596ADF" w14:textId="12B458EE" w:rsidR="008462BF" w:rsidRPr="00C3723E" w:rsidRDefault="008462BF" w:rsidP="00C3723E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5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72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23,762</w:t>
            </w:r>
          </w:p>
        </w:tc>
      </w:tr>
    </w:tbl>
    <w:p w14:paraId="43BA4E90" w14:textId="64120E4C" w:rsidR="00816295" w:rsidRPr="00C3723E" w:rsidRDefault="00816295" w:rsidP="00C3723E"/>
    <w:tbl>
      <w:tblPr>
        <w:tblpPr w:leftFromText="180" w:rightFromText="180" w:vertAnchor="text" w:tblpX="426" w:tblpY="1"/>
        <w:tblOverlap w:val="never"/>
        <w:tblW w:w="927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70"/>
        <w:gridCol w:w="990"/>
        <w:gridCol w:w="284"/>
        <w:gridCol w:w="1066"/>
        <w:gridCol w:w="283"/>
        <w:gridCol w:w="977"/>
      </w:tblGrid>
      <w:tr w:rsidR="004711F0" w:rsidRPr="00C3723E" w14:paraId="70814541" w14:textId="77777777" w:rsidTr="00193158">
        <w:trPr>
          <w:trHeight w:val="385"/>
          <w:tblHeader/>
        </w:trPr>
        <w:tc>
          <w:tcPr>
            <w:tcW w:w="4320" w:type="dxa"/>
          </w:tcPr>
          <w:p w14:paraId="4E51714A" w14:textId="77777777" w:rsidR="004711F0" w:rsidRPr="00C3723E" w:rsidRDefault="004711F0" w:rsidP="00C3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3723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950" w:type="dxa"/>
            <w:gridSpan w:val="7"/>
          </w:tcPr>
          <w:p w14:paraId="25740F72" w14:textId="25AA1F6B" w:rsidR="004711F0" w:rsidRPr="00C3723E" w:rsidRDefault="004711F0" w:rsidP="00C3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C3723E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11F0" w:rsidRPr="00C3723E" w14:paraId="632ED297" w14:textId="77777777" w:rsidTr="00193158">
        <w:trPr>
          <w:trHeight w:val="210"/>
          <w:tblHeader/>
        </w:trPr>
        <w:tc>
          <w:tcPr>
            <w:tcW w:w="4320" w:type="dxa"/>
          </w:tcPr>
          <w:p w14:paraId="2A4ABB56" w14:textId="77777777" w:rsidR="004711F0" w:rsidRPr="00C3723E" w:rsidRDefault="004711F0" w:rsidP="00C3723E">
            <w:pPr>
              <w:spacing w:line="240" w:lineRule="auto"/>
              <w:ind w:left="-107" w:hanging="15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10019B4D" w14:textId="1868854D" w:rsidR="004711F0" w:rsidRPr="00C3723E" w:rsidRDefault="00E43333" w:rsidP="00C3723E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C3723E">
              <w:rPr>
                <w:rFonts w:ascii="Angsana New" w:hAnsi="Angsana New" w:cs="Angsana New"/>
                <w:bCs/>
                <w:sz w:val="30"/>
                <w:szCs w:val="30"/>
              </w:rPr>
              <w:t>2568</w:t>
            </w:r>
          </w:p>
        </w:tc>
        <w:tc>
          <w:tcPr>
            <w:tcW w:w="284" w:type="dxa"/>
          </w:tcPr>
          <w:p w14:paraId="28AF9046" w14:textId="77777777" w:rsidR="004711F0" w:rsidRPr="00C3723E" w:rsidRDefault="004711F0" w:rsidP="00C3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26" w:type="dxa"/>
            <w:gridSpan w:val="3"/>
          </w:tcPr>
          <w:p w14:paraId="723E82DA" w14:textId="05FBABFA" w:rsidR="004711F0" w:rsidRPr="00C3723E" w:rsidRDefault="00E43333" w:rsidP="00C3723E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3723E">
              <w:rPr>
                <w:rFonts w:ascii="Angsana New" w:hAnsi="Angsana New" w:cs="Angsana New"/>
                <w:bCs/>
                <w:sz w:val="30"/>
                <w:szCs w:val="30"/>
              </w:rPr>
              <w:t>2567</w:t>
            </w:r>
          </w:p>
        </w:tc>
      </w:tr>
      <w:tr w:rsidR="004711F0" w:rsidRPr="00C3723E" w14:paraId="6099A4FD" w14:textId="77777777" w:rsidTr="00193158">
        <w:trPr>
          <w:trHeight w:val="714"/>
          <w:tblHeader/>
        </w:trPr>
        <w:tc>
          <w:tcPr>
            <w:tcW w:w="4320" w:type="dxa"/>
          </w:tcPr>
          <w:p w14:paraId="1651CC31" w14:textId="77777777" w:rsidR="004711F0" w:rsidRPr="00C3723E" w:rsidRDefault="004711F0" w:rsidP="00C3723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132567" w14:textId="77777777" w:rsidR="004711F0" w:rsidRPr="00C3723E" w:rsidRDefault="004711F0" w:rsidP="00C3723E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3723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88EC3B4" w14:textId="77777777" w:rsidR="004711F0" w:rsidRPr="00C3723E" w:rsidRDefault="004711F0" w:rsidP="00C3723E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3723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67F6775A" w14:textId="77777777" w:rsidR="004711F0" w:rsidRPr="00C3723E" w:rsidRDefault="004711F0" w:rsidP="00C3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754DA2EA" w14:textId="77777777" w:rsidR="004711F0" w:rsidRPr="00C3723E" w:rsidRDefault="004711F0" w:rsidP="00C3723E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  <w:p w14:paraId="3E6FE870" w14:textId="77777777" w:rsidR="004711F0" w:rsidRPr="00C3723E" w:rsidRDefault="004711F0" w:rsidP="00C3723E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3723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C3723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3723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  <w:tc>
          <w:tcPr>
            <w:tcW w:w="284" w:type="dxa"/>
          </w:tcPr>
          <w:p w14:paraId="6634ED39" w14:textId="77777777" w:rsidR="004711F0" w:rsidRPr="00C3723E" w:rsidRDefault="004711F0" w:rsidP="00C3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6" w:type="dxa"/>
          </w:tcPr>
          <w:p w14:paraId="177D8A10" w14:textId="77777777" w:rsidR="004711F0" w:rsidRPr="00C3723E" w:rsidRDefault="004711F0" w:rsidP="00C3723E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3723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6263FEF" w14:textId="77777777" w:rsidR="004711F0" w:rsidRPr="00C3723E" w:rsidRDefault="004711F0" w:rsidP="00C3723E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3723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83" w:type="dxa"/>
          </w:tcPr>
          <w:p w14:paraId="446F8F89" w14:textId="77777777" w:rsidR="004711F0" w:rsidRPr="00C3723E" w:rsidRDefault="004711F0" w:rsidP="00C3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7" w:type="dxa"/>
            <w:tcBorders>
              <w:bottom w:val="nil"/>
            </w:tcBorders>
          </w:tcPr>
          <w:p w14:paraId="06E26133" w14:textId="77777777" w:rsidR="004711F0" w:rsidRPr="00C3723E" w:rsidRDefault="004711F0" w:rsidP="00C3723E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5B7A09E" w14:textId="77777777" w:rsidR="004711F0" w:rsidRPr="00C3723E" w:rsidRDefault="004711F0" w:rsidP="00C3723E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3723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C3723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3723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462BF" w:rsidRPr="00C3723E" w14:paraId="3AB9353D" w14:textId="77777777" w:rsidTr="00193158">
        <w:trPr>
          <w:trHeight w:val="249"/>
        </w:trPr>
        <w:tc>
          <w:tcPr>
            <w:tcW w:w="4320" w:type="dxa"/>
          </w:tcPr>
          <w:p w14:paraId="015B64B7" w14:textId="5453EC30" w:rsidR="008462BF" w:rsidRPr="00C3723E" w:rsidRDefault="008462BF" w:rsidP="00C3723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723E">
              <w:rPr>
                <w:rFonts w:ascii="Angsana New" w:hAnsi="Angsana New" w:cs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80" w:type="dxa"/>
          </w:tcPr>
          <w:p w14:paraId="2A337C0D" w14:textId="77777777" w:rsidR="008462BF" w:rsidRPr="00C3723E" w:rsidRDefault="008462BF" w:rsidP="00C3723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42AC1B6" w14:textId="77777777" w:rsidR="008462BF" w:rsidRPr="00C3723E" w:rsidRDefault="008462BF" w:rsidP="00C3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75630EE" w14:textId="6BFF16A0" w:rsidR="008462BF" w:rsidRPr="00C3723E" w:rsidRDefault="00891C8E" w:rsidP="00C3723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3723E">
              <w:rPr>
                <w:rFonts w:ascii="Angsana New" w:hAnsi="Angsana New" w:cs="Angsana New"/>
                <w:sz w:val="30"/>
                <w:szCs w:val="30"/>
              </w:rPr>
              <w:t>29,988</w:t>
            </w:r>
          </w:p>
        </w:tc>
        <w:tc>
          <w:tcPr>
            <w:tcW w:w="284" w:type="dxa"/>
          </w:tcPr>
          <w:p w14:paraId="509FF96F" w14:textId="77777777" w:rsidR="008462BF" w:rsidRPr="00C3723E" w:rsidRDefault="008462BF" w:rsidP="00C3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6" w:type="dxa"/>
          </w:tcPr>
          <w:p w14:paraId="2430E6C0" w14:textId="77777777" w:rsidR="008462BF" w:rsidRPr="00C3723E" w:rsidRDefault="008462BF" w:rsidP="00C3723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03111BE9" w14:textId="77777777" w:rsidR="008462BF" w:rsidRPr="00C3723E" w:rsidRDefault="008462BF" w:rsidP="00C3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7" w:type="dxa"/>
            <w:tcBorders>
              <w:bottom w:val="double" w:sz="4" w:space="0" w:color="auto"/>
            </w:tcBorders>
          </w:tcPr>
          <w:p w14:paraId="42686A0C" w14:textId="77D44FE3" w:rsidR="008462BF" w:rsidRPr="00C3723E" w:rsidRDefault="008462BF" w:rsidP="00C3723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3723E">
              <w:rPr>
                <w:rFonts w:ascii="Angsana New" w:hAnsi="Angsana New" w:cs="Angsana New"/>
                <w:sz w:val="30"/>
                <w:szCs w:val="30"/>
              </w:rPr>
              <w:t>217,374</w:t>
            </w:r>
          </w:p>
        </w:tc>
      </w:tr>
      <w:tr w:rsidR="008462BF" w:rsidRPr="00C3723E" w14:paraId="045F06A4" w14:textId="77777777" w:rsidTr="00193158">
        <w:trPr>
          <w:trHeight w:val="376"/>
        </w:trPr>
        <w:tc>
          <w:tcPr>
            <w:tcW w:w="4320" w:type="dxa"/>
            <w:tcBorders>
              <w:bottom w:val="nil"/>
            </w:tcBorders>
          </w:tcPr>
          <w:p w14:paraId="6E3C3EB2" w14:textId="77777777" w:rsidR="008462BF" w:rsidRPr="00C3723E" w:rsidRDefault="008462BF" w:rsidP="00C3723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3723E">
              <w:rPr>
                <w:rFonts w:ascii="Angsana New" w:hAnsi="Angsana New" w:cs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tcBorders>
              <w:bottom w:val="nil"/>
            </w:tcBorders>
          </w:tcPr>
          <w:p w14:paraId="183E3531" w14:textId="5AB0470A" w:rsidR="008462BF" w:rsidRPr="00C3723E" w:rsidRDefault="00891C8E" w:rsidP="00C3723E">
            <w:pPr>
              <w:pStyle w:val="acctfourfigures"/>
              <w:tabs>
                <w:tab w:val="clear" w:pos="765"/>
              </w:tabs>
              <w:spacing w:line="240" w:lineRule="auto"/>
              <w:ind w:left="-79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3723E">
              <w:rPr>
                <w:rFonts w:ascii="Angsana New" w:hAnsi="Angsana New" w:cs="Angsana New"/>
                <w:sz w:val="30"/>
                <w:szCs w:val="30"/>
              </w:rPr>
              <w:t>20.0</w:t>
            </w:r>
          </w:p>
        </w:tc>
        <w:tc>
          <w:tcPr>
            <w:tcW w:w="270" w:type="dxa"/>
            <w:tcBorders>
              <w:bottom w:val="nil"/>
            </w:tcBorders>
          </w:tcPr>
          <w:p w14:paraId="258B5C77" w14:textId="77777777" w:rsidR="008462BF" w:rsidRPr="00C3723E" w:rsidRDefault="008462BF" w:rsidP="00C3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6E66F587" w14:textId="72F2FE44" w:rsidR="008462BF" w:rsidRPr="00C3723E" w:rsidRDefault="00891C8E" w:rsidP="00C3723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3723E">
              <w:rPr>
                <w:rFonts w:ascii="Angsana New" w:hAnsi="Angsana New" w:cs="Angsana New"/>
                <w:sz w:val="30"/>
                <w:szCs w:val="30"/>
              </w:rPr>
              <w:t>5,998</w:t>
            </w:r>
          </w:p>
        </w:tc>
        <w:tc>
          <w:tcPr>
            <w:tcW w:w="284" w:type="dxa"/>
            <w:tcBorders>
              <w:bottom w:val="nil"/>
            </w:tcBorders>
          </w:tcPr>
          <w:p w14:paraId="7EE63400" w14:textId="77777777" w:rsidR="008462BF" w:rsidRPr="00C3723E" w:rsidRDefault="008462BF" w:rsidP="00C3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6" w:type="dxa"/>
            <w:tcBorders>
              <w:bottom w:val="nil"/>
            </w:tcBorders>
          </w:tcPr>
          <w:p w14:paraId="6065DCDC" w14:textId="37A4B1CD" w:rsidR="008462BF" w:rsidRPr="00C3723E" w:rsidRDefault="008462BF" w:rsidP="00C3723E">
            <w:pPr>
              <w:pStyle w:val="acctfourfigures"/>
              <w:tabs>
                <w:tab w:val="clear" w:pos="765"/>
              </w:tabs>
              <w:spacing w:line="240" w:lineRule="auto"/>
              <w:ind w:left="-79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3723E">
              <w:rPr>
                <w:rFonts w:ascii="Angsana New" w:hAnsi="Angsana New" w:cs="Angsana New"/>
                <w:sz w:val="30"/>
                <w:szCs w:val="30"/>
              </w:rPr>
              <w:t>20.0</w:t>
            </w:r>
          </w:p>
        </w:tc>
        <w:tc>
          <w:tcPr>
            <w:tcW w:w="283" w:type="dxa"/>
            <w:tcBorders>
              <w:bottom w:val="nil"/>
            </w:tcBorders>
          </w:tcPr>
          <w:p w14:paraId="3ED6BD50" w14:textId="77777777" w:rsidR="008462BF" w:rsidRPr="00C3723E" w:rsidRDefault="008462BF" w:rsidP="00C3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double" w:sz="4" w:space="0" w:color="auto"/>
              <w:bottom w:val="nil"/>
            </w:tcBorders>
          </w:tcPr>
          <w:p w14:paraId="4F297449" w14:textId="4763F3EF" w:rsidR="008462BF" w:rsidRPr="00C3723E" w:rsidRDefault="008462BF" w:rsidP="00C3723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3723E">
              <w:rPr>
                <w:rFonts w:ascii="Angsana New" w:hAnsi="Angsana New" w:cs="Angsana New"/>
                <w:sz w:val="30"/>
                <w:szCs w:val="30"/>
              </w:rPr>
              <w:t>43,475</w:t>
            </w:r>
          </w:p>
        </w:tc>
      </w:tr>
      <w:tr w:rsidR="008462BF" w:rsidRPr="00C3723E" w14:paraId="0F2221B5" w14:textId="77777777" w:rsidTr="00193158">
        <w:trPr>
          <w:trHeight w:val="376"/>
        </w:trPr>
        <w:tc>
          <w:tcPr>
            <w:tcW w:w="4320" w:type="dxa"/>
            <w:tcBorders>
              <w:bottom w:val="nil"/>
            </w:tcBorders>
          </w:tcPr>
          <w:p w14:paraId="4C8E6731" w14:textId="58777F0D" w:rsidR="008462BF" w:rsidRPr="00C3723E" w:rsidRDefault="008462BF" w:rsidP="00C3723E">
            <w:pPr>
              <w:spacing w:line="240" w:lineRule="auto"/>
              <w:ind w:left="72" w:hanging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723E"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ผลกระทบทางภาษีของรายได้และค่าใช้จ่าย</w:t>
            </w:r>
            <w:r w:rsidRPr="00C3723E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C3723E">
              <w:rPr>
                <w:rFonts w:ascii="Angsana New" w:hAnsi="Angsana New" w:cs="Angsana New" w:hint="cs"/>
                <w:sz w:val="30"/>
                <w:szCs w:val="30"/>
                <w:cs/>
              </w:rPr>
              <w:t>ที่ไม่ถือเป็นรายได้หรือค่าใช้จ่ายทางภาษี</w:t>
            </w:r>
          </w:p>
        </w:tc>
        <w:tc>
          <w:tcPr>
            <w:tcW w:w="1080" w:type="dxa"/>
            <w:tcBorders>
              <w:bottom w:val="nil"/>
            </w:tcBorders>
          </w:tcPr>
          <w:p w14:paraId="0E19A3B0" w14:textId="77777777" w:rsidR="008462BF" w:rsidRPr="00055FF8" w:rsidRDefault="008462BF" w:rsidP="00C3723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8A94519" w14:textId="77777777" w:rsidR="008462BF" w:rsidRPr="00C3723E" w:rsidRDefault="008462BF" w:rsidP="00C3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1C2CE9C" w14:textId="77777777" w:rsidR="008462BF" w:rsidRPr="00C3723E" w:rsidRDefault="008462BF" w:rsidP="00C3723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60CC7F5C" w14:textId="409B051D" w:rsidR="00891C8E" w:rsidRPr="00C3723E" w:rsidRDefault="00E04B54" w:rsidP="00C3723E">
            <w:pPr>
              <w:pStyle w:val="acctfourfigures"/>
              <w:tabs>
                <w:tab w:val="clear" w:pos="765"/>
                <w:tab w:val="decimal" w:pos="96"/>
              </w:tabs>
              <w:spacing w:line="240" w:lineRule="atLeast"/>
              <w:ind w:right="-79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3723E">
              <w:rPr>
                <w:rFonts w:ascii="Angsana New" w:hAnsi="Angsana New" w:cs="Angsana New"/>
                <w:sz w:val="30"/>
                <w:szCs w:val="30"/>
              </w:rPr>
              <w:t>(3,</w:t>
            </w:r>
            <w:r w:rsidRPr="00C3723E">
              <w:rPr>
                <w:rFonts w:asciiTheme="majorBidi" w:hAnsiTheme="majorBidi" w:cstheme="majorBidi"/>
                <w:sz w:val="30"/>
                <w:szCs w:val="30"/>
              </w:rPr>
              <w:t>610</w:t>
            </w:r>
            <w:r w:rsidRPr="00C3723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03EDDDE" w14:textId="77777777" w:rsidR="008462BF" w:rsidRPr="00C3723E" w:rsidRDefault="008462BF" w:rsidP="00C3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66" w:type="dxa"/>
            <w:tcBorders>
              <w:top w:val="nil"/>
              <w:bottom w:val="nil"/>
            </w:tcBorders>
          </w:tcPr>
          <w:p w14:paraId="6091EA8B" w14:textId="77777777" w:rsidR="008462BF" w:rsidRPr="00C3723E" w:rsidRDefault="008462BF" w:rsidP="00C3723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26D24147" w14:textId="77777777" w:rsidR="008462BF" w:rsidRPr="00C3723E" w:rsidRDefault="008462BF" w:rsidP="00C3723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B1EFA09" w14:textId="77777777" w:rsidR="008462BF" w:rsidRPr="00C3723E" w:rsidRDefault="008462BF" w:rsidP="00C3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nil"/>
              <w:bottom w:val="nil"/>
            </w:tcBorders>
          </w:tcPr>
          <w:p w14:paraId="1B8A81BD" w14:textId="77777777" w:rsidR="008462BF" w:rsidRPr="00C3723E" w:rsidRDefault="008462BF" w:rsidP="00C3723E">
            <w:pPr>
              <w:pStyle w:val="acctfourfigures"/>
              <w:tabs>
                <w:tab w:val="clear" w:pos="765"/>
              </w:tabs>
              <w:spacing w:line="240" w:lineRule="auto"/>
              <w:ind w:left="-79" w:right="-2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E6B22C8" w14:textId="2BA000A9" w:rsidR="008462BF" w:rsidRPr="00C3723E" w:rsidRDefault="008462BF" w:rsidP="00C3723E">
            <w:pPr>
              <w:pStyle w:val="acctfourfigures"/>
              <w:tabs>
                <w:tab w:val="clear" w:pos="765"/>
                <w:tab w:val="decimal" w:pos="96"/>
              </w:tabs>
              <w:spacing w:line="240" w:lineRule="atLeast"/>
              <w:ind w:right="-79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3723E">
              <w:rPr>
                <w:rFonts w:ascii="Angsana New" w:hAnsi="Angsana New" w:cs="Angsana New"/>
                <w:sz w:val="30"/>
                <w:szCs w:val="30"/>
              </w:rPr>
              <w:t>(20,282)</w:t>
            </w:r>
          </w:p>
        </w:tc>
      </w:tr>
      <w:tr w:rsidR="008462BF" w:rsidRPr="00C3723E" w14:paraId="6F599BD6" w14:textId="77777777" w:rsidTr="00193158">
        <w:trPr>
          <w:trHeight w:val="376"/>
        </w:trPr>
        <w:tc>
          <w:tcPr>
            <w:tcW w:w="4320" w:type="dxa"/>
            <w:tcBorders>
              <w:bottom w:val="nil"/>
            </w:tcBorders>
          </w:tcPr>
          <w:p w14:paraId="48220D2A" w14:textId="28203C4C" w:rsidR="008462BF" w:rsidRPr="00C3723E" w:rsidRDefault="008462BF" w:rsidP="00C3723E">
            <w:pPr>
              <w:spacing w:line="240" w:lineRule="auto"/>
              <w:ind w:left="72" w:hanging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723E">
              <w:rPr>
                <w:rFonts w:ascii="Angsana New" w:hAnsi="Angsana New" w:cs="Angsana New" w:hint="cs"/>
                <w:sz w:val="30"/>
                <w:szCs w:val="30"/>
                <w:cs/>
              </w:rPr>
              <w:t>ภาษีงวดก่อน ๆ</w:t>
            </w:r>
            <w:r w:rsidRPr="00C3723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3723E">
              <w:rPr>
                <w:rFonts w:ascii="Angsana New" w:hAnsi="Angsana New" w:cs="Angsana New" w:hint="cs"/>
                <w:sz w:val="30"/>
                <w:szCs w:val="30"/>
                <w:cs/>
              </w:rPr>
              <w:t>ที่บันทึกต่ำไป</w:t>
            </w:r>
          </w:p>
        </w:tc>
        <w:tc>
          <w:tcPr>
            <w:tcW w:w="1080" w:type="dxa"/>
            <w:tcBorders>
              <w:bottom w:val="nil"/>
            </w:tcBorders>
          </w:tcPr>
          <w:p w14:paraId="5D5FD9D3" w14:textId="77777777" w:rsidR="008462BF" w:rsidRPr="00C3723E" w:rsidRDefault="008462BF" w:rsidP="00C3723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1345E20" w14:textId="77777777" w:rsidR="008462BF" w:rsidRPr="00C3723E" w:rsidRDefault="008462BF" w:rsidP="00C3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10BCFBD" w14:textId="14CDC603" w:rsidR="008462BF" w:rsidRPr="00C3723E" w:rsidRDefault="00F8303B" w:rsidP="00C3723E">
            <w:pPr>
              <w:pStyle w:val="acctfourfigures"/>
              <w:tabs>
                <w:tab w:val="clear" w:pos="765"/>
                <w:tab w:val="center" w:pos="77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3723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D2D3E89" w14:textId="77777777" w:rsidR="008462BF" w:rsidRPr="00C3723E" w:rsidRDefault="008462BF" w:rsidP="00C3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nil"/>
              <w:bottom w:val="nil"/>
            </w:tcBorders>
          </w:tcPr>
          <w:p w14:paraId="1BC4BC14" w14:textId="77777777" w:rsidR="008462BF" w:rsidRPr="00C3723E" w:rsidRDefault="008462BF" w:rsidP="00C3723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570087B" w14:textId="77777777" w:rsidR="008462BF" w:rsidRPr="00C3723E" w:rsidRDefault="008462BF" w:rsidP="00C3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nil"/>
              <w:bottom w:val="nil"/>
            </w:tcBorders>
          </w:tcPr>
          <w:p w14:paraId="16023FE3" w14:textId="7F8AB346" w:rsidR="008462BF" w:rsidRPr="00C3723E" w:rsidRDefault="008462BF" w:rsidP="00C3723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3723E">
              <w:rPr>
                <w:rFonts w:ascii="Angsana New" w:hAnsi="Angsana New" w:cs="Angsana New"/>
                <w:sz w:val="30"/>
                <w:szCs w:val="30"/>
              </w:rPr>
              <w:t>153</w:t>
            </w:r>
          </w:p>
        </w:tc>
      </w:tr>
      <w:tr w:rsidR="008462BF" w:rsidRPr="00055FF8" w14:paraId="26AD192D" w14:textId="77777777" w:rsidTr="00193158">
        <w:trPr>
          <w:trHeight w:val="376"/>
        </w:trPr>
        <w:tc>
          <w:tcPr>
            <w:tcW w:w="4320" w:type="dxa"/>
            <w:tcBorders>
              <w:bottom w:val="nil"/>
            </w:tcBorders>
          </w:tcPr>
          <w:p w14:paraId="36D8F6E2" w14:textId="77777777" w:rsidR="008462BF" w:rsidRPr="00C3723E" w:rsidRDefault="008462BF" w:rsidP="00C3723E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372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840E26" w14:textId="71176E6E" w:rsidR="008462BF" w:rsidRPr="00A7637A" w:rsidRDefault="00A7637A" w:rsidP="00C3723E">
            <w:pPr>
              <w:pStyle w:val="acctfourfigures"/>
              <w:tabs>
                <w:tab w:val="clear" w:pos="765"/>
              </w:tabs>
              <w:spacing w:line="240" w:lineRule="auto"/>
              <w:ind w:left="-79" w:right="-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8.0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1F9DAC" w14:textId="77777777" w:rsidR="008462BF" w:rsidRPr="00C3723E" w:rsidRDefault="008462BF" w:rsidP="00C3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4F0AF78" w14:textId="57BD4F7D" w:rsidR="008462BF" w:rsidRPr="00C3723E" w:rsidRDefault="00CE20C3" w:rsidP="00C3723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72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2,388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0885C38" w14:textId="77777777" w:rsidR="008462BF" w:rsidRPr="00C3723E" w:rsidRDefault="008462BF" w:rsidP="00C3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4A46B113" w14:textId="03AB4ACF" w:rsidR="008462BF" w:rsidRPr="00C3723E" w:rsidRDefault="008462BF" w:rsidP="00C3723E">
            <w:pPr>
              <w:pStyle w:val="acctfourfigures"/>
              <w:tabs>
                <w:tab w:val="clear" w:pos="765"/>
                <w:tab w:val="left" w:pos="611"/>
              </w:tabs>
              <w:spacing w:line="240" w:lineRule="auto"/>
              <w:ind w:left="-79" w:right="-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72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10.7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50412DA" w14:textId="77777777" w:rsidR="008462BF" w:rsidRPr="00C3723E" w:rsidRDefault="008462BF" w:rsidP="00C3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</w:tcPr>
          <w:p w14:paraId="5853ECB7" w14:textId="06A8374E" w:rsidR="008462BF" w:rsidRPr="00C3723E" w:rsidRDefault="008462BF" w:rsidP="00C3723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72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23,346</w:t>
            </w:r>
          </w:p>
        </w:tc>
      </w:tr>
    </w:tbl>
    <w:p w14:paraId="75609D6A" w14:textId="1683D1A3" w:rsidR="00E21F40" w:rsidRPr="00055FF8" w:rsidRDefault="00981045" w:rsidP="00C45093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630"/>
        </w:tabs>
        <w:jc w:val="thaiDistribute"/>
        <w:rPr>
          <w:rFonts w:asciiTheme="majorBidi" w:hAnsiTheme="majorBidi" w:cstheme="minorBidi"/>
          <w:b/>
          <w:bCs/>
          <w:sz w:val="30"/>
          <w:szCs w:val="30"/>
          <w:cs/>
        </w:rPr>
      </w:pPr>
      <w:r w:rsidRPr="00055FF8">
        <w:rPr>
          <w:rFonts w:asciiTheme="majorBidi" w:hAnsiTheme="majorBidi" w:cstheme="minorBidi"/>
          <w:b/>
          <w:bCs/>
          <w:sz w:val="30"/>
          <w:szCs w:val="30"/>
        </w:rPr>
        <w:br w:type="page"/>
      </w:r>
    </w:p>
    <w:tbl>
      <w:tblPr>
        <w:tblpPr w:leftFromText="180" w:rightFromText="180" w:vertAnchor="text" w:tblpX="426" w:tblpY="1"/>
        <w:tblOverlap w:val="never"/>
        <w:tblW w:w="927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78"/>
        <w:gridCol w:w="1079"/>
        <w:gridCol w:w="270"/>
        <w:gridCol w:w="1170"/>
        <w:gridCol w:w="270"/>
        <w:gridCol w:w="1170"/>
        <w:gridCol w:w="273"/>
        <w:gridCol w:w="1260"/>
      </w:tblGrid>
      <w:tr w:rsidR="00F2743B" w:rsidRPr="00055FF8" w14:paraId="4F50025D" w14:textId="77777777" w:rsidTr="00281CCB">
        <w:trPr>
          <w:trHeight w:val="385"/>
          <w:tblHeader/>
        </w:trPr>
        <w:tc>
          <w:tcPr>
            <w:tcW w:w="3778" w:type="dxa"/>
          </w:tcPr>
          <w:p w14:paraId="7D86569E" w14:textId="54BAE679" w:rsidR="00F2743B" w:rsidRPr="00055FF8" w:rsidRDefault="00F2743B" w:rsidP="00304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2" w:type="dxa"/>
            <w:gridSpan w:val="7"/>
          </w:tcPr>
          <w:p w14:paraId="25B5ECF4" w14:textId="3A9A0E37" w:rsidR="00F2743B" w:rsidRPr="00055FF8" w:rsidRDefault="00F2743B" w:rsidP="00304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2743B" w:rsidRPr="00055FF8" w14:paraId="38E1EFF9" w14:textId="77777777" w:rsidTr="00281CCB">
        <w:trPr>
          <w:trHeight w:val="210"/>
          <w:tblHeader/>
        </w:trPr>
        <w:tc>
          <w:tcPr>
            <w:tcW w:w="3778" w:type="dxa"/>
          </w:tcPr>
          <w:p w14:paraId="4B778CB1" w14:textId="377AC0AF" w:rsidR="00F2743B" w:rsidRPr="00055FF8" w:rsidRDefault="00B97D12" w:rsidP="00FC3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519" w:type="dxa"/>
            <w:gridSpan w:val="3"/>
          </w:tcPr>
          <w:p w14:paraId="445D3326" w14:textId="02C20D1A" w:rsidR="00F2743B" w:rsidRPr="00055FF8" w:rsidRDefault="00F2743B" w:rsidP="00304E9B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055FF8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70" w:type="dxa"/>
          </w:tcPr>
          <w:p w14:paraId="46801245" w14:textId="77777777" w:rsidR="00F2743B" w:rsidRPr="00055FF8" w:rsidRDefault="00F2743B" w:rsidP="00304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3" w:type="dxa"/>
            <w:gridSpan w:val="3"/>
          </w:tcPr>
          <w:p w14:paraId="3A49B643" w14:textId="22F001A6" w:rsidR="00F2743B" w:rsidRPr="00055FF8" w:rsidRDefault="00F2743B" w:rsidP="00304E9B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หนี้สิน</w:t>
            </w:r>
          </w:p>
        </w:tc>
      </w:tr>
      <w:tr w:rsidR="00F2743B" w:rsidRPr="00055FF8" w14:paraId="63FF5DAF" w14:textId="77777777" w:rsidTr="00281CCB">
        <w:trPr>
          <w:trHeight w:val="240"/>
          <w:tblHeader/>
        </w:trPr>
        <w:tc>
          <w:tcPr>
            <w:tcW w:w="3778" w:type="dxa"/>
          </w:tcPr>
          <w:p w14:paraId="4EBFEFCF" w14:textId="22A83B91" w:rsidR="00F2743B" w:rsidRPr="00055FF8" w:rsidRDefault="00B97D12" w:rsidP="00B97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55FF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55FF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9" w:type="dxa"/>
          </w:tcPr>
          <w:p w14:paraId="56C5153A" w14:textId="1D49ABC9" w:rsidR="00F2743B" w:rsidRPr="00055FF8" w:rsidRDefault="00E43333" w:rsidP="00F2743B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61CC2996" w14:textId="77777777" w:rsidR="00F2743B" w:rsidRPr="00055FF8" w:rsidRDefault="00F2743B" w:rsidP="00F2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50DE3934" w14:textId="00FBB617" w:rsidR="00F2743B" w:rsidRPr="00055FF8" w:rsidRDefault="00E43333" w:rsidP="00F2743B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78456903" w14:textId="77777777" w:rsidR="00F2743B" w:rsidRPr="00055FF8" w:rsidRDefault="00F2743B" w:rsidP="00F2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28718A" w14:textId="4DD910D3" w:rsidR="00F2743B" w:rsidRPr="00055FF8" w:rsidRDefault="00E43333" w:rsidP="00F2743B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3" w:type="dxa"/>
          </w:tcPr>
          <w:p w14:paraId="3798BD5C" w14:textId="77777777" w:rsidR="00F2743B" w:rsidRPr="00055FF8" w:rsidRDefault="00F2743B" w:rsidP="00F2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53AB0C30" w14:textId="3B03AE7E" w:rsidR="00F2743B" w:rsidRPr="00055FF8" w:rsidRDefault="00E43333" w:rsidP="00F2743B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2567</w:t>
            </w:r>
          </w:p>
        </w:tc>
      </w:tr>
      <w:tr w:rsidR="00B97D12" w:rsidRPr="00055FF8" w14:paraId="149C1053" w14:textId="77777777" w:rsidTr="00281CCB">
        <w:trPr>
          <w:trHeight w:val="240"/>
          <w:tblHeader/>
        </w:trPr>
        <w:tc>
          <w:tcPr>
            <w:tcW w:w="3778" w:type="dxa"/>
          </w:tcPr>
          <w:p w14:paraId="7C70FC70" w14:textId="77777777" w:rsidR="00B97D12" w:rsidRPr="00055FF8" w:rsidRDefault="00B97D12" w:rsidP="00F2743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2" w:type="dxa"/>
            <w:gridSpan w:val="7"/>
            <w:tcBorders>
              <w:bottom w:val="nil"/>
            </w:tcBorders>
          </w:tcPr>
          <w:p w14:paraId="03F622A7" w14:textId="53C10831" w:rsidR="00B97D12" w:rsidRPr="00055FF8" w:rsidRDefault="00B97D12" w:rsidP="00F2743B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055FF8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055FF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055FF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8462BF" w:rsidRPr="00055FF8" w14:paraId="6D8CAD7D" w14:textId="77777777" w:rsidTr="00281CCB">
        <w:trPr>
          <w:trHeight w:val="64"/>
        </w:trPr>
        <w:tc>
          <w:tcPr>
            <w:tcW w:w="3778" w:type="dxa"/>
          </w:tcPr>
          <w:p w14:paraId="56B9F104" w14:textId="202C3FD0" w:rsidR="008462BF" w:rsidRPr="00055FF8" w:rsidRDefault="008462BF" w:rsidP="008462B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79" w:type="dxa"/>
            <w:tcBorders>
              <w:bottom w:val="nil"/>
            </w:tcBorders>
          </w:tcPr>
          <w:p w14:paraId="36601C9E" w14:textId="6CDAD3BF" w:rsidR="008462BF" w:rsidRPr="00055FF8" w:rsidRDefault="0046171C" w:rsidP="0066344F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79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617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44,559</w:t>
            </w:r>
          </w:p>
        </w:tc>
        <w:tc>
          <w:tcPr>
            <w:tcW w:w="270" w:type="dxa"/>
            <w:tcBorders>
              <w:bottom w:val="nil"/>
            </w:tcBorders>
          </w:tcPr>
          <w:p w14:paraId="20369E09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79" w:right="-10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6A59816E" w14:textId="79CB5526" w:rsidR="008462BF" w:rsidRPr="0066344F" w:rsidRDefault="008462BF" w:rsidP="0066344F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46,503</w:t>
            </w:r>
          </w:p>
        </w:tc>
        <w:tc>
          <w:tcPr>
            <w:tcW w:w="270" w:type="dxa"/>
            <w:tcBorders>
              <w:bottom w:val="nil"/>
            </w:tcBorders>
          </w:tcPr>
          <w:p w14:paraId="06C741B7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79" w:right="-10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530BA69" w14:textId="6D210D14" w:rsidR="008462BF" w:rsidRPr="00F81B02" w:rsidRDefault="00210A21" w:rsidP="0066344F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  <w:r w:rsidRPr="00733D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46171C" w:rsidRPr="004617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91,204</w:t>
            </w:r>
            <w:r w:rsidRPr="00733D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3" w:type="dxa"/>
            <w:tcBorders>
              <w:bottom w:val="nil"/>
            </w:tcBorders>
          </w:tcPr>
          <w:p w14:paraId="596C1912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79" w:right="-10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230AB9F5" w14:textId="792C013A" w:rsidR="008462BF" w:rsidRPr="00055FF8" w:rsidRDefault="008462BF" w:rsidP="008462BF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(97,569)</w:t>
            </w:r>
          </w:p>
        </w:tc>
      </w:tr>
      <w:tr w:rsidR="008462BF" w:rsidRPr="00055FF8" w14:paraId="0743FCCD" w14:textId="77777777" w:rsidTr="00281CCB">
        <w:trPr>
          <w:trHeight w:val="376"/>
        </w:trPr>
        <w:tc>
          <w:tcPr>
            <w:tcW w:w="3778" w:type="dxa"/>
            <w:tcBorders>
              <w:bottom w:val="nil"/>
            </w:tcBorders>
          </w:tcPr>
          <w:p w14:paraId="48E88B2C" w14:textId="11C7B703" w:rsidR="008462BF" w:rsidRPr="00055FF8" w:rsidRDefault="008462BF" w:rsidP="008462B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079" w:type="dxa"/>
            <w:tcBorders>
              <w:top w:val="nil"/>
              <w:bottom w:val="nil"/>
            </w:tcBorders>
          </w:tcPr>
          <w:p w14:paraId="1C2FED14" w14:textId="38DA4A07" w:rsidR="008462BF" w:rsidRPr="00055FF8" w:rsidRDefault="003800E3" w:rsidP="0066344F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3800E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6171C" w:rsidRPr="0046171C">
              <w:rPr>
                <w:rFonts w:ascii="Angsana New" w:hAnsi="Angsana New" w:cs="Angsana New"/>
                <w:sz w:val="30"/>
                <w:szCs w:val="30"/>
              </w:rPr>
              <w:t>44,559</w:t>
            </w:r>
            <w:r w:rsidRPr="003800E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A6E6CA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79" w:right="-10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EF0BB03" w14:textId="5E4EE0A1" w:rsidR="008462BF" w:rsidRPr="0066344F" w:rsidRDefault="008462BF" w:rsidP="0066344F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634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(46,503)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431DA9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79" w:right="-10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DD59F61" w14:textId="6F4E0F58" w:rsidR="008462BF" w:rsidRPr="00B17399" w:rsidRDefault="0046171C" w:rsidP="0066344F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46171C">
              <w:rPr>
                <w:rFonts w:ascii="Angsana New" w:hAnsi="Angsana New" w:cs="Angsana New"/>
                <w:sz w:val="30"/>
                <w:szCs w:val="30"/>
              </w:rPr>
              <w:t>44,</w:t>
            </w:r>
            <w:r w:rsidRPr="006634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559</w:t>
            </w:r>
          </w:p>
        </w:tc>
        <w:tc>
          <w:tcPr>
            <w:tcW w:w="273" w:type="dxa"/>
            <w:tcBorders>
              <w:top w:val="nil"/>
              <w:bottom w:val="nil"/>
            </w:tcBorders>
          </w:tcPr>
          <w:p w14:paraId="375034EA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79" w:right="-10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B0AC569" w14:textId="0812B5FE" w:rsidR="008462BF" w:rsidRPr="00055FF8" w:rsidRDefault="008462BF" w:rsidP="008462BF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46,503</w:t>
            </w:r>
          </w:p>
        </w:tc>
      </w:tr>
      <w:tr w:rsidR="008462BF" w:rsidRPr="00055FF8" w14:paraId="55E567B6" w14:textId="77777777" w:rsidTr="00281CCB">
        <w:trPr>
          <w:trHeight w:val="376"/>
        </w:trPr>
        <w:tc>
          <w:tcPr>
            <w:tcW w:w="3778" w:type="dxa"/>
            <w:tcBorders>
              <w:bottom w:val="nil"/>
            </w:tcBorders>
          </w:tcPr>
          <w:p w14:paraId="56879E78" w14:textId="35E2A8C9" w:rsidR="008462BF" w:rsidRPr="00055FF8" w:rsidRDefault="008462BF" w:rsidP="008462BF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หนี้สินภาษีเงินได้รอการตัดบัญชีสุทธิ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2BD741CE" w14:textId="2FA11891" w:rsidR="008462BF" w:rsidRPr="00055FF8" w:rsidRDefault="003800E3" w:rsidP="0066344F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79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043800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79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8E552BB" w14:textId="602249F3" w:rsidR="008462BF" w:rsidRPr="00055FF8" w:rsidRDefault="008462BF" w:rsidP="008462BF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79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A3BE28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79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4C2BF6D" w14:textId="0AC5E678" w:rsidR="008462BF" w:rsidRPr="00F81B02" w:rsidRDefault="00733D8C" w:rsidP="0066344F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733D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(46,</w:t>
            </w:r>
            <w:r w:rsidRPr="006634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645</w:t>
            </w:r>
            <w:r w:rsidRPr="00733D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3" w:type="dxa"/>
            <w:tcBorders>
              <w:top w:val="nil"/>
              <w:bottom w:val="nil"/>
            </w:tcBorders>
          </w:tcPr>
          <w:p w14:paraId="7E368997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79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D4973A0" w14:textId="37A3E280" w:rsidR="008462BF" w:rsidRPr="00055FF8" w:rsidRDefault="008462BF" w:rsidP="008462BF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(51,066)</w:t>
            </w:r>
          </w:p>
        </w:tc>
      </w:tr>
    </w:tbl>
    <w:p w14:paraId="149399F7" w14:textId="77777777" w:rsidR="00F2743B" w:rsidRPr="00055FF8" w:rsidRDefault="00F2743B" w:rsidP="00C45093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630"/>
        </w:tabs>
        <w:jc w:val="thaiDistribute"/>
        <w:rPr>
          <w:rFonts w:asciiTheme="majorBidi" w:hAnsiTheme="majorBidi" w:cstheme="minorBidi"/>
          <w:b/>
          <w:bCs/>
          <w:sz w:val="22"/>
          <w:szCs w:val="22"/>
        </w:rPr>
      </w:pPr>
    </w:p>
    <w:tbl>
      <w:tblPr>
        <w:tblpPr w:leftFromText="180" w:rightFromText="180" w:vertAnchor="text" w:tblpX="426" w:tblpY="1"/>
        <w:tblOverlap w:val="never"/>
        <w:tblW w:w="924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62"/>
        <w:gridCol w:w="1130"/>
        <w:gridCol w:w="283"/>
        <w:gridCol w:w="1134"/>
        <w:gridCol w:w="284"/>
        <w:gridCol w:w="1152"/>
        <w:gridCol w:w="283"/>
        <w:gridCol w:w="1212"/>
      </w:tblGrid>
      <w:tr w:rsidR="00874EBC" w:rsidRPr="00055FF8" w14:paraId="4A9043C8" w14:textId="77777777" w:rsidTr="00501ECD">
        <w:trPr>
          <w:trHeight w:val="385"/>
          <w:tblHeader/>
        </w:trPr>
        <w:tc>
          <w:tcPr>
            <w:tcW w:w="3762" w:type="dxa"/>
          </w:tcPr>
          <w:p w14:paraId="393BE4D1" w14:textId="77777777" w:rsidR="00874EBC" w:rsidRPr="00055FF8" w:rsidRDefault="00874EBC" w:rsidP="008B6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78" w:type="dxa"/>
            <w:gridSpan w:val="7"/>
          </w:tcPr>
          <w:p w14:paraId="49C5F68C" w14:textId="7B8DBD81" w:rsidR="00874EBC" w:rsidRPr="00055FF8" w:rsidRDefault="00874EBC" w:rsidP="008B6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4EBC" w:rsidRPr="00055FF8" w14:paraId="2DD3EF64" w14:textId="77777777" w:rsidTr="00501ECD">
        <w:trPr>
          <w:trHeight w:val="210"/>
          <w:tblHeader/>
        </w:trPr>
        <w:tc>
          <w:tcPr>
            <w:tcW w:w="3762" w:type="dxa"/>
          </w:tcPr>
          <w:p w14:paraId="1B853137" w14:textId="77777777" w:rsidR="00874EBC" w:rsidRPr="00055FF8" w:rsidRDefault="00874EBC" w:rsidP="008B6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547" w:type="dxa"/>
            <w:gridSpan w:val="3"/>
          </w:tcPr>
          <w:p w14:paraId="5FBDD17D" w14:textId="77777777" w:rsidR="00874EBC" w:rsidRPr="00055FF8" w:rsidRDefault="00874EBC" w:rsidP="008B64E2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055FF8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84" w:type="dxa"/>
          </w:tcPr>
          <w:p w14:paraId="101A7F55" w14:textId="77777777" w:rsidR="00874EBC" w:rsidRPr="00055FF8" w:rsidRDefault="00874EBC" w:rsidP="008B6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47" w:type="dxa"/>
            <w:gridSpan w:val="3"/>
          </w:tcPr>
          <w:p w14:paraId="639387F7" w14:textId="77777777" w:rsidR="00874EBC" w:rsidRPr="00055FF8" w:rsidRDefault="00874EBC" w:rsidP="008B64E2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หนี้สิน</w:t>
            </w:r>
          </w:p>
        </w:tc>
      </w:tr>
      <w:tr w:rsidR="00503BBC" w:rsidRPr="00055FF8" w14:paraId="1AD6F1F8" w14:textId="77777777" w:rsidTr="00501ECD">
        <w:trPr>
          <w:trHeight w:val="240"/>
          <w:tblHeader/>
        </w:trPr>
        <w:tc>
          <w:tcPr>
            <w:tcW w:w="3762" w:type="dxa"/>
          </w:tcPr>
          <w:p w14:paraId="36938EF1" w14:textId="77777777" w:rsidR="00503BBC" w:rsidRPr="00055FF8" w:rsidRDefault="00503BBC" w:rsidP="00503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55FF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55FF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30" w:type="dxa"/>
          </w:tcPr>
          <w:p w14:paraId="55DF958E" w14:textId="62C26D8D" w:rsidR="00503BBC" w:rsidRPr="00055FF8" w:rsidRDefault="00E43333" w:rsidP="00503BBC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83" w:type="dxa"/>
          </w:tcPr>
          <w:p w14:paraId="7D7958E6" w14:textId="77777777" w:rsidR="00503BBC" w:rsidRPr="00055FF8" w:rsidRDefault="00503BBC" w:rsidP="00503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33547A79" w14:textId="08DE3BB2" w:rsidR="00503BBC" w:rsidRPr="00055FF8" w:rsidRDefault="00E43333" w:rsidP="00503BBC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84" w:type="dxa"/>
          </w:tcPr>
          <w:p w14:paraId="4AEB44CE" w14:textId="77777777" w:rsidR="00503BBC" w:rsidRPr="00055FF8" w:rsidRDefault="00503BBC" w:rsidP="00503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2" w:type="dxa"/>
          </w:tcPr>
          <w:p w14:paraId="3EBB6C4D" w14:textId="69F239AC" w:rsidR="00503BBC" w:rsidRPr="00055FF8" w:rsidRDefault="00E43333" w:rsidP="00503BBC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83" w:type="dxa"/>
          </w:tcPr>
          <w:p w14:paraId="37369B2B" w14:textId="77777777" w:rsidR="00503BBC" w:rsidRPr="00055FF8" w:rsidRDefault="00503BBC" w:rsidP="00503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12" w:type="dxa"/>
            <w:tcBorders>
              <w:bottom w:val="nil"/>
            </w:tcBorders>
          </w:tcPr>
          <w:p w14:paraId="44EB8841" w14:textId="5F1B5932" w:rsidR="00503BBC" w:rsidRPr="00055FF8" w:rsidRDefault="00E43333" w:rsidP="00503BBC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2567</w:t>
            </w:r>
          </w:p>
        </w:tc>
      </w:tr>
      <w:tr w:rsidR="00874EBC" w:rsidRPr="00055FF8" w14:paraId="7EE6745D" w14:textId="77777777" w:rsidTr="00501ECD">
        <w:trPr>
          <w:trHeight w:val="240"/>
          <w:tblHeader/>
        </w:trPr>
        <w:tc>
          <w:tcPr>
            <w:tcW w:w="3762" w:type="dxa"/>
          </w:tcPr>
          <w:p w14:paraId="430D6E17" w14:textId="77777777" w:rsidR="00874EBC" w:rsidRPr="00055FF8" w:rsidRDefault="00874EBC" w:rsidP="008B64E2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78" w:type="dxa"/>
            <w:gridSpan w:val="7"/>
            <w:tcBorders>
              <w:bottom w:val="nil"/>
            </w:tcBorders>
          </w:tcPr>
          <w:p w14:paraId="75454EA1" w14:textId="77777777" w:rsidR="00874EBC" w:rsidRPr="00055FF8" w:rsidRDefault="00874EBC" w:rsidP="008B64E2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055FF8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055FF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055FF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8462BF" w:rsidRPr="00055FF8" w14:paraId="6432B52D" w14:textId="77777777" w:rsidTr="00501ECD">
        <w:trPr>
          <w:trHeight w:val="308"/>
        </w:trPr>
        <w:tc>
          <w:tcPr>
            <w:tcW w:w="3762" w:type="dxa"/>
          </w:tcPr>
          <w:p w14:paraId="6A0B19FB" w14:textId="77777777" w:rsidR="008462BF" w:rsidRPr="00055FF8" w:rsidRDefault="008462BF" w:rsidP="008462B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30" w:type="dxa"/>
            <w:tcBorders>
              <w:bottom w:val="nil"/>
            </w:tcBorders>
          </w:tcPr>
          <w:p w14:paraId="46F09850" w14:textId="67ED2EAC" w:rsidR="008462BF" w:rsidRPr="00C3723E" w:rsidRDefault="0046171C" w:rsidP="00C3723E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C3723E">
              <w:rPr>
                <w:rFonts w:ascii="Angsana New" w:hAnsi="Angsana New" w:cs="Angsana New"/>
                <w:sz w:val="30"/>
                <w:szCs w:val="30"/>
              </w:rPr>
              <w:t>44,646</w:t>
            </w:r>
          </w:p>
        </w:tc>
        <w:tc>
          <w:tcPr>
            <w:tcW w:w="283" w:type="dxa"/>
            <w:tcBorders>
              <w:bottom w:val="nil"/>
            </w:tcBorders>
          </w:tcPr>
          <w:p w14:paraId="170FFEA5" w14:textId="77777777" w:rsidR="008462BF" w:rsidRPr="00C3723E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5BA8C1A7" w14:textId="0A9DF559" w:rsidR="008462BF" w:rsidRPr="00C3723E" w:rsidRDefault="008462BF" w:rsidP="00C3723E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C3723E">
              <w:rPr>
                <w:rFonts w:ascii="Angsana New" w:hAnsi="Angsana New" w:cs="Angsana New"/>
                <w:sz w:val="30"/>
                <w:szCs w:val="30"/>
              </w:rPr>
              <w:t>46,590</w:t>
            </w:r>
          </w:p>
        </w:tc>
        <w:tc>
          <w:tcPr>
            <w:tcW w:w="284" w:type="dxa"/>
            <w:tcBorders>
              <w:bottom w:val="nil"/>
            </w:tcBorders>
          </w:tcPr>
          <w:p w14:paraId="741A08F8" w14:textId="77777777" w:rsidR="008462BF" w:rsidRPr="00C3723E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14:paraId="25D7021D" w14:textId="3BAFB2C5" w:rsidR="008462BF" w:rsidRPr="00C3723E" w:rsidRDefault="00AA0366" w:rsidP="00BE5108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C3723E">
              <w:rPr>
                <w:rFonts w:ascii="Angsana New" w:hAnsi="Angsana New" w:cs="Angsana New"/>
                <w:sz w:val="30"/>
                <w:szCs w:val="30"/>
              </w:rPr>
              <w:t>(83,</w:t>
            </w:r>
            <w:r w:rsidR="0046171C" w:rsidRPr="00C3723E">
              <w:rPr>
                <w:rFonts w:ascii="Angsana New" w:hAnsi="Angsana New" w:cs="Angsana New"/>
                <w:sz w:val="30"/>
                <w:szCs w:val="30"/>
              </w:rPr>
              <w:t>840</w:t>
            </w:r>
            <w:r w:rsidRPr="00C3723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tcBorders>
              <w:bottom w:val="nil"/>
            </w:tcBorders>
          </w:tcPr>
          <w:p w14:paraId="4478DB4A" w14:textId="77777777" w:rsidR="008462BF" w:rsidRPr="00C3723E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12" w:type="dxa"/>
            <w:tcBorders>
              <w:bottom w:val="nil"/>
            </w:tcBorders>
          </w:tcPr>
          <w:p w14:paraId="6B818E08" w14:textId="28AFE347" w:rsidR="008462BF" w:rsidRPr="00C3723E" w:rsidRDefault="008462BF" w:rsidP="00BE5108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C3723E">
              <w:rPr>
                <w:rFonts w:ascii="Angsana New" w:hAnsi="Angsana New" w:cs="Angsana New"/>
                <w:sz w:val="30"/>
                <w:szCs w:val="30"/>
              </w:rPr>
              <w:t>(90,205)</w:t>
            </w:r>
          </w:p>
        </w:tc>
      </w:tr>
      <w:tr w:rsidR="008462BF" w:rsidRPr="00055FF8" w14:paraId="6E58E3C9" w14:textId="77777777" w:rsidTr="00501ECD">
        <w:trPr>
          <w:trHeight w:val="376"/>
        </w:trPr>
        <w:tc>
          <w:tcPr>
            <w:tcW w:w="3762" w:type="dxa"/>
            <w:tcBorders>
              <w:bottom w:val="nil"/>
            </w:tcBorders>
          </w:tcPr>
          <w:p w14:paraId="085D6B53" w14:textId="77777777" w:rsidR="008462BF" w:rsidRPr="00055FF8" w:rsidRDefault="008462BF" w:rsidP="008462B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 w14:paraId="02EAF8D1" w14:textId="18D7EA02" w:rsidR="008462BF" w:rsidRPr="00C3723E" w:rsidRDefault="004B164C" w:rsidP="00C40E2E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C3723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6171C" w:rsidRPr="00C3723E">
              <w:rPr>
                <w:rFonts w:ascii="Angsana New" w:hAnsi="Angsana New" w:cs="Angsana New"/>
                <w:sz w:val="30"/>
                <w:szCs w:val="30"/>
              </w:rPr>
              <w:t>44,646</w:t>
            </w:r>
            <w:r w:rsidRPr="00C3723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B581D1B" w14:textId="77777777" w:rsidR="008462BF" w:rsidRPr="00C3723E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E614A9C" w14:textId="0DEC2F3F" w:rsidR="008462BF" w:rsidRPr="00C3723E" w:rsidRDefault="008462BF" w:rsidP="00C40E2E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C3723E">
              <w:rPr>
                <w:rFonts w:ascii="Angsana New" w:hAnsi="Angsana New" w:cs="Angsana New"/>
                <w:sz w:val="30"/>
                <w:szCs w:val="30"/>
              </w:rPr>
              <w:t>(46,590)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5781D2E" w14:textId="77777777" w:rsidR="008462BF" w:rsidRPr="00C3723E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14:paraId="6C042215" w14:textId="5785E82A" w:rsidR="008462BF" w:rsidRPr="00C3723E" w:rsidRDefault="0046171C" w:rsidP="0066344F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C3723E">
              <w:rPr>
                <w:rFonts w:ascii="Angsana New" w:hAnsi="Angsana New" w:cs="Angsana New"/>
                <w:sz w:val="30"/>
                <w:szCs w:val="30"/>
              </w:rPr>
              <w:t>44,646</w:t>
            </w:r>
          </w:p>
        </w:tc>
        <w:tc>
          <w:tcPr>
            <w:tcW w:w="283" w:type="dxa"/>
            <w:tcBorders>
              <w:bottom w:val="nil"/>
            </w:tcBorders>
          </w:tcPr>
          <w:p w14:paraId="759C7E8E" w14:textId="77777777" w:rsidR="008462BF" w:rsidRPr="00C3723E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12" w:type="dxa"/>
            <w:tcBorders>
              <w:bottom w:val="nil"/>
            </w:tcBorders>
          </w:tcPr>
          <w:p w14:paraId="0FB00267" w14:textId="17242106" w:rsidR="008462BF" w:rsidRPr="00C3723E" w:rsidRDefault="008462BF" w:rsidP="0066344F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C3723E">
              <w:rPr>
                <w:rFonts w:ascii="Angsana New" w:hAnsi="Angsana New" w:cs="Angsana New"/>
                <w:sz w:val="30"/>
                <w:szCs w:val="30"/>
              </w:rPr>
              <w:t>46,590</w:t>
            </w:r>
          </w:p>
        </w:tc>
      </w:tr>
      <w:tr w:rsidR="008462BF" w:rsidRPr="00055FF8" w14:paraId="3949E6AA" w14:textId="77777777" w:rsidTr="00501ECD">
        <w:trPr>
          <w:trHeight w:val="376"/>
        </w:trPr>
        <w:tc>
          <w:tcPr>
            <w:tcW w:w="3762" w:type="dxa"/>
          </w:tcPr>
          <w:p w14:paraId="632782F7" w14:textId="0B5B34C7" w:rsidR="008462BF" w:rsidRPr="00055FF8" w:rsidRDefault="008462BF" w:rsidP="008462BF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หนี้สินภาษีเงินได้รอการตัดบัญชีสุทธิ</w:t>
            </w: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14:paraId="66AE0677" w14:textId="3F804702" w:rsidR="008462BF" w:rsidRPr="00C3723E" w:rsidRDefault="004B164C" w:rsidP="00BE5108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72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D3B0289" w14:textId="77777777" w:rsidR="008462BF" w:rsidRPr="00C3723E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A373B58" w14:textId="1CEBF691" w:rsidR="008462BF" w:rsidRPr="005E5F83" w:rsidRDefault="008462BF" w:rsidP="00C3723E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79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E5F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3EC4257" w14:textId="77777777" w:rsidR="008462BF" w:rsidRPr="00C3723E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19B9ACE5" w14:textId="4A9405D4" w:rsidR="008462BF" w:rsidRPr="00C3723E" w:rsidRDefault="004B164C" w:rsidP="00C40E2E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72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(39,194)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32A83E5" w14:textId="77777777" w:rsidR="008462BF" w:rsidRPr="00C3723E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0F9A9B71" w14:textId="6D7E5A8F" w:rsidR="008462BF" w:rsidRPr="00C3723E" w:rsidRDefault="008462BF" w:rsidP="00C40E2E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72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(43,615)</w:t>
            </w:r>
          </w:p>
        </w:tc>
      </w:tr>
      <w:tr w:rsidR="008462BF" w:rsidRPr="00055FF8" w14:paraId="4EF1007A" w14:textId="77777777" w:rsidTr="00501ECD">
        <w:trPr>
          <w:trHeight w:val="376"/>
        </w:trPr>
        <w:tc>
          <w:tcPr>
            <w:tcW w:w="3762" w:type="dxa"/>
            <w:tcBorders>
              <w:bottom w:val="nil"/>
            </w:tcBorders>
          </w:tcPr>
          <w:p w14:paraId="05AE10F6" w14:textId="77777777" w:rsidR="008462BF" w:rsidRPr="00055FF8" w:rsidRDefault="008462BF" w:rsidP="008462BF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0" w:type="dxa"/>
            <w:tcBorders>
              <w:top w:val="double" w:sz="4" w:space="0" w:color="auto"/>
              <w:bottom w:val="nil"/>
            </w:tcBorders>
          </w:tcPr>
          <w:p w14:paraId="01CD5515" w14:textId="77777777" w:rsidR="008462BF" w:rsidRPr="00055FF8" w:rsidRDefault="008462BF" w:rsidP="008462BF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D45C472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nil"/>
            </w:tcBorders>
          </w:tcPr>
          <w:p w14:paraId="388E1DA3" w14:textId="77777777" w:rsidR="008462BF" w:rsidRPr="00055FF8" w:rsidRDefault="008462BF" w:rsidP="008462BF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3F13C6FD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nil"/>
            </w:tcBorders>
          </w:tcPr>
          <w:p w14:paraId="74C5AA67" w14:textId="77777777" w:rsidR="008462BF" w:rsidRPr="00055FF8" w:rsidRDefault="008462BF" w:rsidP="008462BF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E273118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double" w:sz="4" w:space="0" w:color="auto"/>
              <w:bottom w:val="nil"/>
            </w:tcBorders>
          </w:tcPr>
          <w:p w14:paraId="20935357" w14:textId="77777777" w:rsidR="008462BF" w:rsidRPr="00055FF8" w:rsidRDefault="008462BF" w:rsidP="008462BF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3BC644A7" w14:textId="77777777" w:rsidR="00ED66F2" w:rsidRPr="000C2F4E" w:rsidRDefault="00ED66F2">
      <w:pPr>
        <w:rPr>
          <w:rFonts w:cstheme="minorBidi"/>
        </w:rPr>
      </w:pPr>
      <w:r w:rsidRPr="00055FF8">
        <w:br w:type="page"/>
      </w:r>
    </w:p>
    <w:tbl>
      <w:tblPr>
        <w:tblW w:w="9654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534"/>
        <w:gridCol w:w="1530"/>
        <w:gridCol w:w="270"/>
        <w:gridCol w:w="1260"/>
        <w:gridCol w:w="236"/>
        <w:gridCol w:w="34"/>
        <w:gridCol w:w="1170"/>
        <w:gridCol w:w="236"/>
        <w:gridCol w:w="1384"/>
      </w:tblGrid>
      <w:tr w:rsidR="00960421" w:rsidRPr="00055FF8" w14:paraId="75A058ED" w14:textId="77777777" w:rsidTr="00960421">
        <w:trPr>
          <w:trHeight w:val="139"/>
          <w:tblHeader/>
        </w:trPr>
        <w:tc>
          <w:tcPr>
            <w:tcW w:w="3534" w:type="dxa"/>
          </w:tcPr>
          <w:p w14:paraId="6675CDF6" w14:textId="4E0BF517" w:rsidR="00960421" w:rsidRPr="00055FF8" w:rsidRDefault="00960421" w:rsidP="00707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6120" w:type="dxa"/>
            <w:gridSpan w:val="8"/>
          </w:tcPr>
          <w:p w14:paraId="3BD1AB2B" w14:textId="07F18778" w:rsidR="00960421" w:rsidRPr="00055FF8" w:rsidRDefault="00960421" w:rsidP="00707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432A6B" w:rsidRPr="00055FF8" w14:paraId="1C685E0B" w14:textId="77777777" w:rsidTr="00432A6B">
        <w:trPr>
          <w:trHeight w:val="139"/>
          <w:tblHeader/>
        </w:trPr>
        <w:tc>
          <w:tcPr>
            <w:tcW w:w="3534" w:type="dxa"/>
          </w:tcPr>
          <w:p w14:paraId="238060CE" w14:textId="77777777" w:rsidR="00432A6B" w:rsidRPr="00055FF8" w:rsidRDefault="00432A6B" w:rsidP="00707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1530" w:type="dxa"/>
          </w:tcPr>
          <w:p w14:paraId="13B92523" w14:textId="77777777" w:rsidR="00432A6B" w:rsidRPr="00055FF8" w:rsidRDefault="00432A6B" w:rsidP="00707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5"/>
          </w:tcPr>
          <w:p w14:paraId="79DE1B5F" w14:textId="77777777" w:rsidR="00432A6B" w:rsidRPr="00055FF8" w:rsidRDefault="00432A6B" w:rsidP="00707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>/</w:t>
            </w:r>
          </w:p>
          <w:p w14:paraId="2EFF9F37" w14:textId="2D835D5D" w:rsidR="00432A6B" w:rsidRPr="00055FF8" w:rsidRDefault="00432A6B" w:rsidP="00707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36" w:type="dxa"/>
          </w:tcPr>
          <w:p w14:paraId="25AC2FDB" w14:textId="77777777" w:rsidR="00432A6B" w:rsidRPr="00055FF8" w:rsidRDefault="00432A6B" w:rsidP="00707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4" w:type="dxa"/>
          </w:tcPr>
          <w:p w14:paraId="099E85CE" w14:textId="7EB5F606" w:rsidR="00432A6B" w:rsidRPr="00055FF8" w:rsidRDefault="00432A6B" w:rsidP="00707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32A6B" w:rsidRPr="00055FF8" w14:paraId="7D894E4C" w14:textId="77777777" w:rsidTr="005C4DA7">
        <w:trPr>
          <w:trHeight w:val="139"/>
          <w:tblHeader/>
        </w:trPr>
        <w:tc>
          <w:tcPr>
            <w:tcW w:w="3534" w:type="dxa"/>
            <w:vAlign w:val="bottom"/>
          </w:tcPr>
          <w:p w14:paraId="6AEC9D37" w14:textId="77777777" w:rsidR="00432A6B" w:rsidRPr="00055FF8" w:rsidRDefault="00432A6B" w:rsidP="0070700C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055FF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530" w:type="dxa"/>
          </w:tcPr>
          <w:p w14:paraId="2C4E332B" w14:textId="77777777" w:rsidR="00432A6B" w:rsidRPr="00055FF8" w:rsidRDefault="00432A6B" w:rsidP="0011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</w:t>
            </w: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</w:t>
            </w:r>
          </w:p>
          <w:p w14:paraId="65F9F504" w14:textId="4F0DB7EF" w:rsidR="00432A6B" w:rsidRPr="00055FF8" w:rsidRDefault="00432A6B" w:rsidP="0011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มกราคม</w:t>
            </w: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7BEB0A64" w14:textId="77777777" w:rsidR="00432A6B" w:rsidRPr="00055FF8" w:rsidRDefault="00432A6B" w:rsidP="00707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F0AE616" w14:textId="5D3DB5B2" w:rsidR="00432A6B" w:rsidRPr="00055FF8" w:rsidRDefault="00432A6B" w:rsidP="00E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40AB23A" w14:textId="77777777" w:rsidR="00432A6B" w:rsidRPr="00055FF8" w:rsidRDefault="00432A6B" w:rsidP="00707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</w:tcPr>
          <w:p w14:paraId="5A6BA9EC" w14:textId="4D3ACF3C" w:rsidR="00432A6B" w:rsidRPr="009F20E7" w:rsidRDefault="00432A6B" w:rsidP="00844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2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20E7">
              <w:rPr>
                <w:rFonts w:asciiTheme="majorBidi" w:hAnsiTheme="majorBidi" w:cs="Angsana New" w:hint="cs"/>
                <w:sz w:val="30"/>
                <w:szCs w:val="30"/>
                <w:cs/>
              </w:rPr>
              <w:t>กำไร</w:t>
            </w:r>
            <w:r w:rsidR="009F20E7" w:rsidRPr="009F20E7">
              <w:rPr>
                <w:rFonts w:asciiTheme="majorBidi" w:hAnsiTheme="majorBidi" w:cs="Angsana New" w:hint="cs"/>
                <w:sz w:val="30"/>
                <w:szCs w:val="30"/>
                <w:cs/>
              </w:rPr>
              <w:t>ขาดทุน</w:t>
            </w:r>
            <w:r w:rsidRPr="009F20E7">
              <w:rPr>
                <w:rFonts w:asciiTheme="majorBidi" w:hAnsiTheme="majorBidi" w:cs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6" w:type="dxa"/>
          </w:tcPr>
          <w:p w14:paraId="09E15DCF" w14:textId="77777777" w:rsidR="00432A6B" w:rsidRPr="00055FF8" w:rsidRDefault="00432A6B" w:rsidP="00844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20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4" w:type="dxa"/>
            <w:vAlign w:val="bottom"/>
          </w:tcPr>
          <w:p w14:paraId="296407BB" w14:textId="0355B3DA" w:rsidR="00432A6B" w:rsidRPr="00055FF8" w:rsidRDefault="00432A6B" w:rsidP="00844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20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</w:t>
            </w: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ที่ 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31 </w:t>
            </w: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432A6B" w:rsidRPr="00055FF8" w14:paraId="390747E9" w14:textId="77777777" w:rsidTr="00B64D1C">
        <w:trPr>
          <w:trHeight w:val="488"/>
          <w:tblHeader/>
        </w:trPr>
        <w:tc>
          <w:tcPr>
            <w:tcW w:w="3534" w:type="dxa"/>
          </w:tcPr>
          <w:p w14:paraId="178DB0C0" w14:textId="77777777" w:rsidR="00432A6B" w:rsidRPr="00055FF8" w:rsidRDefault="00432A6B" w:rsidP="00707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20" w:type="dxa"/>
            <w:gridSpan w:val="8"/>
          </w:tcPr>
          <w:p w14:paraId="0937B429" w14:textId="7CE326B4" w:rsidR="00432A6B" w:rsidRPr="00055FF8" w:rsidRDefault="00432A6B" w:rsidP="002B7162">
            <w:pPr>
              <w:pStyle w:val="acctfourfigures"/>
              <w:tabs>
                <w:tab w:val="clear" w:pos="765"/>
                <w:tab w:val="left" w:pos="527"/>
                <w:tab w:val="decimal" w:pos="684"/>
                <w:tab w:val="left" w:pos="2687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055FF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</w:t>
            </w: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432A6B" w:rsidRPr="00055FF8" w14:paraId="38A86015" w14:textId="77777777" w:rsidTr="00432A6B">
        <w:trPr>
          <w:trHeight w:val="139"/>
        </w:trPr>
        <w:tc>
          <w:tcPr>
            <w:tcW w:w="3534" w:type="dxa"/>
          </w:tcPr>
          <w:p w14:paraId="675E8644" w14:textId="40EE02C0" w:rsidR="00432A6B" w:rsidRPr="00055FF8" w:rsidRDefault="00432A6B" w:rsidP="00707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530" w:type="dxa"/>
          </w:tcPr>
          <w:p w14:paraId="437F95EF" w14:textId="77777777" w:rsidR="00432A6B" w:rsidRPr="00055FF8" w:rsidRDefault="00432A6B" w:rsidP="007070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8BC5286" w14:textId="77777777" w:rsidR="00432A6B" w:rsidRPr="00055FF8" w:rsidRDefault="00432A6B" w:rsidP="007070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9E2F764" w14:textId="77777777" w:rsidR="00432A6B" w:rsidRPr="00055FF8" w:rsidRDefault="00432A6B" w:rsidP="007070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72407EE7" w14:textId="77777777" w:rsidR="00432A6B" w:rsidRPr="00055FF8" w:rsidRDefault="00432A6B" w:rsidP="007070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2947550" w14:textId="7F260FFE" w:rsidR="00432A6B" w:rsidRPr="00055FF8" w:rsidRDefault="00432A6B" w:rsidP="007070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266F110" w14:textId="77777777" w:rsidR="00432A6B" w:rsidRPr="00055FF8" w:rsidRDefault="00432A6B" w:rsidP="007070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84" w:type="dxa"/>
          </w:tcPr>
          <w:p w14:paraId="4CB0E0AE" w14:textId="44B943B3" w:rsidR="00432A6B" w:rsidRPr="00055FF8" w:rsidRDefault="00432A6B" w:rsidP="007070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432A6B" w:rsidRPr="00055FF8" w14:paraId="056D258E" w14:textId="77777777" w:rsidTr="00432A6B">
        <w:trPr>
          <w:trHeight w:val="139"/>
        </w:trPr>
        <w:tc>
          <w:tcPr>
            <w:tcW w:w="3534" w:type="dxa"/>
          </w:tcPr>
          <w:p w14:paraId="2E7ADC8C" w14:textId="77777777" w:rsidR="00432A6B" w:rsidRPr="00055FF8" w:rsidRDefault="00432A6B" w:rsidP="00707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</w:tcPr>
          <w:p w14:paraId="0DE72555" w14:textId="77777777" w:rsidR="00432A6B" w:rsidRPr="00055FF8" w:rsidRDefault="00432A6B" w:rsidP="0070700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DD700B6" w14:textId="77777777" w:rsidR="00432A6B" w:rsidRPr="00055FF8" w:rsidRDefault="00432A6B" w:rsidP="0070700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117785B" w14:textId="4BB6C601" w:rsidR="00432A6B" w:rsidRPr="00055FF8" w:rsidRDefault="00432A6B" w:rsidP="0070700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0C71210A" w14:textId="77777777" w:rsidR="00432A6B" w:rsidRPr="00432A6B" w:rsidRDefault="00432A6B" w:rsidP="007070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1E6A48A" w14:textId="77777777" w:rsidR="00432A6B" w:rsidRPr="00432A6B" w:rsidRDefault="00432A6B" w:rsidP="0070700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C80FF2E" w14:textId="77777777" w:rsidR="00432A6B" w:rsidRPr="00055FF8" w:rsidRDefault="00432A6B" w:rsidP="0070700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84" w:type="dxa"/>
          </w:tcPr>
          <w:p w14:paraId="3C0B45D3" w14:textId="0CDE0561" w:rsidR="00432A6B" w:rsidRPr="00055FF8" w:rsidRDefault="00432A6B" w:rsidP="0070700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55986" w:rsidRPr="00055FF8" w14:paraId="4437BF55" w14:textId="77777777" w:rsidTr="00432A6B">
        <w:trPr>
          <w:trHeight w:val="139"/>
        </w:trPr>
        <w:tc>
          <w:tcPr>
            <w:tcW w:w="3534" w:type="dxa"/>
          </w:tcPr>
          <w:p w14:paraId="4C200659" w14:textId="105172E4" w:rsidR="00B55986" w:rsidRPr="00055FF8" w:rsidRDefault="00B55986" w:rsidP="00B5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530" w:type="dxa"/>
          </w:tcPr>
          <w:p w14:paraId="67ADDBBE" w14:textId="0CDA83B4" w:rsidR="00B55986" w:rsidRPr="00055FF8" w:rsidRDefault="00B55986" w:rsidP="00B55986">
            <w:pPr>
              <w:pStyle w:val="acctfourfigures"/>
              <w:tabs>
                <w:tab w:val="clear" w:pos="765"/>
                <w:tab w:val="decimal" w:pos="124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248</w:t>
            </w:r>
          </w:p>
        </w:tc>
        <w:tc>
          <w:tcPr>
            <w:tcW w:w="270" w:type="dxa"/>
          </w:tcPr>
          <w:p w14:paraId="342E22B2" w14:textId="77777777" w:rsidR="00B55986" w:rsidRPr="00055FF8" w:rsidRDefault="00B55986" w:rsidP="00B55986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3A07447" w14:textId="3992EAE2" w:rsidR="00B55986" w:rsidRPr="00055FF8" w:rsidRDefault="002610D8" w:rsidP="00B64D1C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</w:t>
            </w:r>
          </w:p>
        </w:tc>
        <w:tc>
          <w:tcPr>
            <w:tcW w:w="270" w:type="dxa"/>
            <w:gridSpan w:val="2"/>
          </w:tcPr>
          <w:p w14:paraId="3D998981" w14:textId="77777777" w:rsidR="00B55986" w:rsidRPr="00F733FD" w:rsidRDefault="00B55986" w:rsidP="00B64D1C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D06AED" w14:textId="4E354E98" w:rsidR="00B55986" w:rsidRPr="00055FF8" w:rsidRDefault="00786B57" w:rsidP="00F733FD">
            <w:pPr>
              <w:pStyle w:val="acctfourfigures"/>
              <w:tabs>
                <w:tab w:val="clear" w:pos="765"/>
              </w:tabs>
              <w:spacing w:line="240" w:lineRule="auto"/>
              <w:ind w:left="342" w:right="-29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-</w:t>
            </w:r>
          </w:p>
        </w:tc>
        <w:tc>
          <w:tcPr>
            <w:tcW w:w="236" w:type="dxa"/>
          </w:tcPr>
          <w:p w14:paraId="29D0CEB2" w14:textId="77777777" w:rsidR="00B55986" w:rsidRPr="00055FF8" w:rsidRDefault="00B55986" w:rsidP="00B55986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4C5681C" w14:textId="6C4D305D" w:rsidR="00B55986" w:rsidRPr="00055FF8" w:rsidRDefault="00926C8C" w:rsidP="001572F2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271</w:t>
            </w:r>
          </w:p>
        </w:tc>
      </w:tr>
      <w:tr w:rsidR="00786B57" w:rsidRPr="00055FF8" w14:paraId="43B5E5D0" w14:textId="77777777" w:rsidTr="00432A6B">
        <w:trPr>
          <w:trHeight w:val="139"/>
        </w:trPr>
        <w:tc>
          <w:tcPr>
            <w:tcW w:w="3534" w:type="dxa"/>
          </w:tcPr>
          <w:p w14:paraId="1FCF12D7" w14:textId="0352D801" w:rsidR="00786B57" w:rsidRPr="00055FF8" w:rsidRDefault="00786B57" w:rsidP="0078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530" w:type="dxa"/>
          </w:tcPr>
          <w:p w14:paraId="46B9FCD9" w14:textId="067DE9C2" w:rsidR="00786B57" w:rsidRPr="00055FF8" w:rsidRDefault="00786B57" w:rsidP="00786B57">
            <w:pPr>
              <w:pStyle w:val="acctfourfigures"/>
              <w:tabs>
                <w:tab w:val="clear" w:pos="765"/>
                <w:tab w:val="decimal" w:pos="124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19,038</w:t>
            </w:r>
          </w:p>
        </w:tc>
        <w:tc>
          <w:tcPr>
            <w:tcW w:w="270" w:type="dxa"/>
          </w:tcPr>
          <w:p w14:paraId="3C537F4B" w14:textId="77777777" w:rsidR="00786B57" w:rsidRPr="00055FF8" w:rsidRDefault="00786B57" w:rsidP="00786B57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66127A86" w14:textId="2C776095" w:rsidR="00786B57" w:rsidRPr="00055FF8" w:rsidRDefault="00111673" w:rsidP="00B64D1C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86B57" w:rsidRPr="00665407">
              <w:rPr>
                <w:rFonts w:ascii="Angsana New" w:hAnsi="Angsana New" w:cs="Angsana New"/>
                <w:sz w:val="30"/>
                <w:szCs w:val="30"/>
              </w:rPr>
              <w:t>947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6DF35E43" w14:textId="77777777" w:rsidR="00786B57" w:rsidRPr="00F733FD" w:rsidRDefault="00786B57" w:rsidP="00B64D1C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2769B7" w14:textId="73FFA406" w:rsidR="00786B57" w:rsidRPr="00055FF8" w:rsidRDefault="00786B57" w:rsidP="00F733FD">
            <w:pPr>
              <w:pStyle w:val="acctfourfigures"/>
              <w:tabs>
                <w:tab w:val="clear" w:pos="765"/>
              </w:tabs>
              <w:spacing w:line="240" w:lineRule="auto"/>
              <w:ind w:left="162" w:right="-29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-</w:t>
            </w:r>
          </w:p>
        </w:tc>
        <w:tc>
          <w:tcPr>
            <w:tcW w:w="236" w:type="dxa"/>
          </w:tcPr>
          <w:p w14:paraId="5A5B775A" w14:textId="77777777" w:rsidR="00786B57" w:rsidRPr="00055FF8" w:rsidRDefault="00786B57" w:rsidP="00786B57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0D4FA692" w14:textId="1F27261C" w:rsidR="00786B57" w:rsidRPr="00055FF8" w:rsidRDefault="001572F2" w:rsidP="001572F2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1572F2">
              <w:rPr>
                <w:rFonts w:ascii="Angsana New" w:hAnsi="Angsana New" w:cs="Angsana New"/>
                <w:sz w:val="30"/>
                <w:szCs w:val="30"/>
              </w:rPr>
              <w:t>18,091</w:t>
            </w:r>
          </w:p>
        </w:tc>
      </w:tr>
      <w:tr w:rsidR="00786B57" w:rsidRPr="00055FF8" w14:paraId="3740945F" w14:textId="77777777" w:rsidTr="00432A6B">
        <w:trPr>
          <w:trHeight w:val="139"/>
        </w:trPr>
        <w:tc>
          <w:tcPr>
            <w:tcW w:w="3534" w:type="dxa"/>
          </w:tcPr>
          <w:p w14:paraId="1AE62BA8" w14:textId="71AF7A9D" w:rsidR="00786B57" w:rsidRPr="00055FF8" w:rsidRDefault="00786B57" w:rsidP="0078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</w:tcPr>
          <w:p w14:paraId="11D0D859" w14:textId="140F26B3" w:rsidR="00786B57" w:rsidRPr="00055FF8" w:rsidRDefault="00786B57" w:rsidP="00786B57">
            <w:pPr>
              <w:pStyle w:val="acctfourfigures"/>
              <w:tabs>
                <w:tab w:val="clear" w:pos="765"/>
                <w:tab w:val="decimal" w:pos="124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11,983</w:t>
            </w:r>
          </w:p>
        </w:tc>
        <w:tc>
          <w:tcPr>
            <w:tcW w:w="270" w:type="dxa"/>
          </w:tcPr>
          <w:p w14:paraId="4963F179" w14:textId="77777777" w:rsidR="00786B57" w:rsidRPr="00055FF8" w:rsidRDefault="00786B57" w:rsidP="00786B57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B259DEE" w14:textId="08AD4D50" w:rsidR="00786B57" w:rsidRPr="00055FF8" w:rsidRDefault="00786B57" w:rsidP="00B64D1C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      -</w:t>
            </w:r>
          </w:p>
        </w:tc>
        <w:tc>
          <w:tcPr>
            <w:tcW w:w="270" w:type="dxa"/>
            <w:gridSpan w:val="2"/>
          </w:tcPr>
          <w:p w14:paraId="3D287B65" w14:textId="77777777" w:rsidR="00786B57" w:rsidRPr="00B64D1C" w:rsidRDefault="00786B57" w:rsidP="00B64D1C">
            <w:pPr>
              <w:pStyle w:val="acctfourfigures"/>
              <w:tabs>
                <w:tab w:val="clear" w:pos="765"/>
                <w:tab w:val="left" w:pos="-79"/>
                <w:tab w:val="decimal" w:pos="883"/>
                <w:tab w:val="left" w:pos="972"/>
              </w:tabs>
              <w:spacing w:line="240" w:lineRule="atLeast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2EAC42" w14:textId="09183437" w:rsidR="00786B57" w:rsidRPr="00055FF8" w:rsidRDefault="00786B57" w:rsidP="00F733FD">
            <w:pPr>
              <w:pStyle w:val="acctfourfigures"/>
              <w:tabs>
                <w:tab w:val="clear" w:pos="765"/>
              </w:tabs>
              <w:spacing w:line="240" w:lineRule="auto"/>
              <w:ind w:left="162" w:right="-29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-</w:t>
            </w:r>
          </w:p>
        </w:tc>
        <w:tc>
          <w:tcPr>
            <w:tcW w:w="236" w:type="dxa"/>
          </w:tcPr>
          <w:p w14:paraId="143C8025" w14:textId="77777777" w:rsidR="00786B57" w:rsidRPr="00055FF8" w:rsidRDefault="00786B57" w:rsidP="00F733FD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427"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349445A5" w14:textId="75A5213A" w:rsidR="00786B57" w:rsidRPr="00055FF8" w:rsidRDefault="001572F2" w:rsidP="001572F2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1572F2">
              <w:rPr>
                <w:rFonts w:ascii="Angsana New" w:hAnsi="Angsana New" w:cs="Angsana New"/>
                <w:sz w:val="30"/>
                <w:szCs w:val="30"/>
              </w:rPr>
              <w:t>11,983</w:t>
            </w:r>
          </w:p>
        </w:tc>
      </w:tr>
      <w:tr w:rsidR="00786B57" w:rsidRPr="00055FF8" w14:paraId="213A6A30" w14:textId="77777777" w:rsidTr="00432A6B">
        <w:trPr>
          <w:trHeight w:val="139"/>
        </w:trPr>
        <w:tc>
          <w:tcPr>
            <w:tcW w:w="3534" w:type="dxa"/>
          </w:tcPr>
          <w:p w14:paraId="5E8431DD" w14:textId="4D3C48E8" w:rsidR="00786B57" w:rsidRPr="00055FF8" w:rsidRDefault="00786B57" w:rsidP="0078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530" w:type="dxa"/>
          </w:tcPr>
          <w:p w14:paraId="283193CD" w14:textId="218EB0CD" w:rsidR="00786B57" w:rsidRPr="00055FF8" w:rsidRDefault="00786B57" w:rsidP="00786B57">
            <w:pPr>
              <w:pStyle w:val="acctfourfigures"/>
              <w:tabs>
                <w:tab w:val="clear" w:pos="765"/>
                <w:tab w:val="decimal" w:pos="124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640</w:t>
            </w:r>
          </w:p>
        </w:tc>
        <w:tc>
          <w:tcPr>
            <w:tcW w:w="270" w:type="dxa"/>
          </w:tcPr>
          <w:p w14:paraId="48E82B31" w14:textId="77777777" w:rsidR="00786B57" w:rsidRPr="00055FF8" w:rsidRDefault="00786B57" w:rsidP="00786B57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079DDA1" w14:textId="0EA274D8" w:rsidR="00786B57" w:rsidRPr="00055FF8" w:rsidRDefault="00786B57" w:rsidP="00B64D1C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      -</w:t>
            </w:r>
          </w:p>
        </w:tc>
        <w:tc>
          <w:tcPr>
            <w:tcW w:w="270" w:type="dxa"/>
            <w:gridSpan w:val="2"/>
          </w:tcPr>
          <w:p w14:paraId="2E382402" w14:textId="77777777" w:rsidR="00786B57" w:rsidRPr="00B64D1C" w:rsidRDefault="00786B57" w:rsidP="00B64D1C">
            <w:pPr>
              <w:pStyle w:val="acctfourfigures"/>
              <w:tabs>
                <w:tab w:val="clear" w:pos="765"/>
                <w:tab w:val="left" w:pos="-79"/>
                <w:tab w:val="decimal" w:pos="883"/>
                <w:tab w:val="left" w:pos="972"/>
              </w:tabs>
              <w:spacing w:line="240" w:lineRule="atLeast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8192F9" w14:textId="1B579452" w:rsidR="00786B57" w:rsidRPr="00055FF8" w:rsidRDefault="00786B57" w:rsidP="00F733FD">
            <w:pPr>
              <w:pStyle w:val="acctfourfigures"/>
              <w:tabs>
                <w:tab w:val="clear" w:pos="765"/>
              </w:tabs>
              <w:spacing w:line="240" w:lineRule="auto"/>
              <w:ind w:left="342" w:right="-29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-</w:t>
            </w:r>
          </w:p>
        </w:tc>
        <w:tc>
          <w:tcPr>
            <w:tcW w:w="236" w:type="dxa"/>
          </w:tcPr>
          <w:p w14:paraId="586A0790" w14:textId="77777777" w:rsidR="00786B57" w:rsidRPr="00055FF8" w:rsidRDefault="00786B57" w:rsidP="00F733FD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427"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3D81377C" w14:textId="3172E3D5" w:rsidR="00786B57" w:rsidRPr="00055FF8" w:rsidRDefault="001572F2" w:rsidP="001572F2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1572F2">
              <w:rPr>
                <w:rFonts w:ascii="Angsana New" w:hAnsi="Angsana New" w:cs="Angsana New"/>
                <w:sz w:val="30"/>
                <w:szCs w:val="30"/>
              </w:rPr>
              <w:t>640</w:t>
            </w:r>
          </w:p>
        </w:tc>
      </w:tr>
      <w:tr w:rsidR="00786B57" w:rsidRPr="00055FF8" w14:paraId="20B77E7B" w14:textId="77777777">
        <w:trPr>
          <w:trHeight w:val="139"/>
        </w:trPr>
        <w:tc>
          <w:tcPr>
            <w:tcW w:w="3534" w:type="dxa"/>
          </w:tcPr>
          <w:p w14:paraId="0B903511" w14:textId="3BCCFEB0" w:rsidR="00786B57" w:rsidRPr="00055FF8" w:rsidRDefault="00786B57" w:rsidP="0078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vAlign w:val="bottom"/>
          </w:tcPr>
          <w:p w14:paraId="64613950" w14:textId="70550278" w:rsidR="00786B57" w:rsidRPr="00055FF8" w:rsidRDefault="00786B57" w:rsidP="00786B57">
            <w:pPr>
              <w:pStyle w:val="acctfourfigures"/>
              <w:tabs>
                <w:tab w:val="clear" w:pos="765"/>
                <w:tab w:val="decimal" w:pos="124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10,538</w:t>
            </w:r>
          </w:p>
        </w:tc>
        <w:tc>
          <w:tcPr>
            <w:tcW w:w="270" w:type="dxa"/>
          </w:tcPr>
          <w:p w14:paraId="5CCF92C3" w14:textId="77777777" w:rsidR="00786B57" w:rsidRPr="00055FF8" w:rsidRDefault="00786B57" w:rsidP="00786B57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6509662" w14:textId="749F101E" w:rsidR="00786B57" w:rsidRPr="00055FF8" w:rsidRDefault="005107B7" w:rsidP="00B64D1C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86B57" w:rsidRPr="00677FED">
              <w:rPr>
                <w:rFonts w:ascii="Angsana New" w:hAnsi="Angsana New" w:cs="Angsana New"/>
                <w:sz w:val="30"/>
                <w:szCs w:val="30"/>
              </w:rPr>
              <w:t>1,293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4CA5F2D6" w14:textId="77777777" w:rsidR="00786B57" w:rsidRPr="005107B7" w:rsidRDefault="00786B57" w:rsidP="00B64D1C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0DBEEB" w14:textId="355B5864" w:rsidR="00786B57" w:rsidRPr="00055FF8" w:rsidRDefault="00786B57" w:rsidP="00F733FD">
            <w:pPr>
              <w:pStyle w:val="acctfourfigures"/>
              <w:tabs>
                <w:tab w:val="clear" w:pos="765"/>
              </w:tabs>
              <w:spacing w:line="240" w:lineRule="auto"/>
              <w:ind w:left="342" w:right="-29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-</w:t>
            </w:r>
          </w:p>
        </w:tc>
        <w:tc>
          <w:tcPr>
            <w:tcW w:w="236" w:type="dxa"/>
          </w:tcPr>
          <w:p w14:paraId="60FAEDB4" w14:textId="77777777" w:rsidR="00786B57" w:rsidRPr="00055FF8" w:rsidRDefault="00786B57" w:rsidP="00F733FD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427"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6E64810B" w14:textId="209B1536" w:rsidR="00786B57" w:rsidRPr="00055FF8" w:rsidRDefault="00622D42" w:rsidP="001572F2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9,245</w:t>
            </w:r>
          </w:p>
        </w:tc>
      </w:tr>
      <w:tr w:rsidR="00786B57" w:rsidRPr="00055FF8" w14:paraId="21EDC6C8" w14:textId="77777777" w:rsidTr="009F20E7">
        <w:trPr>
          <w:trHeight w:val="139"/>
        </w:trPr>
        <w:tc>
          <w:tcPr>
            <w:tcW w:w="3534" w:type="dxa"/>
          </w:tcPr>
          <w:p w14:paraId="369B340C" w14:textId="6CC9B5E2" w:rsidR="00786B57" w:rsidRPr="00055FF8" w:rsidRDefault="00786B57" w:rsidP="0078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79" w:hanging="18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1530" w:type="dxa"/>
          </w:tcPr>
          <w:p w14:paraId="466BB4A7" w14:textId="1B73D910" w:rsidR="00786B57" w:rsidRPr="00055FF8" w:rsidRDefault="00786B57" w:rsidP="00786B57">
            <w:pPr>
              <w:pStyle w:val="acctfourfigures"/>
              <w:tabs>
                <w:tab w:val="clear" w:pos="765"/>
                <w:tab w:val="decimal" w:pos="124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8150063" w14:textId="77777777" w:rsidR="00786B57" w:rsidRPr="00055FF8" w:rsidRDefault="00786B57" w:rsidP="00786B57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7B287477" w14:textId="1EE03C3E" w:rsidR="00786B57" w:rsidRPr="00055FF8" w:rsidRDefault="00786B57" w:rsidP="00B64D1C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A08FDB4" w14:textId="77777777" w:rsidR="00786B57" w:rsidRPr="00B64D1C" w:rsidRDefault="00786B57" w:rsidP="00B64D1C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C325BD" w14:textId="5000ECF8" w:rsidR="00786B57" w:rsidRPr="00055FF8" w:rsidRDefault="00786B57" w:rsidP="00F733FD">
            <w:pPr>
              <w:pStyle w:val="acctfourfigures"/>
              <w:tabs>
                <w:tab w:val="clear" w:pos="765"/>
              </w:tabs>
              <w:spacing w:line="240" w:lineRule="auto"/>
              <w:ind w:left="342" w:right="-2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0E17B0" w14:textId="77777777" w:rsidR="00786B57" w:rsidRPr="00055FF8" w:rsidRDefault="00786B57" w:rsidP="00F733FD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427"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6122A4E" w14:textId="78898D5C" w:rsidR="00786B57" w:rsidRPr="00055FF8" w:rsidRDefault="00786B57" w:rsidP="001572F2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55986" w:rsidRPr="00055FF8" w14:paraId="38422894" w14:textId="77777777" w:rsidTr="006527F0">
        <w:trPr>
          <w:trHeight w:val="139"/>
        </w:trPr>
        <w:tc>
          <w:tcPr>
            <w:tcW w:w="3534" w:type="dxa"/>
          </w:tcPr>
          <w:p w14:paraId="31A717B9" w14:textId="3438B87B" w:rsidR="00B55986" w:rsidRPr="00055FF8" w:rsidRDefault="00B55986" w:rsidP="00B5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79" w:hanging="180"/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 xml:space="preserve">   ผลประโยชน์พนักงาน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245F1A4" w14:textId="7E43CEC1" w:rsidR="00B55986" w:rsidRPr="00055FF8" w:rsidRDefault="00B55986" w:rsidP="00B55986">
            <w:pPr>
              <w:pStyle w:val="acctfourfigures"/>
              <w:tabs>
                <w:tab w:val="clear" w:pos="765"/>
                <w:tab w:val="decimal" w:pos="124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4,056</w:t>
            </w:r>
          </w:p>
        </w:tc>
        <w:tc>
          <w:tcPr>
            <w:tcW w:w="270" w:type="dxa"/>
          </w:tcPr>
          <w:p w14:paraId="27FF370A" w14:textId="77777777" w:rsidR="00B55986" w:rsidRPr="00055FF8" w:rsidRDefault="00B55986" w:rsidP="00B55986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00540DD4" w14:textId="0B501842" w:rsidR="00B55986" w:rsidRPr="00055FF8" w:rsidRDefault="00F733FD" w:rsidP="00B64D1C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</w:t>
            </w:r>
          </w:p>
        </w:tc>
        <w:tc>
          <w:tcPr>
            <w:tcW w:w="270" w:type="dxa"/>
            <w:gridSpan w:val="2"/>
          </w:tcPr>
          <w:p w14:paraId="33A32B33" w14:textId="77777777" w:rsidR="00B55986" w:rsidRPr="00F733FD" w:rsidRDefault="00B55986" w:rsidP="00B64D1C">
            <w:pPr>
              <w:pStyle w:val="acctfourfigures"/>
              <w:tabs>
                <w:tab w:val="clear" w:pos="765"/>
                <w:tab w:val="left" w:pos="-79"/>
                <w:tab w:val="left" w:pos="699"/>
                <w:tab w:val="decimal" w:pos="883"/>
                <w:tab w:val="left" w:pos="972"/>
              </w:tabs>
              <w:spacing w:line="240" w:lineRule="atLeast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552101" w14:textId="26869026" w:rsidR="00B55986" w:rsidRPr="00055FF8" w:rsidRDefault="00DB3E6A" w:rsidP="00F733FD">
            <w:pPr>
              <w:pStyle w:val="acctfourfigures"/>
              <w:tabs>
                <w:tab w:val="clear" w:pos="765"/>
                <w:tab w:val="left" w:pos="792"/>
              </w:tabs>
              <w:spacing w:line="240" w:lineRule="auto"/>
              <w:ind w:left="519" w:right="-3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222</w:t>
            </w:r>
          </w:p>
        </w:tc>
        <w:tc>
          <w:tcPr>
            <w:tcW w:w="236" w:type="dxa"/>
          </w:tcPr>
          <w:p w14:paraId="55723439" w14:textId="77777777" w:rsidR="00B55986" w:rsidRPr="00055FF8" w:rsidRDefault="00B55986" w:rsidP="00B55986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76FF3932" w14:textId="5C21E420" w:rsidR="00B55986" w:rsidRPr="00055FF8" w:rsidRDefault="001572F2" w:rsidP="001572F2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1572F2">
              <w:rPr>
                <w:rFonts w:ascii="Angsana New" w:hAnsi="Angsana New" w:cs="Angsana New"/>
                <w:sz w:val="30"/>
                <w:szCs w:val="30"/>
              </w:rPr>
              <w:t>4,329</w:t>
            </w:r>
          </w:p>
        </w:tc>
      </w:tr>
      <w:tr w:rsidR="00B55986" w:rsidRPr="00055FF8" w14:paraId="38C686C3" w14:textId="77777777">
        <w:trPr>
          <w:trHeight w:val="334"/>
        </w:trPr>
        <w:tc>
          <w:tcPr>
            <w:tcW w:w="3534" w:type="dxa"/>
          </w:tcPr>
          <w:p w14:paraId="4DBE8557" w14:textId="77777777" w:rsidR="00B55986" w:rsidRPr="00055FF8" w:rsidRDefault="00B55986" w:rsidP="00B5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CDD56B" w14:textId="168910EE" w:rsidR="00B55986" w:rsidRPr="00055FF8" w:rsidRDefault="00B55986" w:rsidP="00B55986">
            <w:pPr>
              <w:pStyle w:val="acctfourfigures"/>
              <w:tabs>
                <w:tab w:val="clear" w:pos="765"/>
                <w:tab w:val="left" w:pos="-79"/>
              </w:tabs>
              <w:spacing w:line="240" w:lineRule="auto"/>
              <w:ind w:left="-79" w:right="6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46,503</w:t>
            </w:r>
          </w:p>
        </w:tc>
        <w:tc>
          <w:tcPr>
            <w:tcW w:w="270" w:type="dxa"/>
          </w:tcPr>
          <w:p w14:paraId="67FC4C01" w14:textId="77777777" w:rsidR="00B55986" w:rsidRPr="00055FF8" w:rsidRDefault="00B55986" w:rsidP="00B55986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82FD466" w14:textId="3B4E1BC6" w:rsidR="00B55986" w:rsidRPr="00055FF8" w:rsidRDefault="00B64D1C" w:rsidP="00B64D1C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64D1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</w:t>
            </w:r>
            <w:r w:rsidR="00C10A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166</w:t>
            </w:r>
            <w:r w:rsidRPr="00B64D1C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1DF41C42" w14:textId="77777777" w:rsidR="00B55986" w:rsidRPr="00B64D1C" w:rsidRDefault="00B55986" w:rsidP="00B64D1C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317132" w14:textId="79E1BBD8" w:rsidR="00B55986" w:rsidRPr="001572F2" w:rsidRDefault="00F733FD" w:rsidP="00B55986">
            <w:pPr>
              <w:pStyle w:val="acctfourfigures"/>
              <w:tabs>
                <w:tab w:val="clear" w:pos="765"/>
                <w:tab w:val="left" w:pos="699"/>
              </w:tabs>
              <w:spacing w:line="240" w:lineRule="auto"/>
              <w:ind w:left="519" w:right="-3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222</w:t>
            </w:r>
          </w:p>
        </w:tc>
        <w:tc>
          <w:tcPr>
            <w:tcW w:w="236" w:type="dxa"/>
          </w:tcPr>
          <w:p w14:paraId="0E722B9C" w14:textId="77777777" w:rsidR="00B55986" w:rsidRPr="00055FF8" w:rsidRDefault="00B55986" w:rsidP="00B55986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482275" w14:textId="15EF08EF" w:rsidR="00B55986" w:rsidRPr="00055FF8" w:rsidRDefault="001572F2" w:rsidP="001572F2">
            <w:pPr>
              <w:pStyle w:val="acctfourfigures"/>
              <w:tabs>
                <w:tab w:val="clear" w:pos="765"/>
                <w:tab w:val="left" w:pos="-79"/>
              </w:tabs>
              <w:spacing w:line="240" w:lineRule="auto"/>
              <w:ind w:left="-79" w:right="6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572F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44,</w:t>
            </w:r>
            <w:r w:rsidR="00926C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559</w:t>
            </w:r>
          </w:p>
        </w:tc>
      </w:tr>
      <w:tr w:rsidR="00B55986" w:rsidRPr="00F8550E" w14:paraId="375D697C" w14:textId="77777777" w:rsidTr="006527F0">
        <w:trPr>
          <w:trHeight w:val="188"/>
        </w:trPr>
        <w:tc>
          <w:tcPr>
            <w:tcW w:w="3534" w:type="dxa"/>
          </w:tcPr>
          <w:p w14:paraId="332CB152" w14:textId="77777777" w:rsidR="00B55986" w:rsidRPr="00055FF8" w:rsidRDefault="00B55986" w:rsidP="00B5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6D077D37" w14:textId="77777777" w:rsidR="00B55986" w:rsidRPr="00055FF8" w:rsidRDefault="00B55986" w:rsidP="00B55986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</w:tcPr>
          <w:p w14:paraId="7CD887D7" w14:textId="77777777" w:rsidR="00B55986" w:rsidRPr="00055FF8" w:rsidRDefault="00B55986" w:rsidP="00B55986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7A77FE7" w14:textId="54FCAF29" w:rsidR="00B55986" w:rsidRPr="00055FF8" w:rsidRDefault="00B55986" w:rsidP="00B55986">
            <w:pPr>
              <w:pStyle w:val="acctfourfigures"/>
              <w:tabs>
                <w:tab w:val="clear" w:pos="765"/>
                <w:tab w:val="decimal" w:pos="1478"/>
              </w:tabs>
              <w:spacing w:line="240" w:lineRule="auto"/>
              <w:ind w:right="-7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gridSpan w:val="2"/>
          </w:tcPr>
          <w:p w14:paraId="1FE2B56F" w14:textId="77777777" w:rsidR="00B55986" w:rsidRPr="00055FF8" w:rsidRDefault="00B55986" w:rsidP="00B5598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07B1742" w14:textId="77777777" w:rsidR="00B55986" w:rsidRPr="00055FF8" w:rsidRDefault="00B55986" w:rsidP="00B55986">
            <w:pPr>
              <w:pStyle w:val="acctfourfigures"/>
              <w:tabs>
                <w:tab w:val="clear" w:pos="765"/>
                <w:tab w:val="decimal" w:pos="709"/>
                <w:tab w:val="decimal" w:pos="951"/>
                <w:tab w:val="decimal" w:pos="1327"/>
              </w:tabs>
              <w:spacing w:line="240" w:lineRule="auto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2B02E4E4" w14:textId="77777777" w:rsidR="00B55986" w:rsidRPr="00055FF8" w:rsidRDefault="00B55986" w:rsidP="00B55986">
            <w:pPr>
              <w:pStyle w:val="acctfourfigures"/>
              <w:tabs>
                <w:tab w:val="clear" w:pos="765"/>
                <w:tab w:val="decimal" w:pos="709"/>
                <w:tab w:val="decimal" w:pos="951"/>
                <w:tab w:val="decimal" w:pos="1327"/>
              </w:tabs>
              <w:spacing w:line="240" w:lineRule="auto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0E56FC55" w14:textId="3FDD61EF" w:rsidR="00B55986" w:rsidRPr="00055FF8" w:rsidRDefault="00B55986" w:rsidP="00B55986">
            <w:pPr>
              <w:pStyle w:val="acctfourfigures"/>
              <w:tabs>
                <w:tab w:val="clear" w:pos="765"/>
                <w:tab w:val="decimal" w:pos="709"/>
                <w:tab w:val="decimal" w:pos="951"/>
                <w:tab w:val="decimal" w:pos="1327"/>
              </w:tabs>
              <w:spacing w:line="240" w:lineRule="auto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B55986" w:rsidRPr="00055FF8" w14:paraId="0F62DD59" w14:textId="77777777" w:rsidTr="00432A6B">
        <w:trPr>
          <w:trHeight w:val="334"/>
        </w:trPr>
        <w:tc>
          <w:tcPr>
            <w:tcW w:w="3534" w:type="dxa"/>
          </w:tcPr>
          <w:p w14:paraId="15A48F8B" w14:textId="77777777" w:rsidR="00B55986" w:rsidRPr="00055FF8" w:rsidRDefault="00B55986" w:rsidP="00B5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</w:tcPr>
          <w:p w14:paraId="7B974582" w14:textId="77777777" w:rsidR="00B55986" w:rsidRPr="00055FF8" w:rsidRDefault="00B55986" w:rsidP="00B5598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6C2C11" w14:textId="77777777" w:rsidR="00B55986" w:rsidRPr="00055FF8" w:rsidRDefault="00B55986" w:rsidP="00B5598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A44373" w14:textId="19E03C0B" w:rsidR="00B55986" w:rsidRPr="00055FF8" w:rsidRDefault="00B55986" w:rsidP="00B55986">
            <w:pPr>
              <w:pStyle w:val="acctfourfigures"/>
              <w:tabs>
                <w:tab w:val="clear" w:pos="765"/>
                <w:tab w:val="decimal" w:pos="1478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EBC4B47" w14:textId="77777777" w:rsidR="00B55986" w:rsidRPr="00055FF8" w:rsidRDefault="00B55986" w:rsidP="00B5598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5D614C" w14:textId="77777777" w:rsidR="00B55986" w:rsidRPr="00055FF8" w:rsidRDefault="00B55986" w:rsidP="00B55986">
            <w:pPr>
              <w:pStyle w:val="acctfourfigures"/>
              <w:tabs>
                <w:tab w:val="clear" w:pos="765"/>
                <w:tab w:val="decimal" w:pos="709"/>
                <w:tab w:val="decimal" w:pos="1327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DE9B5E9" w14:textId="77777777" w:rsidR="00B55986" w:rsidRPr="00055FF8" w:rsidRDefault="00B55986" w:rsidP="00B55986">
            <w:pPr>
              <w:pStyle w:val="acctfourfigures"/>
              <w:tabs>
                <w:tab w:val="clear" w:pos="765"/>
                <w:tab w:val="decimal" w:pos="709"/>
                <w:tab w:val="decimal" w:pos="1327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</w:tcPr>
          <w:p w14:paraId="277DFEF2" w14:textId="614EFA6B" w:rsidR="00B55986" w:rsidRPr="00055FF8" w:rsidRDefault="00B55986" w:rsidP="00B55986">
            <w:pPr>
              <w:pStyle w:val="acctfourfigures"/>
              <w:tabs>
                <w:tab w:val="clear" w:pos="765"/>
                <w:tab w:val="decimal" w:pos="709"/>
                <w:tab w:val="decimal" w:pos="1327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B1BB4" w:rsidRPr="00055FF8" w14:paraId="5AAE6201" w14:textId="77777777" w:rsidTr="00251B62">
        <w:trPr>
          <w:trHeight w:val="334"/>
        </w:trPr>
        <w:tc>
          <w:tcPr>
            <w:tcW w:w="3534" w:type="dxa"/>
          </w:tcPr>
          <w:p w14:paraId="4546E64E" w14:textId="3BFD47CC" w:rsidR="002B1BB4" w:rsidRPr="00055FF8" w:rsidRDefault="002B1BB4" w:rsidP="002B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ที่ดิน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530" w:type="dxa"/>
            <w:vAlign w:val="bottom"/>
          </w:tcPr>
          <w:p w14:paraId="7A9A4D03" w14:textId="004B1055" w:rsidR="002B1BB4" w:rsidRPr="00055FF8" w:rsidRDefault="002B1BB4" w:rsidP="002B1BB4">
            <w:pPr>
              <w:pStyle w:val="acctfourfigures"/>
              <w:tabs>
                <w:tab w:val="clear" w:pos="765"/>
                <w:tab w:val="decimal" w:pos="124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bidi="th-TH"/>
              </w:rPr>
              <w:t>(82,942)</w:t>
            </w:r>
          </w:p>
        </w:tc>
        <w:tc>
          <w:tcPr>
            <w:tcW w:w="270" w:type="dxa"/>
          </w:tcPr>
          <w:p w14:paraId="56E3B441" w14:textId="77777777" w:rsidR="002B1BB4" w:rsidRPr="00055FF8" w:rsidRDefault="002B1BB4" w:rsidP="002B1BB4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B126920" w14:textId="4E781539" w:rsidR="002B1BB4" w:rsidRPr="00055FF8" w:rsidRDefault="003E24F8" w:rsidP="008700E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C57DD32" w14:textId="77777777" w:rsidR="002B1BB4" w:rsidRPr="008700E6" w:rsidRDefault="002B1BB4" w:rsidP="008700E6">
            <w:pPr>
              <w:pStyle w:val="acctfourfigures"/>
              <w:tabs>
                <w:tab w:val="clear" w:pos="765"/>
                <w:tab w:val="decimal" w:pos="883"/>
                <w:tab w:val="decimal" w:pos="951"/>
              </w:tabs>
              <w:spacing w:line="240" w:lineRule="atLeast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FCE459" w14:textId="49E27ECC" w:rsidR="002B1BB4" w:rsidRPr="00055FF8" w:rsidRDefault="002B1BB4" w:rsidP="008700E6">
            <w:pPr>
              <w:pStyle w:val="acctfourfigures"/>
              <w:tabs>
                <w:tab w:val="clear" w:pos="765"/>
              </w:tabs>
              <w:spacing w:line="240" w:lineRule="auto"/>
              <w:ind w:left="342" w:right="-29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-</w:t>
            </w:r>
          </w:p>
        </w:tc>
        <w:tc>
          <w:tcPr>
            <w:tcW w:w="236" w:type="dxa"/>
          </w:tcPr>
          <w:p w14:paraId="0FA66710" w14:textId="77777777" w:rsidR="002B1BB4" w:rsidRPr="00055FF8" w:rsidRDefault="002B1BB4" w:rsidP="008700E6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342" w:right="-2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63636763" w14:textId="6823DA6F" w:rsidR="002B1BB4" w:rsidRPr="00055FF8" w:rsidRDefault="002B1BB4" w:rsidP="000315FE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1BB4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C2089B" w:rsidRPr="00055FF8">
              <w:rPr>
                <w:rFonts w:ascii="Angsana New" w:hAnsi="Angsana New" w:cs="Angsana New"/>
                <w:sz w:val="30"/>
                <w:szCs w:val="30"/>
                <w:lang w:bidi="th-TH"/>
              </w:rPr>
              <w:t>82,942</w:t>
            </w:r>
            <w:r w:rsidR="000315F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B1BB4" w:rsidRPr="00055FF8" w14:paraId="2C858319" w14:textId="77777777" w:rsidTr="009F20E7">
        <w:trPr>
          <w:trHeight w:val="334"/>
        </w:trPr>
        <w:tc>
          <w:tcPr>
            <w:tcW w:w="3534" w:type="dxa"/>
          </w:tcPr>
          <w:p w14:paraId="5ABD84F5" w14:textId="42F9C8E7" w:rsidR="002B1BB4" w:rsidRPr="00055FF8" w:rsidRDefault="002B1BB4" w:rsidP="002B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F45C869" w14:textId="4ED49EF3" w:rsidR="002B1BB4" w:rsidRPr="00055FF8" w:rsidRDefault="002B1BB4" w:rsidP="002B1BB4">
            <w:pPr>
              <w:pStyle w:val="acctfourfigures"/>
              <w:tabs>
                <w:tab w:val="clear" w:pos="765"/>
                <w:tab w:val="decimal" w:pos="124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bidi="th-TH"/>
              </w:rPr>
              <w:t>(14,627)</w:t>
            </w:r>
          </w:p>
        </w:tc>
        <w:tc>
          <w:tcPr>
            <w:tcW w:w="270" w:type="dxa"/>
          </w:tcPr>
          <w:p w14:paraId="709C9DF4" w14:textId="77777777" w:rsidR="002B1BB4" w:rsidRPr="00055FF8" w:rsidRDefault="002B1BB4" w:rsidP="002B1BB4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3A28884" w14:textId="41088551" w:rsidR="002B1BB4" w:rsidRPr="00055FF8" w:rsidRDefault="002B1BB4" w:rsidP="008700E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2B1BB4">
              <w:rPr>
                <w:rFonts w:ascii="Angsana New" w:hAnsi="Angsana New" w:cs="Angsana New"/>
                <w:sz w:val="30"/>
                <w:szCs w:val="30"/>
              </w:rPr>
              <w:t>6,365</w:t>
            </w:r>
          </w:p>
        </w:tc>
        <w:tc>
          <w:tcPr>
            <w:tcW w:w="270" w:type="dxa"/>
            <w:gridSpan w:val="2"/>
            <w:vAlign w:val="bottom"/>
          </w:tcPr>
          <w:p w14:paraId="7D5BFDCD" w14:textId="77777777" w:rsidR="002B1BB4" w:rsidRPr="008700E6" w:rsidRDefault="002B1BB4" w:rsidP="008700E6">
            <w:pPr>
              <w:pStyle w:val="acctfourfigures"/>
              <w:tabs>
                <w:tab w:val="clear" w:pos="765"/>
                <w:tab w:val="decimal" w:pos="883"/>
                <w:tab w:val="decimal" w:pos="951"/>
              </w:tabs>
              <w:spacing w:line="240" w:lineRule="atLeast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68235F" w14:textId="1559B4F4" w:rsidR="002B1BB4" w:rsidRPr="00055FF8" w:rsidRDefault="002B1BB4" w:rsidP="008700E6">
            <w:pPr>
              <w:pStyle w:val="acctfourfigures"/>
              <w:tabs>
                <w:tab w:val="clear" w:pos="765"/>
              </w:tabs>
              <w:spacing w:line="240" w:lineRule="auto"/>
              <w:ind w:left="342" w:right="-29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-</w:t>
            </w:r>
          </w:p>
        </w:tc>
        <w:tc>
          <w:tcPr>
            <w:tcW w:w="236" w:type="dxa"/>
          </w:tcPr>
          <w:p w14:paraId="29FF5A4D" w14:textId="77777777" w:rsidR="002B1BB4" w:rsidRPr="00055FF8" w:rsidRDefault="002B1BB4" w:rsidP="008700E6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342" w:right="-2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7C6AE94F" w14:textId="27E5F161" w:rsidR="002B1BB4" w:rsidRPr="00055FF8" w:rsidRDefault="002B1BB4" w:rsidP="000315FE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B1BB4">
              <w:rPr>
                <w:rFonts w:ascii="Angsana New" w:hAnsi="Angsana New" w:cs="Angsana New"/>
                <w:sz w:val="30"/>
                <w:szCs w:val="30"/>
                <w:lang w:bidi="th-TH"/>
              </w:rPr>
              <w:t>(8,262</w:t>
            </w:r>
            <w:r w:rsidR="000315F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B1BB4" w:rsidRPr="00055FF8" w14:paraId="2734B024" w14:textId="77777777" w:rsidTr="009F20E7">
        <w:tc>
          <w:tcPr>
            <w:tcW w:w="3534" w:type="dxa"/>
          </w:tcPr>
          <w:p w14:paraId="276AB069" w14:textId="77777777" w:rsidR="002B1BB4" w:rsidRPr="00055FF8" w:rsidRDefault="002B1BB4" w:rsidP="002B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849F02" w14:textId="0AC7BC88" w:rsidR="002B1BB4" w:rsidRPr="00055FF8" w:rsidRDefault="002B1BB4" w:rsidP="002B1BB4">
            <w:pPr>
              <w:pStyle w:val="acctfourfigures"/>
              <w:tabs>
                <w:tab w:val="clear" w:pos="765"/>
                <w:tab w:val="left" w:pos="-79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(97,569)</w:t>
            </w:r>
          </w:p>
        </w:tc>
        <w:tc>
          <w:tcPr>
            <w:tcW w:w="270" w:type="dxa"/>
          </w:tcPr>
          <w:p w14:paraId="01D6EE9B" w14:textId="77777777" w:rsidR="002B1BB4" w:rsidRPr="00055FF8" w:rsidRDefault="002B1BB4" w:rsidP="002B1BB4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98468D" w14:textId="5BD818CC" w:rsidR="002B1BB4" w:rsidRPr="008700E6" w:rsidRDefault="00C10AF8" w:rsidP="008700E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20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6,365</w:t>
            </w:r>
          </w:p>
        </w:tc>
        <w:tc>
          <w:tcPr>
            <w:tcW w:w="270" w:type="dxa"/>
            <w:gridSpan w:val="2"/>
            <w:vAlign w:val="bottom"/>
          </w:tcPr>
          <w:p w14:paraId="0AD76312" w14:textId="77777777" w:rsidR="002B1BB4" w:rsidRPr="008700E6" w:rsidRDefault="002B1BB4" w:rsidP="008700E6">
            <w:pPr>
              <w:pStyle w:val="acctfourfigures"/>
              <w:tabs>
                <w:tab w:val="clear" w:pos="765"/>
                <w:tab w:val="decimal" w:pos="883"/>
                <w:tab w:val="decimal" w:pos="951"/>
              </w:tabs>
              <w:spacing w:line="240" w:lineRule="atLeast"/>
              <w:ind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D0650CA" w14:textId="0F919300" w:rsidR="002B1BB4" w:rsidRPr="008700E6" w:rsidRDefault="002B1BB4" w:rsidP="008700E6">
            <w:pPr>
              <w:pStyle w:val="acctfourfigures"/>
              <w:tabs>
                <w:tab w:val="clear" w:pos="765"/>
              </w:tabs>
              <w:spacing w:line="240" w:lineRule="auto"/>
              <w:ind w:left="702" w:right="-735"/>
              <w:rPr>
                <w:rFonts w:ascii="Angsana New" w:hAnsi="Angsana New" w:cs="Angsana New"/>
                <w:sz w:val="30"/>
                <w:szCs w:val="30"/>
              </w:rPr>
            </w:pPr>
            <w:r w:rsidRPr="008700E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CF96627" w14:textId="77777777" w:rsidR="002B1BB4" w:rsidRPr="008700E6" w:rsidRDefault="002B1BB4" w:rsidP="008700E6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342" w:right="-2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0D3E74" w14:textId="5E5A6D9B" w:rsidR="002B1BB4" w:rsidRPr="00055FF8" w:rsidRDefault="000315FE" w:rsidP="00E95BB0">
            <w:pPr>
              <w:pStyle w:val="acctfourfigures"/>
              <w:tabs>
                <w:tab w:val="clear" w:pos="765"/>
                <w:tab w:val="left" w:pos="-79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315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E95B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91</w:t>
            </w:r>
            <w:r w:rsidRPr="000315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E95B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204</w:t>
            </w:r>
            <w:r w:rsidRPr="000315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2B1BB4" w:rsidRPr="00055FF8" w14:paraId="27E6005F" w14:textId="77777777" w:rsidTr="009F20E7">
        <w:tc>
          <w:tcPr>
            <w:tcW w:w="3534" w:type="dxa"/>
          </w:tcPr>
          <w:p w14:paraId="57DD8EFE" w14:textId="77777777" w:rsidR="002B1BB4" w:rsidRPr="00055FF8" w:rsidRDefault="002B1BB4" w:rsidP="002B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38B472F1" w14:textId="77777777" w:rsidR="002B1BB4" w:rsidRPr="00055FF8" w:rsidRDefault="002B1BB4" w:rsidP="002B1BB4">
            <w:pPr>
              <w:pStyle w:val="acctfourfigures"/>
              <w:tabs>
                <w:tab w:val="clear" w:pos="765"/>
                <w:tab w:val="decimal" w:pos="875"/>
                <w:tab w:val="decimal" w:pos="11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7B3F25D3" w14:textId="77777777" w:rsidR="002B1BB4" w:rsidRPr="00055FF8" w:rsidRDefault="002B1BB4" w:rsidP="002B1BB4">
            <w:pPr>
              <w:pStyle w:val="acctfourfigures"/>
              <w:tabs>
                <w:tab w:val="clear" w:pos="765"/>
                <w:tab w:val="decimal" w:pos="875"/>
                <w:tab w:val="decimal" w:pos="11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9C38834" w14:textId="2D8C5254" w:rsidR="002B1BB4" w:rsidRPr="00055FF8" w:rsidRDefault="002B1BB4" w:rsidP="002B1BB4">
            <w:pPr>
              <w:pStyle w:val="acctfourfigures"/>
              <w:tabs>
                <w:tab w:val="clear" w:pos="765"/>
                <w:tab w:val="decimal" w:pos="875"/>
                <w:tab w:val="decimal" w:pos="11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D4D1C3E" w14:textId="77777777" w:rsidR="002B1BB4" w:rsidRPr="00055FF8" w:rsidRDefault="002B1BB4" w:rsidP="002B1BB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21750C1" w14:textId="77777777" w:rsidR="002B1BB4" w:rsidRPr="00055FF8" w:rsidRDefault="002B1BB4" w:rsidP="002B1BB4">
            <w:pPr>
              <w:pStyle w:val="acctfourfigures"/>
              <w:tabs>
                <w:tab w:val="clear" w:pos="765"/>
                <w:tab w:val="decimal" w:pos="709"/>
                <w:tab w:val="decimal" w:pos="1029"/>
                <w:tab w:val="left" w:pos="1107"/>
                <w:tab w:val="decimal" w:pos="127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</w:tcPr>
          <w:p w14:paraId="3B760295" w14:textId="77777777" w:rsidR="002B1BB4" w:rsidRPr="00055FF8" w:rsidRDefault="002B1BB4" w:rsidP="002B1BB4">
            <w:pPr>
              <w:pStyle w:val="acctfourfigures"/>
              <w:tabs>
                <w:tab w:val="clear" w:pos="765"/>
                <w:tab w:val="decimal" w:pos="709"/>
                <w:tab w:val="decimal" w:pos="1029"/>
                <w:tab w:val="left" w:pos="1107"/>
                <w:tab w:val="decimal" w:pos="127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vAlign w:val="bottom"/>
          </w:tcPr>
          <w:p w14:paraId="6FD70BA1" w14:textId="4982D6C4" w:rsidR="002B1BB4" w:rsidRPr="00055FF8" w:rsidRDefault="002B1BB4" w:rsidP="002B1BB4">
            <w:pPr>
              <w:pStyle w:val="acctfourfigures"/>
              <w:tabs>
                <w:tab w:val="clear" w:pos="765"/>
                <w:tab w:val="decimal" w:pos="709"/>
                <w:tab w:val="decimal" w:pos="1029"/>
                <w:tab w:val="left" w:pos="1107"/>
                <w:tab w:val="decimal" w:pos="127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2B1BB4" w:rsidRPr="00055FF8" w14:paraId="55864088" w14:textId="77777777" w:rsidTr="009F20E7">
        <w:tc>
          <w:tcPr>
            <w:tcW w:w="3534" w:type="dxa"/>
          </w:tcPr>
          <w:p w14:paraId="7D147BF8" w14:textId="6125E3ED" w:rsidR="002B1BB4" w:rsidRPr="00055FF8" w:rsidRDefault="002B1BB4" w:rsidP="002B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08E0739D" w14:textId="1147DE94" w:rsidR="002B1BB4" w:rsidRPr="00055FF8" w:rsidRDefault="002B1BB4" w:rsidP="002B1BB4">
            <w:pPr>
              <w:pStyle w:val="acctfourfigures"/>
              <w:tabs>
                <w:tab w:val="clear" w:pos="765"/>
                <w:tab w:val="left" w:pos="-79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(51,066)</w:t>
            </w:r>
          </w:p>
        </w:tc>
        <w:tc>
          <w:tcPr>
            <w:tcW w:w="270" w:type="dxa"/>
          </w:tcPr>
          <w:p w14:paraId="1588AFA8" w14:textId="77777777" w:rsidR="002B1BB4" w:rsidRPr="00055FF8" w:rsidRDefault="002B1BB4" w:rsidP="002B1BB4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5E4E297" w14:textId="34C7EE88" w:rsidR="002B1BB4" w:rsidRPr="00055FF8" w:rsidRDefault="00E95BB0" w:rsidP="008700E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</w:t>
            </w:r>
            <w:r w:rsidR="004650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199</w:t>
            </w:r>
          </w:p>
        </w:tc>
        <w:tc>
          <w:tcPr>
            <w:tcW w:w="270" w:type="dxa"/>
            <w:gridSpan w:val="2"/>
            <w:vAlign w:val="bottom"/>
          </w:tcPr>
          <w:p w14:paraId="08D57A53" w14:textId="77777777" w:rsidR="002B1BB4" w:rsidRPr="008700E6" w:rsidRDefault="002B1BB4" w:rsidP="008700E6">
            <w:pPr>
              <w:pStyle w:val="acctfourfigures"/>
              <w:tabs>
                <w:tab w:val="clear" w:pos="765"/>
                <w:tab w:val="decimal" w:pos="883"/>
                <w:tab w:val="decimal" w:pos="951"/>
              </w:tabs>
              <w:spacing w:line="240" w:lineRule="atLeast"/>
              <w:ind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0D11F53" w14:textId="4D87AC8B" w:rsidR="002B1BB4" w:rsidRPr="008700E6" w:rsidRDefault="008700E6" w:rsidP="008700E6">
            <w:pPr>
              <w:pStyle w:val="acctfourfigures"/>
              <w:tabs>
                <w:tab w:val="clear" w:pos="765"/>
                <w:tab w:val="left" w:pos="792"/>
              </w:tabs>
              <w:spacing w:line="240" w:lineRule="auto"/>
              <w:ind w:left="519" w:right="-3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700E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222</w:t>
            </w:r>
          </w:p>
        </w:tc>
        <w:tc>
          <w:tcPr>
            <w:tcW w:w="236" w:type="dxa"/>
          </w:tcPr>
          <w:p w14:paraId="0DA9FAA8" w14:textId="77777777" w:rsidR="002B1BB4" w:rsidRPr="008700E6" w:rsidRDefault="002B1BB4" w:rsidP="008700E6">
            <w:pPr>
              <w:pStyle w:val="acctfourfigures"/>
              <w:tabs>
                <w:tab w:val="clear" w:pos="765"/>
                <w:tab w:val="left" w:pos="792"/>
                <w:tab w:val="decimal" w:pos="1270"/>
              </w:tabs>
              <w:spacing w:line="240" w:lineRule="auto"/>
              <w:ind w:left="519" w:right="-3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  <w:vAlign w:val="bottom"/>
          </w:tcPr>
          <w:p w14:paraId="1C6122F1" w14:textId="1F5812C4" w:rsidR="002B1BB4" w:rsidRPr="00055FF8" w:rsidRDefault="000315FE" w:rsidP="000315FE">
            <w:pPr>
              <w:pStyle w:val="acctfourfigures"/>
              <w:tabs>
                <w:tab w:val="clear" w:pos="765"/>
                <w:tab w:val="left" w:pos="-79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315F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251B6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</w:t>
            </w:r>
            <w:r w:rsidR="00E95BB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</w:t>
            </w:r>
            <w:r w:rsidR="00251B6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E95BB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645</w:t>
            </w:r>
            <w:r w:rsidR="0046504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2B1BB4" w:rsidRPr="00055FF8" w14:paraId="6C3A1BE4" w14:textId="77777777" w:rsidTr="009F20E7">
        <w:tc>
          <w:tcPr>
            <w:tcW w:w="3534" w:type="dxa"/>
          </w:tcPr>
          <w:p w14:paraId="3CF11142" w14:textId="77777777" w:rsidR="002B1BB4" w:rsidRPr="00055FF8" w:rsidRDefault="002B1BB4" w:rsidP="002B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5068E2E2" w14:textId="77777777" w:rsidR="002B1BB4" w:rsidRPr="00055FF8" w:rsidRDefault="002B1BB4" w:rsidP="002B1BB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AF1A506" w14:textId="77777777" w:rsidR="002B1BB4" w:rsidRPr="00055FF8" w:rsidRDefault="002B1BB4" w:rsidP="002B1BB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72FD4F1" w14:textId="37C77C20" w:rsidR="002B1BB4" w:rsidRPr="00055FF8" w:rsidRDefault="002B1BB4" w:rsidP="002B1BB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108CB5C" w14:textId="77777777" w:rsidR="002B1BB4" w:rsidRPr="00055FF8" w:rsidRDefault="002B1BB4" w:rsidP="002B1BB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1A1D237" w14:textId="77777777" w:rsidR="002B1BB4" w:rsidRPr="00055FF8" w:rsidRDefault="002B1BB4" w:rsidP="002B1BB4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8A355F2" w14:textId="77777777" w:rsidR="002B1BB4" w:rsidRPr="00055FF8" w:rsidRDefault="002B1BB4" w:rsidP="002B1BB4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vAlign w:val="bottom"/>
          </w:tcPr>
          <w:p w14:paraId="7537796C" w14:textId="18607CE0" w:rsidR="002B1BB4" w:rsidRPr="00055FF8" w:rsidRDefault="002B1BB4" w:rsidP="002B1BB4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48E3BDEE" w14:textId="1BCD7A63" w:rsidR="00864C87" w:rsidRPr="001A4584" w:rsidRDefault="004E3D90" w:rsidP="001A45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" w:right="-79" w:hanging="162"/>
        <w:rPr>
          <w:rFonts w:asciiTheme="majorBidi" w:hAnsiTheme="majorBidi" w:cstheme="majorBidi"/>
          <w:b/>
          <w:bCs/>
          <w:sz w:val="30"/>
          <w:szCs w:val="30"/>
        </w:rPr>
      </w:pPr>
      <w:r w:rsidRPr="00055FF8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tbl>
      <w:tblPr>
        <w:tblW w:w="9204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804"/>
        <w:gridCol w:w="1530"/>
        <w:gridCol w:w="270"/>
        <w:gridCol w:w="1800"/>
        <w:gridCol w:w="270"/>
        <w:gridCol w:w="1530"/>
      </w:tblGrid>
      <w:tr w:rsidR="00864C87" w:rsidRPr="00055FF8" w14:paraId="01D14558" w14:textId="77777777" w:rsidTr="00864C87">
        <w:trPr>
          <w:trHeight w:val="139"/>
          <w:tblHeader/>
        </w:trPr>
        <w:tc>
          <w:tcPr>
            <w:tcW w:w="3804" w:type="dxa"/>
          </w:tcPr>
          <w:p w14:paraId="63FA1F96" w14:textId="77777777" w:rsidR="00864C87" w:rsidRPr="00055FF8" w:rsidRDefault="00864C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400" w:type="dxa"/>
            <w:gridSpan w:val="5"/>
          </w:tcPr>
          <w:p w14:paraId="0D9AAC51" w14:textId="768A2DE4" w:rsidR="00864C87" w:rsidRPr="00864C87" w:rsidRDefault="00864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864C87" w:rsidRPr="00055FF8" w14:paraId="017B231A" w14:textId="77777777">
        <w:trPr>
          <w:trHeight w:val="139"/>
          <w:tblHeader/>
        </w:trPr>
        <w:tc>
          <w:tcPr>
            <w:tcW w:w="3804" w:type="dxa"/>
          </w:tcPr>
          <w:p w14:paraId="545DF0FF" w14:textId="77777777" w:rsidR="00864C87" w:rsidRPr="00055FF8" w:rsidRDefault="00864C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1530" w:type="dxa"/>
          </w:tcPr>
          <w:p w14:paraId="32F3510A" w14:textId="77777777" w:rsidR="00864C87" w:rsidRPr="00055FF8" w:rsidRDefault="00864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3B78B46A" w14:textId="77777777" w:rsidR="00864C87" w:rsidRPr="00055FF8" w:rsidRDefault="00864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>/</w:t>
            </w:r>
          </w:p>
          <w:p w14:paraId="20AE20CC" w14:textId="77777777" w:rsidR="00864C87" w:rsidRPr="00055FF8" w:rsidRDefault="00864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1530" w:type="dxa"/>
          </w:tcPr>
          <w:p w14:paraId="532D073A" w14:textId="77777777" w:rsidR="00864C87" w:rsidRPr="00055FF8" w:rsidRDefault="00864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64C87" w:rsidRPr="00055FF8" w14:paraId="6CF69B42" w14:textId="77777777">
        <w:trPr>
          <w:trHeight w:val="139"/>
          <w:tblHeader/>
        </w:trPr>
        <w:tc>
          <w:tcPr>
            <w:tcW w:w="3804" w:type="dxa"/>
            <w:vAlign w:val="bottom"/>
          </w:tcPr>
          <w:p w14:paraId="6BFE468D" w14:textId="77777777" w:rsidR="00864C87" w:rsidRPr="00055FF8" w:rsidRDefault="00864C87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055FF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530" w:type="dxa"/>
          </w:tcPr>
          <w:p w14:paraId="14E59293" w14:textId="77777777" w:rsidR="00864C87" w:rsidRPr="00055FF8" w:rsidRDefault="00864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</w:t>
            </w: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</w:t>
            </w:r>
          </w:p>
          <w:p w14:paraId="4634E074" w14:textId="77777777" w:rsidR="00864C87" w:rsidRPr="00055FF8" w:rsidRDefault="00864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มกราคม</w:t>
            </w: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75938DD1" w14:textId="77777777" w:rsidR="00864C87" w:rsidRPr="00055FF8" w:rsidRDefault="00864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8B4764C" w14:textId="77777777" w:rsidR="00864C87" w:rsidRPr="00055FF8" w:rsidRDefault="00864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2B26AF" w14:textId="77777777" w:rsidR="00864C87" w:rsidRPr="00055FF8" w:rsidRDefault="00864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5878090D" w14:textId="77777777" w:rsidR="00864C87" w:rsidRPr="00055FF8" w:rsidRDefault="00864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0000CC5" w14:textId="77777777" w:rsidR="00864C87" w:rsidRPr="00055FF8" w:rsidRDefault="00864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</w:t>
            </w: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ที่ 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31 </w:t>
            </w: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864C87" w:rsidRPr="00055FF8" w14:paraId="4A12AA82" w14:textId="77777777">
        <w:trPr>
          <w:trHeight w:val="139"/>
          <w:tblHeader/>
        </w:trPr>
        <w:tc>
          <w:tcPr>
            <w:tcW w:w="3804" w:type="dxa"/>
          </w:tcPr>
          <w:p w14:paraId="4BAF2DEF" w14:textId="77777777" w:rsidR="00864C87" w:rsidRPr="00055FF8" w:rsidRDefault="00864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1A820683" w14:textId="77777777" w:rsidR="00864C87" w:rsidRPr="00055FF8" w:rsidRDefault="00864C8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9409D85" w14:textId="77777777" w:rsidR="00864C87" w:rsidRPr="00055FF8" w:rsidRDefault="00864C8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</w:tcPr>
          <w:p w14:paraId="0EE7A733" w14:textId="77777777" w:rsidR="00864C87" w:rsidRPr="00055FF8" w:rsidRDefault="00864C8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055FF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</w:t>
            </w: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0" w:type="dxa"/>
            <w:gridSpan w:val="2"/>
          </w:tcPr>
          <w:p w14:paraId="680605A0" w14:textId="77777777" w:rsidR="00864C87" w:rsidRPr="00055FF8" w:rsidRDefault="00864C8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864C87" w:rsidRPr="00055FF8" w14:paraId="663568BF" w14:textId="77777777">
        <w:trPr>
          <w:trHeight w:val="139"/>
        </w:trPr>
        <w:tc>
          <w:tcPr>
            <w:tcW w:w="3804" w:type="dxa"/>
          </w:tcPr>
          <w:p w14:paraId="49241FD5" w14:textId="77777777" w:rsidR="00864C87" w:rsidRPr="00055FF8" w:rsidRDefault="00864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530" w:type="dxa"/>
          </w:tcPr>
          <w:p w14:paraId="09E609B8" w14:textId="77777777" w:rsidR="00864C87" w:rsidRPr="00055FF8" w:rsidRDefault="00864C8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90F9B6E" w14:textId="77777777" w:rsidR="00864C87" w:rsidRPr="00055FF8" w:rsidRDefault="00864C8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600" w:type="dxa"/>
            <w:gridSpan w:val="3"/>
          </w:tcPr>
          <w:p w14:paraId="46CA9EA8" w14:textId="77777777" w:rsidR="00864C87" w:rsidRPr="00055FF8" w:rsidRDefault="00864C8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864C87" w:rsidRPr="00055FF8" w14:paraId="42591622" w14:textId="77777777">
        <w:trPr>
          <w:trHeight w:val="139"/>
        </w:trPr>
        <w:tc>
          <w:tcPr>
            <w:tcW w:w="3804" w:type="dxa"/>
          </w:tcPr>
          <w:p w14:paraId="2A005FCC" w14:textId="77777777" w:rsidR="00864C87" w:rsidRPr="00055FF8" w:rsidRDefault="00864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</w:tcPr>
          <w:p w14:paraId="6B67EAFA" w14:textId="77777777" w:rsidR="00864C87" w:rsidRPr="00055FF8" w:rsidRDefault="00864C8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CAE58CF" w14:textId="77777777" w:rsidR="00864C87" w:rsidRPr="00055FF8" w:rsidRDefault="00864C8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</w:tcPr>
          <w:p w14:paraId="1791A48A" w14:textId="77777777" w:rsidR="00864C87" w:rsidRPr="00055FF8" w:rsidRDefault="00864C8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9620378" w14:textId="77777777" w:rsidR="00864C87" w:rsidRPr="00055FF8" w:rsidRDefault="00864C8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502BFB6B" w14:textId="77777777" w:rsidR="00864C87" w:rsidRPr="00055FF8" w:rsidRDefault="00864C8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C618DA" w:rsidRPr="00055FF8" w14:paraId="1552A5CD" w14:textId="77777777">
        <w:trPr>
          <w:trHeight w:val="139"/>
        </w:trPr>
        <w:tc>
          <w:tcPr>
            <w:tcW w:w="3804" w:type="dxa"/>
          </w:tcPr>
          <w:p w14:paraId="6EB2DD28" w14:textId="77777777" w:rsidR="00C618DA" w:rsidRPr="00055FF8" w:rsidRDefault="00C618DA" w:rsidP="00C6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530" w:type="dxa"/>
          </w:tcPr>
          <w:p w14:paraId="5EDB3A52" w14:textId="110D4759" w:rsidR="00C618DA" w:rsidRPr="00055FF8" w:rsidRDefault="00C618DA" w:rsidP="00C618DA">
            <w:pPr>
              <w:pStyle w:val="acctfourfigures"/>
              <w:tabs>
                <w:tab w:val="clear" w:pos="765"/>
                <w:tab w:val="decimal" w:pos="1247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CC4EDC">
              <w:rPr>
                <w:rFonts w:ascii="Angsana New" w:hAnsi="Angsana New" w:cs="Angsana New"/>
                <w:sz w:val="30"/>
                <w:szCs w:val="30"/>
              </w:rPr>
              <w:t>245</w:t>
            </w:r>
          </w:p>
        </w:tc>
        <w:tc>
          <w:tcPr>
            <w:tcW w:w="270" w:type="dxa"/>
          </w:tcPr>
          <w:p w14:paraId="1B59401F" w14:textId="77777777" w:rsidR="00C618DA" w:rsidRPr="00055FF8" w:rsidRDefault="00C618DA" w:rsidP="00C618DA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</w:tcPr>
          <w:p w14:paraId="49FDA10E" w14:textId="77777777" w:rsidR="00C618DA" w:rsidRPr="00055FF8" w:rsidRDefault="00C618DA" w:rsidP="00C618DA">
            <w:pPr>
              <w:pStyle w:val="acctfourfigures"/>
              <w:tabs>
                <w:tab w:val="clear" w:pos="765"/>
                <w:tab w:val="decimal" w:pos="1423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2186DFB" w14:textId="77777777" w:rsidR="00C618DA" w:rsidRPr="00055FF8" w:rsidRDefault="00C618DA" w:rsidP="00C618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1E3FEC22" w14:textId="724D5C8C" w:rsidR="00C618DA" w:rsidRPr="00055FF8" w:rsidRDefault="00C618DA" w:rsidP="00C618DA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248</w:t>
            </w:r>
          </w:p>
        </w:tc>
      </w:tr>
      <w:tr w:rsidR="00C618DA" w:rsidRPr="00055FF8" w14:paraId="381DEF1D" w14:textId="77777777">
        <w:trPr>
          <w:trHeight w:val="139"/>
        </w:trPr>
        <w:tc>
          <w:tcPr>
            <w:tcW w:w="3804" w:type="dxa"/>
          </w:tcPr>
          <w:p w14:paraId="1EAF6DF6" w14:textId="77777777" w:rsidR="00C618DA" w:rsidRPr="00055FF8" w:rsidRDefault="00C618DA" w:rsidP="00C6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530" w:type="dxa"/>
          </w:tcPr>
          <w:p w14:paraId="4B1A2A98" w14:textId="77777777" w:rsidR="00C618DA" w:rsidRPr="00055FF8" w:rsidRDefault="00C618DA" w:rsidP="00C618DA">
            <w:pPr>
              <w:pStyle w:val="acctfourfigures"/>
              <w:tabs>
                <w:tab w:val="clear" w:pos="765"/>
                <w:tab w:val="decimal" w:pos="1247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BA1127">
              <w:rPr>
                <w:rFonts w:ascii="Angsana New" w:hAnsi="Angsana New" w:cs="Angsana New"/>
                <w:sz w:val="30"/>
                <w:szCs w:val="30"/>
              </w:rPr>
              <w:t>11,334</w:t>
            </w:r>
          </w:p>
        </w:tc>
        <w:tc>
          <w:tcPr>
            <w:tcW w:w="270" w:type="dxa"/>
          </w:tcPr>
          <w:p w14:paraId="45E0D3D9" w14:textId="77777777" w:rsidR="00C618DA" w:rsidRPr="00055FF8" w:rsidRDefault="00C618DA" w:rsidP="00C618DA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</w:tcPr>
          <w:p w14:paraId="5D2C025F" w14:textId="77777777" w:rsidR="00C618DA" w:rsidRPr="00055FF8" w:rsidRDefault="00C618DA" w:rsidP="00C618DA">
            <w:pPr>
              <w:pStyle w:val="acctfourfigures"/>
              <w:tabs>
                <w:tab w:val="clear" w:pos="765"/>
                <w:tab w:val="decimal" w:pos="1424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7,704</w:t>
            </w:r>
          </w:p>
        </w:tc>
        <w:tc>
          <w:tcPr>
            <w:tcW w:w="270" w:type="dxa"/>
          </w:tcPr>
          <w:p w14:paraId="7C63EED8" w14:textId="77777777" w:rsidR="00C618DA" w:rsidRPr="00055FF8" w:rsidRDefault="00C618DA" w:rsidP="00C618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20CEC9BC" w14:textId="77777777" w:rsidR="00C618DA" w:rsidRPr="00055FF8" w:rsidRDefault="00C618DA" w:rsidP="00C618DA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19,038</w:t>
            </w:r>
          </w:p>
        </w:tc>
      </w:tr>
      <w:tr w:rsidR="00C618DA" w:rsidRPr="00055FF8" w14:paraId="475D6AAF" w14:textId="77777777">
        <w:trPr>
          <w:trHeight w:val="139"/>
        </w:trPr>
        <w:tc>
          <w:tcPr>
            <w:tcW w:w="3804" w:type="dxa"/>
          </w:tcPr>
          <w:p w14:paraId="6F6AFFC1" w14:textId="77777777" w:rsidR="00C618DA" w:rsidRPr="00055FF8" w:rsidRDefault="00C618DA" w:rsidP="00C6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</w:tcPr>
          <w:p w14:paraId="76E26F3E" w14:textId="77777777" w:rsidR="00C618DA" w:rsidRPr="00055FF8" w:rsidRDefault="00C618DA" w:rsidP="00C618DA">
            <w:pPr>
              <w:pStyle w:val="acctfourfigures"/>
              <w:tabs>
                <w:tab w:val="clear" w:pos="765"/>
                <w:tab w:val="decimal" w:pos="1247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5F1618">
              <w:rPr>
                <w:rFonts w:ascii="Angsana New" w:hAnsi="Angsana New" w:cs="Angsana New"/>
                <w:sz w:val="30"/>
                <w:szCs w:val="30"/>
              </w:rPr>
              <w:t>11,983</w:t>
            </w:r>
          </w:p>
        </w:tc>
        <w:tc>
          <w:tcPr>
            <w:tcW w:w="270" w:type="dxa"/>
          </w:tcPr>
          <w:p w14:paraId="67D29F86" w14:textId="77777777" w:rsidR="00C618DA" w:rsidRPr="00055FF8" w:rsidRDefault="00C618DA" w:rsidP="00C618DA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</w:tcPr>
          <w:p w14:paraId="163EB737" w14:textId="77777777" w:rsidR="00C618DA" w:rsidRPr="00055FF8" w:rsidRDefault="00C618DA" w:rsidP="00C618DA">
            <w:pPr>
              <w:pStyle w:val="acctfourfigures"/>
              <w:tabs>
                <w:tab w:val="clear" w:pos="765"/>
                <w:tab w:val="decimal" w:pos="1424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078328" w14:textId="77777777" w:rsidR="00C618DA" w:rsidRPr="00055FF8" w:rsidRDefault="00C618DA" w:rsidP="00C618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5E3F8EFD" w14:textId="77777777" w:rsidR="00C618DA" w:rsidRPr="00055FF8" w:rsidRDefault="00C618DA" w:rsidP="00C618DA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11,983</w:t>
            </w:r>
          </w:p>
        </w:tc>
      </w:tr>
      <w:tr w:rsidR="00C618DA" w:rsidRPr="00055FF8" w14:paraId="672172C6" w14:textId="77777777">
        <w:trPr>
          <w:trHeight w:val="139"/>
        </w:trPr>
        <w:tc>
          <w:tcPr>
            <w:tcW w:w="3804" w:type="dxa"/>
          </w:tcPr>
          <w:p w14:paraId="65D28F31" w14:textId="77777777" w:rsidR="00C618DA" w:rsidRPr="00055FF8" w:rsidRDefault="00C618DA" w:rsidP="00C6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530" w:type="dxa"/>
          </w:tcPr>
          <w:p w14:paraId="59CC3FEA" w14:textId="77777777" w:rsidR="00C618DA" w:rsidRPr="00055FF8" w:rsidRDefault="00C618DA" w:rsidP="00C618DA">
            <w:pPr>
              <w:pStyle w:val="acctfourfigures"/>
              <w:tabs>
                <w:tab w:val="clear" w:pos="765"/>
                <w:tab w:val="decimal" w:pos="1247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640</w:t>
            </w:r>
          </w:p>
        </w:tc>
        <w:tc>
          <w:tcPr>
            <w:tcW w:w="270" w:type="dxa"/>
          </w:tcPr>
          <w:p w14:paraId="0BBCCA2E" w14:textId="77777777" w:rsidR="00C618DA" w:rsidRPr="00055FF8" w:rsidRDefault="00C618DA" w:rsidP="00C618DA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</w:tcPr>
          <w:p w14:paraId="64A4F5D7" w14:textId="77777777" w:rsidR="00C618DA" w:rsidRPr="00055FF8" w:rsidRDefault="00C618DA" w:rsidP="00C618DA">
            <w:pPr>
              <w:pStyle w:val="acctfourfigures"/>
              <w:tabs>
                <w:tab w:val="clear" w:pos="765"/>
                <w:tab w:val="decimal" w:pos="1424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781C9D" w14:textId="77777777" w:rsidR="00C618DA" w:rsidRPr="00055FF8" w:rsidRDefault="00C618DA" w:rsidP="00C618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45EE6EE7" w14:textId="77777777" w:rsidR="00C618DA" w:rsidRPr="00055FF8" w:rsidRDefault="00C618DA" w:rsidP="00C618DA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C618DA">
              <w:rPr>
                <w:rFonts w:ascii="Angsana New" w:hAnsi="Angsana New" w:cs="Angsana New"/>
                <w:sz w:val="30"/>
                <w:szCs w:val="30"/>
              </w:rPr>
              <w:t>640</w:t>
            </w:r>
          </w:p>
        </w:tc>
      </w:tr>
      <w:tr w:rsidR="00C618DA" w:rsidRPr="00055FF8" w14:paraId="38A74E2B" w14:textId="77777777">
        <w:trPr>
          <w:trHeight w:val="139"/>
        </w:trPr>
        <w:tc>
          <w:tcPr>
            <w:tcW w:w="3804" w:type="dxa"/>
          </w:tcPr>
          <w:p w14:paraId="093D147D" w14:textId="77777777" w:rsidR="00C618DA" w:rsidRPr="00055FF8" w:rsidRDefault="00C618DA" w:rsidP="00C6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vAlign w:val="bottom"/>
          </w:tcPr>
          <w:p w14:paraId="0747AADF" w14:textId="77777777" w:rsidR="00C618DA" w:rsidRPr="00055FF8" w:rsidRDefault="00C618DA" w:rsidP="00C618DA">
            <w:pPr>
              <w:pStyle w:val="acctfourfigures"/>
              <w:tabs>
                <w:tab w:val="clear" w:pos="765"/>
                <w:tab w:val="decimal" w:pos="1247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8,143</w:t>
            </w:r>
          </w:p>
        </w:tc>
        <w:tc>
          <w:tcPr>
            <w:tcW w:w="270" w:type="dxa"/>
          </w:tcPr>
          <w:p w14:paraId="6372EDF9" w14:textId="77777777" w:rsidR="00C618DA" w:rsidRPr="00055FF8" w:rsidRDefault="00C618DA" w:rsidP="00C618DA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4B2055CE" w14:textId="77777777" w:rsidR="00C618DA" w:rsidRPr="00055FF8" w:rsidRDefault="00C618DA" w:rsidP="00C618DA">
            <w:pPr>
              <w:pStyle w:val="acctfourfigures"/>
              <w:tabs>
                <w:tab w:val="clear" w:pos="765"/>
                <w:tab w:val="decimal" w:pos="1424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2,395</w:t>
            </w:r>
          </w:p>
        </w:tc>
        <w:tc>
          <w:tcPr>
            <w:tcW w:w="270" w:type="dxa"/>
            <w:vAlign w:val="bottom"/>
          </w:tcPr>
          <w:p w14:paraId="32888C57" w14:textId="77777777" w:rsidR="00C618DA" w:rsidRPr="00055FF8" w:rsidRDefault="00C618DA" w:rsidP="00C618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3B7CAA8A" w14:textId="3EB1CA68" w:rsidR="00C618DA" w:rsidRPr="00055FF8" w:rsidRDefault="008132B8" w:rsidP="00C618DA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8132B8">
              <w:rPr>
                <w:rFonts w:ascii="Angsana New" w:hAnsi="Angsana New" w:cs="Angsana New"/>
                <w:sz w:val="30"/>
                <w:szCs w:val="30"/>
              </w:rPr>
              <w:t>10,538</w:t>
            </w:r>
          </w:p>
        </w:tc>
      </w:tr>
      <w:tr w:rsidR="00C618DA" w:rsidRPr="00055FF8" w14:paraId="6A92D0B2" w14:textId="77777777">
        <w:trPr>
          <w:trHeight w:val="139"/>
        </w:trPr>
        <w:tc>
          <w:tcPr>
            <w:tcW w:w="3804" w:type="dxa"/>
          </w:tcPr>
          <w:p w14:paraId="056E9FE4" w14:textId="77777777" w:rsidR="00C618DA" w:rsidRPr="00055FF8" w:rsidRDefault="00C618DA" w:rsidP="00C6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79" w:hanging="18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1530" w:type="dxa"/>
          </w:tcPr>
          <w:p w14:paraId="7FF8A040" w14:textId="77777777" w:rsidR="00C618DA" w:rsidRPr="00055FF8" w:rsidRDefault="00C618DA" w:rsidP="00C618DA">
            <w:pPr>
              <w:pStyle w:val="acctfourfigures"/>
              <w:tabs>
                <w:tab w:val="clear" w:pos="765"/>
                <w:tab w:val="decimal" w:pos="1247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028C0D3" w14:textId="77777777" w:rsidR="00C618DA" w:rsidRPr="00055FF8" w:rsidRDefault="00C618DA" w:rsidP="00C618DA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</w:tcPr>
          <w:p w14:paraId="3679FEA6" w14:textId="77777777" w:rsidR="00C618DA" w:rsidRPr="00055FF8" w:rsidRDefault="00C618DA" w:rsidP="00C618DA">
            <w:pPr>
              <w:pStyle w:val="acctfourfigures"/>
              <w:tabs>
                <w:tab w:val="clear" w:pos="765"/>
                <w:tab w:val="decimal" w:pos="1424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2AEF4A" w14:textId="77777777" w:rsidR="00C618DA" w:rsidRPr="00055FF8" w:rsidRDefault="00C618DA" w:rsidP="00C618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672AA899" w14:textId="77777777" w:rsidR="00C618DA" w:rsidRPr="00055FF8" w:rsidRDefault="00C618DA" w:rsidP="00C618DA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618DA" w:rsidRPr="00055FF8" w14:paraId="736ED896" w14:textId="77777777">
        <w:trPr>
          <w:trHeight w:val="139"/>
        </w:trPr>
        <w:tc>
          <w:tcPr>
            <w:tcW w:w="3804" w:type="dxa"/>
          </w:tcPr>
          <w:p w14:paraId="1D5D1D2D" w14:textId="77777777" w:rsidR="00C618DA" w:rsidRPr="00055FF8" w:rsidRDefault="00C618DA" w:rsidP="00C6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79" w:hanging="180"/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 xml:space="preserve">   ผลประโยชน์พนักงาน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834F907" w14:textId="77777777" w:rsidR="00C618DA" w:rsidRPr="00055FF8" w:rsidRDefault="00C618DA" w:rsidP="00C618DA">
            <w:pPr>
              <w:pStyle w:val="acctfourfigures"/>
              <w:tabs>
                <w:tab w:val="clear" w:pos="765"/>
                <w:tab w:val="decimal" w:pos="1247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3,720</w:t>
            </w:r>
          </w:p>
        </w:tc>
        <w:tc>
          <w:tcPr>
            <w:tcW w:w="270" w:type="dxa"/>
          </w:tcPr>
          <w:p w14:paraId="4342456E" w14:textId="77777777" w:rsidR="00C618DA" w:rsidRPr="00055FF8" w:rsidRDefault="00C618DA" w:rsidP="00C618DA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</w:tcPr>
          <w:p w14:paraId="606E562A" w14:textId="77777777" w:rsidR="00C618DA" w:rsidRPr="00055FF8" w:rsidRDefault="00C618DA" w:rsidP="00C618DA">
            <w:pPr>
              <w:pStyle w:val="acctfourfigures"/>
              <w:tabs>
                <w:tab w:val="clear" w:pos="765"/>
                <w:tab w:val="decimal" w:pos="1424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bidi="th-TH"/>
              </w:rPr>
              <w:t>336</w:t>
            </w:r>
          </w:p>
        </w:tc>
        <w:tc>
          <w:tcPr>
            <w:tcW w:w="270" w:type="dxa"/>
          </w:tcPr>
          <w:p w14:paraId="03EC74DC" w14:textId="77777777" w:rsidR="00C618DA" w:rsidRPr="00055FF8" w:rsidRDefault="00C618DA" w:rsidP="00C618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214BC91B" w14:textId="7366B6D9" w:rsidR="00C618DA" w:rsidRPr="00055FF8" w:rsidRDefault="009F2A38" w:rsidP="00C618DA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9F2A38">
              <w:rPr>
                <w:rFonts w:ascii="Angsana New" w:hAnsi="Angsana New" w:cs="Angsana New"/>
                <w:sz w:val="30"/>
                <w:szCs w:val="30"/>
              </w:rPr>
              <w:t>4,056</w:t>
            </w:r>
          </w:p>
        </w:tc>
      </w:tr>
      <w:tr w:rsidR="00864C87" w:rsidRPr="00055FF8" w14:paraId="1AB7F6D5" w14:textId="77777777">
        <w:trPr>
          <w:trHeight w:val="334"/>
        </w:trPr>
        <w:tc>
          <w:tcPr>
            <w:tcW w:w="3804" w:type="dxa"/>
          </w:tcPr>
          <w:p w14:paraId="7E77F324" w14:textId="77777777" w:rsidR="00864C87" w:rsidRPr="00055FF8" w:rsidRDefault="00864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B7A7A2" w14:textId="493A8260" w:rsidR="00864C87" w:rsidRPr="00055FF8" w:rsidRDefault="006A07CC">
            <w:pPr>
              <w:pStyle w:val="acctfourfigures"/>
              <w:tabs>
                <w:tab w:val="clear" w:pos="765"/>
                <w:tab w:val="left" w:pos="-79"/>
                <w:tab w:val="decimal" w:pos="1247"/>
              </w:tabs>
              <w:spacing w:line="240" w:lineRule="auto"/>
              <w:ind w:left="-79" w:right="6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A07C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36,065</w:t>
            </w:r>
          </w:p>
        </w:tc>
        <w:tc>
          <w:tcPr>
            <w:tcW w:w="270" w:type="dxa"/>
          </w:tcPr>
          <w:p w14:paraId="52A6DFEC" w14:textId="77777777" w:rsidR="00864C87" w:rsidRPr="00055FF8" w:rsidRDefault="00864C87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6E9340D" w14:textId="77777777" w:rsidR="00864C87" w:rsidRPr="00055FF8" w:rsidRDefault="00864C87">
            <w:pPr>
              <w:pStyle w:val="acctfourfigures"/>
              <w:tabs>
                <w:tab w:val="clear" w:pos="765"/>
                <w:tab w:val="decimal" w:pos="1424"/>
              </w:tabs>
              <w:spacing w:line="240" w:lineRule="auto"/>
              <w:ind w:left="-79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10,438</w:t>
            </w:r>
          </w:p>
        </w:tc>
        <w:tc>
          <w:tcPr>
            <w:tcW w:w="270" w:type="dxa"/>
            <w:vAlign w:val="bottom"/>
          </w:tcPr>
          <w:p w14:paraId="1B7ED654" w14:textId="77777777" w:rsidR="00864C87" w:rsidRPr="00055FF8" w:rsidRDefault="00864C8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F114CD" w14:textId="7D4A2DFB" w:rsidR="00864C87" w:rsidRPr="00055FF8" w:rsidRDefault="009260D3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60D3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46,503</w:t>
            </w:r>
          </w:p>
        </w:tc>
      </w:tr>
      <w:tr w:rsidR="00864C87" w:rsidRPr="00055FF8" w14:paraId="7D1BAAF3" w14:textId="77777777">
        <w:trPr>
          <w:trHeight w:val="188"/>
        </w:trPr>
        <w:tc>
          <w:tcPr>
            <w:tcW w:w="3804" w:type="dxa"/>
          </w:tcPr>
          <w:p w14:paraId="1E8514AF" w14:textId="77777777" w:rsidR="00864C87" w:rsidRPr="00055FF8" w:rsidRDefault="00864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7277461A" w14:textId="77777777" w:rsidR="00864C87" w:rsidRPr="00055FF8" w:rsidRDefault="00864C87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</w:tcPr>
          <w:p w14:paraId="64C94D0D" w14:textId="77777777" w:rsidR="00864C87" w:rsidRPr="00055FF8" w:rsidRDefault="00864C87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199DE46F" w14:textId="77777777" w:rsidR="00864C87" w:rsidRPr="00055FF8" w:rsidRDefault="00864C87">
            <w:pPr>
              <w:pStyle w:val="acctfourfigures"/>
              <w:tabs>
                <w:tab w:val="clear" w:pos="765"/>
                <w:tab w:val="decimal" w:pos="875"/>
                <w:tab w:val="decimal" w:pos="1424"/>
              </w:tabs>
              <w:spacing w:line="240" w:lineRule="auto"/>
              <w:ind w:right="-7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</w:tcPr>
          <w:p w14:paraId="595141B3" w14:textId="77777777" w:rsidR="00864C87" w:rsidRPr="00055FF8" w:rsidRDefault="00864C8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1D5265E4" w14:textId="77777777" w:rsidR="00864C87" w:rsidRPr="00055FF8" w:rsidRDefault="00864C87">
            <w:pPr>
              <w:pStyle w:val="acctfourfigures"/>
              <w:tabs>
                <w:tab w:val="clear" w:pos="765"/>
                <w:tab w:val="decimal" w:pos="709"/>
                <w:tab w:val="decimal" w:pos="951"/>
                <w:tab w:val="decimal" w:pos="1240"/>
              </w:tabs>
              <w:spacing w:line="240" w:lineRule="auto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864C87" w:rsidRPr="00055FF8" w14:paraId="3D6A8456" w14:textId="77777777">
        <w:trPr>
          <w:trHeight w:val="334"/>
        </w:trPr>
        <w:tc>
          <w:tcPr>
            <w:tcW w:w="3804" w:type="dxa"/>
          </w:tcPr>
          <w:p w14:paraId="297A254A" w14:textId="77777777" w:rsidR="00864C87" w:rsidRPr="00055FF8" w:rsidRDefault="00864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</w:tcPr>
          <w:p w14:paraId="4DF548D8" w14:textId="77777777" w:rsidR="00864C87" w:rsidRPr="00055FF8" w:rsidRDefault="00864C8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5F872D0" w14:textId="77777777" w:rsidR="00864C87" w:rsidRPr="00055FF8" w:rsidRDefault="00864C8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3759886E" w14:textId="77777777" w:rsidR="00864C87" w:rsidRPr="00055FF8" w:rsidRDefault="00864C87">
            <w:pPr>
              <w:pStyle w:val="acctfourfigures"/>
              <w:tabs>
                <w:tab w:val="clear" w:pos="765"/>
                <w:tab w:val="decimal" w:pos="875"/>
                <w:tab w:val="decimal" w:pos="1424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D3A8E6" w14:textId="77777777" w:rsidR="00864C87" w:rsidRPr="00055FF8" w:rsidRDefault="00864C8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5303373A" w14:textId="77777777" w:rsidR="00864C87" w:rsidRPr="00055FF8" w:rsidRDefault="00864C87">
            <w:pPr>
              <w:pStyle w:val="acctfourfigures"/>
              <w:tabs>
                <w:tab w:val="clear" w:pos="765"/>
                <w:tab w:val="decimal" w:pos="709"/>
                <w:tab w:val="decimal" w:pos="124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663F1" w:rsidRPr="00055FF8" w14:paraId="6F9DB8C3" w14:textId="77777777">
        <w:trPr>
          <w:trHeight w:val="334"/>
        </w:trPr>
        <w:tc>
          <w:tcPr>
            <w:tcW w:w="3804" w:type="dxa"/>
          </w:tcPr>
          <w:p w14:paraId="3A63BB7F" w14:textId="77777777" w:rsidR="005663F1" w:rsidRPr="00055FF8" w:rsidRDefault="005663F1" w:rsidP="00566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ที่ดิน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530" w:type="dxa"/>
            <w:vAlign w:val="bottom"/>
          </w:tcPr>
          <w:p w14:paraId="1F1CD254" w14:textId="651ABB35" w:rsidR="005663F1" w:rsidRPr="00055FF8" w:rsidRDefault="005663F1" w:rsidP="005663F1">
            <w:pPr>
              <w:pStyle w:val="acctfourfigures"/>
              <w:tabs>
                <w:tab w:val="clear" w:pos="765"/>
                <w:tab w:val="decimal" w:pos="1247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bidi="th-TH"/>
              </w:rPr>
              <w:t>(82,942)</w:t>
            </w:r>
          </w:p>
        </w:tc>
        <w:tc>
          <w:tcPr>
            <w:tcW w:w="270" w:type="dxa"/>
          </w:tcPr>
          <w:p w14:paraId="2FBD962A" w14:textId="77777777" w:rsidR="005663F1" w:rsidRPr="00055FF8" w:rsidRDefault="005663F1" w:rsidP="005663F1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1736A533" w14:textId="77777777" w:rsidR="005663F1" w:rsidRPr="00055FF8" w:rsidRDefault="005663F1" w:rsidP="005663F1">
            <w:pPr>
              <w:pStyle w:val="acctfourfigures"/>
              <w:tabs>
                <w:tab w:val="clear" w:pos="765"/>
                <w:tab w:val="decimal" w:pos="1424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66C4422" w14:textId="77777777" w:rsidR="005663F1" w:rsidRPr="00055FF8" w:rsidRDefault="005663F1" w:rsidP="005663F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27EA572" w14:textId="322A4DD4" w:rsidR="005663F1" w:rsidRPr="00055FF8" w:rsidRDefault="005663F1" w:rsidP="005663F1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bidi="th-TH"/>
              </w:rPr>
              <w:t>(82,942)</w:t>
            </w:r>
          </w:p>
        </w:tc>
      </w:tr>
      <w:tr w:rsidR="005663F1" w:rsidRPr="00055FF8" w14:paraId="74FF540E" w14:textId="77777777">
        <w:trPr>
          <w:trHeight w:val="334"/>
        </w:trPr>
        <w:tc>
          <w:tcPr>
            <w:tcW w:w="3804" w:type="dxa"/>
          </w:tcPr>
          <w:p w14:paraId="10C61371" w14:textId="77777777" w:rsidR="005663F1" w:rsidRPr="00055FF8" w:rsidRDefault="005663F1" w:rsidP="00566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9E4A09B" w14:textId="77777777" w:rsidR="005663F1" w:rsidRPr="00055FF8" w:rsidRDefault="005663F1" w:rsidP="005663F1">
            <w:pPr>
              <w:pStyle w:val="acctfourfigures"/>
              <w:tabs>
                <w:tab w:val="clear" w:pos="765"/>
                <w:tab w:val="decimal" w:pos="1247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bidi="th-TH"/>
              </w:rPr>
              <w:t>(12,087)</w:t>
            </w:r>
          </w:p>
        </w:tc>
        <w:tc>
          <w:tcPr>
            <w:tcW w:w="270" w:type="dxa"/>
          </w:tcPr>
          <w:p w14:paraId="72F229E1" w14:textId="77777777" w:rsidR="005663F1" w:rsidRPr="00055FF8" w:rsidRDefault="005663F1" w:rsidP="005663F1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4F3D9932" w14:textId="77777777" w:rsidR="005663F1" w:rsidRPr="00055FF8" w:rsidRDefault="005663F1" w:rsidP="005663F1">
            <w:pPr>
              <w:pStyle w:val="acctfourfigures"/>
              <w:tabs>
                <w:tab w:val="clear" w:pos="765"/>
                <w:tab w:val="decimal" w:pos="1424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bidi="th-TH"/>
              </w:rPr>
              <w:t>(2,540)</w:t>
            </w:r>
          </w:p>
        </w:tc>
        <w:tc>
          <w:tcPr>
            <w:tcW w:w="270" w:type="dxa"/>
            <w:vAlign w:val="bottom"/>
          </w:tcPr>
          <w:p w14:paraId="092AE1C4" w14:textId="77777777" w:rsidR="005663F1" w:rsidRPr="00055FF8" w:rsidRDefault="005663F1" w:rsidP="005663F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D23E46F" w14:textId="77777777" w:rsidR="005663F1" w:rsidRPr="00055FF8" w:rsidRDefault="005663F1" w:rsidP="005663F1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bidi="th-TH"/>
              </w:rPr>
              <w:t>(14,627)</w:t>
            </w:r>
          </w:p>
        </w:tc>
      </w:tr>
      <w:tr w:rsidR="00864C87" w:rsidRPr="00055FF8" w14:paraId="501E8AEA" w14:textId="77777777">
        <w:tc>
          <w:tcPr>
            <w:tcW w:w="3804" w:type="dxa"/>
          </w:tcPr>
          <w:p w14:paraId="0248A635" w14:textId="77777777" w:rsidR="00864C87" w:rsidRPr="00055FF8" w:rsidRDefault="00864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1D0251" w14:textId="7C009F39" w:rsidR="00864C87" w:rsidRPr="00055FF8" w:rsidRDefault="003643F8">
            <w:pPr>
              <w:pStyle w:val="acctfourfigures"/>
              <w:tabs>
                <w:tab w:val="clear" w:pos="765"/>
                <w:tab w:val="left" w:pos="-79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643F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(95,029)</w:t>
            </w:r>
          </w:p>
        </w:tc>
        <w:tc>
          <w:tcPr>
            <w:tcW w:w="270" w:type="dxa"/>
          </w:tcPr>
          <w:p w14:paraId="4BEEA6B5" w14:textId="77777777" w:rsidR="00864C87" w:rsidRPr="00055FF8" w:rsidRDefault="00864C87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7E50F6" w14:textId="77777777" w:rsidR="00864C87" w:rsidRPr="00055FF8" w:rsidRDefault="00864C87">
            <w:pPr>
              <w:pStyle w:val="acctfourfigures"/>
              <w:tabs>
                <w:tab w:val="clear" w:pos="765"/>
                <w:tab w:val="decimal" w:pos="1424"/>
              </w:tabs>
              <w:spacing w:line="240" w:lineRule="auto"/>
              <w:ind w:left="-79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</w:t>
            </w: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540</w:t>
            </w: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1F4B3BA" w14:textId="77777777" w:rsidR="00864C87" w:rsidRPr="00055FF8" w:rsidRDefault="00864C8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9FAF8C" w14:textId="1E517A0B" w:rsidR="00864C87" w:rsidRPr="00055FF8" w:rsidRDefault="0024498A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2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4498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(97,569)</w:t>
            </w:r>
          </w:p>
        </w:tc>
      </w:tr>
      <w:tr w:rsidR="00864C87" w:rsidRPr="00055FF8" w14:paraId="529EADC7" w14:textId="77777777">
        <w:tc>
          <w:tcPr>
            <w:tcW w:w="3804" w:type="dxa"/>
          </w:tcPr>
          <w:p w14:paraId="3EC412FE" w14:textId="77777777" w:rsidR="00864C87" w:rsidRPr="00055FF8" w:rsidRDefault="00864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031967E7" w14:textId="77777777" w:rsidR="00864C87" w:rsidRPr="00055FF8" w:rsidRDefault="00864C87">
            <w:pPr>
              <w:pStyle w:val="acctfourfigures"/>
              <w:tabs>
                <w:tab w:val="clear" w:pos="765"/>
                <w:tab w:val="decimal" w:pos="875"/>
                <w:tab w:val="decimal" w:pos="11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00B3C34B" w14:textId="77777777" w:rsidR="00864C87" w:rsidRPr="00055FF8" w:rsidRDefault="00864C87">
            <w:pPr>
              <w:pStyle w:val="acctfourfigures"/>
              <w:tabs>
                <w:tab w:val="clear" w:pos="765"/>
                <w:tab w:val="decimal" w:pos="875"/>
                <w:tab w:val="decimal" w:pos="11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B57B479" w14:textId="77777777" w:rsidR="00864C87" w:rsidRPr="00055FF8" w:rsidRDefault="00864C87">
            <w:pPr>
              <w:pStyle w:val="acctfourfigures"/>
              <w:tabs>
                <w:tab w:val="clear" w:pos="765"/>
                <w:tab w:val="decimal" w:pos="875"/>
                <w:tab w:val="decimal" w:pos="1172"/>
                <w:tab w:val="decimal" w:pos="211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3EB32E1D" w14:textId="77777777" w:rsidR="00864C87" w:rsidRPr="00055FF8" w:rsidRDefault="00864C8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7AFCE308" w14:textId="77777777" w:rsidR="00864C87" w:rsidRPr="00055FF8" w:rsidRDefault="00864C87">
            <w:pPr>
              <w:pStyle w:val="acctfourfigures"/>
              <w:tabs>
                <w:tab w:val="clear" w:pos="765"/>
                <w:tab w:val="decimal" w:pos="709"/>
                <w:tab w:val="decimal" w:pos="1029"/>
                <w:tab w:val="left" w:pos="1107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864C87" w:rsidRPr="00055FF8" w14:paraId="7F72DF15" w14:textId="77777777">
        <w:tc>
          <w:tcPr>
            <w:tcW w:w="3804" w:type="dxa"/>
          </w:tcPr>
          <w:p w14:paraId="2C7D9F82" w14:textId="77777777" w:rsidR="00864C87" w:rsidRPr="00055FF8" w:rsidRDefault="00864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6A5D0D80" w14:textId="2913B412" w:rsidR="00864C87" w:rsidRPr="00055FF8" w:rsidRDefault="0010717B">
            <w:pPr>
              <w:pStyle w:val="acctfourfigures"/>
              <w:tabs>
                <w:tab w:val="clear" w:pos="765"/>
                <w:tab w:val="left" w:pos="-79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071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(58,964)</w:t>
            </w:r>
          </w:p>
        </w:tc>
        <w:tc>
          <w:tcPr>
            <w:tcW w:w="270" w:type="dxa"/>
          </w:tcPr>
          <w:p w14:paraId="0EDBC816" w14:textId="77777777" w:rsidR="00864C87" w:rsidRPr="00055FF8" w:rsidRDefault="00864C87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vAlign w:val="bottom"/>
          </w:tcPr>
          <w:p w14:paraId="2097ACA4" w14:textId="77777777" w:rsidR="00864C87" w:rsidRPr="00055FF8" w:rsidRDefault="00864C87">
            <w:pPr>
              <w:pStyle w:val="acctfourfigures"/>
              <w:tabs>
                <w:tab w:val="clear" w:pos="765"/>
                <w:tab w:val="left" w:pos="-79"/>
                <w:tab w:val="decimal" w:pos="2115"/>
              </w:tabs>
              <w:spacing w:line="240" w:lineRule="auto"/>
              <w:ind w:left="-79" w:right="15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7,898</w:t>
            </w:r>
          </w:p>
        </w:tc>
        <w:tc>
          <w:tcPr>
            <w:tcW w:w="270" w:type="dxa"/>
            <w:vAlign w:val="bottom"/>
          </w:tcPr>
          <w:p w14:paraId="75C6CF57" w14:textId="77777777" w:rsidR="00864C87" w:rsidRPr="00055FF8" w:rsidRDefault="00864C8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670D2C8C" w14:textId="0B6061BA" w:rsidR="00864C87" w:rsidRPr="00055FF8" w:rsidRDefault="00A77293">
            <w:pPr>
              <w:pStyle w:val="acctfourfigures"/>
              <w:tabs>
                <w:tab w:val="clear" w:pos="765"/>
                <w:tab w:val="left" w:pos="-79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77293">
              <w:rPr>
                <w:rFonts w:ascii="Angsana New" w:hAnsi="Angsana New" w:cs="Angsana New"/>
                <w:b/>
                <w:bCs/>
                <w:sz w:val="30"/>
                <w:szCs w:val="30"/>
              </w:rPr>
              <w:t>(51,066)</w:t>
            </w:r>
          </w:p>
        </w:tc>
      </w:tr>
    </w:tbl>
    <w:p w14:paraId="190BCAB6" w14:textId="77777777" w:rsidR="001A4584" w:rsidRDefault="001A4584">
      <w:r>
        <w:br w:type="page"/>
      </w:r>
    </w:p>
    <w:tbl>
      <w:tblPr>
        <w:tblW w:w="9654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534"/>
        <w:gridCol w:w="1530"/>
        <w:gridCol w:w="270"/>
        <w:gridCol w:w="1260"/>
        <w:gridCol w:w="236"/>
        <w:gridCol w:w="34"/>
        <w:gridCol w:w="1170"/>
        <w:gridCol w:w="236"/>
        <w:gridCol w:w="1384"/>
      </w:tblGrid>
      <w:tr w:rsidR="00224C78" w:rsidRPr="00055FF8" w14:paraId="0C74324A" w14:textId="77777777" w:rsidTr="00401FB6">
        <w:trPr>
          <w:trHeight w:val="139"/>
          <w:tblHeader/>
        </w:trPr>
        <w:tc>
          <w:tcPr>
            <w:tcW w:w="3534" w:type="dxa"/>
          </w:tcPr>
          <w:p w14:paraId="6537C8ED" w14:textId="77777777" w:rsidR="00224C78" w:rsidRPr="00055FF8" w:rsidRDefault="0022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6120" w:type="dxa"/>
            <w:gridSpan w:val="8"/>
          </w:tcPr>
          <w:p w14:paraId="28241CDE" w14:textId="7C00EE7E" w:rsidR="00224C78" w:rsidRPr="00055FF8" w:rsidRDefault="0022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4C7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4C78" w:rsidRPr="00055FF8" w14:paraId="51328E5E" w14:textId="77777777" w:rsidTr="00401FB6">
        <w:trPr>
          <w:trHeight w:val="139"/>
          <w:tblHeader/>
        </w:trPr>
        <w:tc>
          <w:tcPr>
            <w:tcW w:w="3534" w:type="dxa"/>
          </w:tcPr>
          <w:p w14:paraId="60B9F8DA" w14:textId="77777777" w:rsidR="00224C78" w:rsidRPr="00055FF8" w:rsidRDefault="0022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1530" w:type="dxa"/>
          </w:tcPr>
          <w:p w14:paraId="598CB755" w14:textId="77777777" w:rsidR="00224C78" w:rsidRPr="00055FF8" w:rsidRDefault="0022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5"/>
          </w:tcPr>
          <w:p w14:paraId="0662268D" w14:textId="77777777" w:rsidR="00224C78" w:rsidRPr="00055FF8" w:rsidRDefault="0022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>/</w:t>
            </w:r>
          </w:p>
          <w:p w14:paraId="7E6DAD8F" w14:textId="77777777" w:rsidR="00224C78" w:rsidRPr="00055FF8" w:rsidRDefault="0022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36" w:type="dxa"/>
          </w:tcPr>
          <w:p w14:paraId="50A84BF2" w14:textId="77777777" w:rsidR="00224C78" w:rsidRPr="00055FF8" w:rsidRDefault="0022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4" w:type="dxa"/>
          </w:tcPr>
          <w:p w14:paraId="63766CA3" w14:textId="77777777" w:rsidR="00224C78" w:rsidRPr="00055FF8" w:rsidRDefault="0022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24C78" w:rsidRPr="00055FF8" w14:paraId="0628ED87" w14:textId="77777777" w:rsidTr="00401FB6">
        <w:trPr>
          <w:trHeight w:val="139"/>
          <w:tblHeader/>
        </w:trPr>
        <w:tc>
          <w:tcPr>
            <w:tcW w:w="3534" w:type="dxa"/>
            <w:vAlign w:val="bottom"/>
          </w:tcPr>
          <w:p w14:paraId="1B8C8E3B" w14:textId="77777777" w:rsidR="00224C78" w:rsidRPr="00055FF8" w:rsidRDefault="00224C78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055FF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530" w:type="dxa"/>
          </w:tcPr>
          <w:p w14:paraId="7A393E5A" w14:textId="77777777" w:rsidR="00224C78" w:rsidRPr="00055FF8" w:rsidRDefault="0022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</w:t>
            </w: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</w:t>
            </w:r>
          </w:p>
          <w:p w14:paraId="011A097F" w14:textId="77777777" w:rsidR="00224C78" w:rsidRPr="00055FF8" w:rsidRDefault="0022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มกราคม</w:t>
            </w: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5EEAF7EB" w14:textId="77777777" w:rsidR="00224C78" w:rsidRPr="00055FF8" w:rsidRDefault="0022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735E7B5" w14:textId="77777777" w:rsidR="00224C78" w:rsidRPr="00055FF8" w:rsidRDefault="0022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A07014A" w14:textId="77777777" w:rsidR="00224C78" w:rsidRPr="00055FF8" w:rsidRDefault="0022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</w:tcPr>
          <w:p w14:paraId="29C95B83" w14:textId="77777777" w:rsidR="00224C78" w:rsidRPr="009F20E7" w:rsidRDefault="0022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2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20E7">
              <w:rPr>
                <w:rFonts w:asciiTheme="majorBidi" w:hAnsiTheme="majorBidi" w:cs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2CC86C16" w14:textId="77777777" w:rsidR="00224C78" w:rsidRPr="00055FF8" w:rsidRDefault="0022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20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4" w:type="dxa"/>
            <w:vAlign w:val="bottom"/>
          </w:tcPr>
          <w:p w14:paraId="1FE74403" w14:textId="77777777" w:rsidR="00224C78" w:rsidRPr="00055FF8" w:rsidRDefault="0022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20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</w:t>
            </w: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ที่ 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31 </w:t>
            </w: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224C78" w:rsidRPr="00055FF8" w14:paraId="13A90BE3" w14:textId="77777777" w:rsidTr="00401FB6">
        <w:trPr>
          <w:trHeight w:val="139"/>
          <w:tblHeader/>
        </w:trPr>
        <w:tc>
          <w:tcPr>
            <w:tcW w:w="3534" w:type="dxa"/>
          </w:tcPr>
          <w:p w14:paraId="6B2CFDA0" w14:textId="77777777" w:rsidR="00224C78" w:rsidRPr="00055FF8" w:rsidRDefault="0022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20" w:type="dxa"/>
            <w:gridSpan w:val="8"/>
          </w:tcPr>
          <w:p w14:paraId="380ADC0F" w14:textId="77777777" w:rsidR="00224C78" w:rsidRPr="00055FF8" w:rsidRDefault="00224C78">
            <w:pPr>
              <w:pStyle w:val="acctfourfigures"/>
              <w:tabs>
                <w:tab w:val="clear" w:pos="765"/>
                <w:tab w:val="left" w:pos="527"/>
                <w:tab w:val="decimal" w:pos="684"/>
                <w:tab w:val="left" w:pos="2687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055FF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</w:t>
            </w: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24C78" w:rsidRPr="00055FF8" w14:paraId="104F6D7C" w14:textId="77777777" w:rsidTr="00401FB6">
        <w:trPr>
          <w:trHeight w:val="139"/>
        </w:trPr>
        <w:tc>
          <w:tcPr>
            <w:tcW w:w="3534" w:type="dxa"/>
          </w:tcPr>
          <w:p w14:paraId="5739AE2C" w14:textId="77777777" w:rsidR="00224C78" w:rsidRPr="00055FF8" w:rsidRDefault="0022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530" w:type="dxa"/>
          </w:tcPr>
          <w:p w14:paraId="5ADBBC5A" w14:textId="77777777" w:rsidR="00224C78" w:rsidRPr="00055FF8" w:rsidRDefault="00224C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AD5B7E4" w14:textId="77777777" w:rsidR="00224C78" w:rsidRPr="00055FF8" w:rsidRDefault="00224C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3FC6E96" w14:textId="77777777" w:rsidR="00224C78" w:rsidRPr="00055FF8" w:rsidRDefault="00224C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762B3247" w14:textId="77777777" w:rsidR="00224C78" w:rsidRPr="00055FF8" w:rsidRDefault="00224C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234BA10" w14:textId="77777777" w:rsidR="00224C78" w:rsidRPr="00055FF8" w:rsidRDefault="00224C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BD2E3C8" w14:textId="77777777" w:rsidR="00224C78" w:rsidRPr="00055FF8" w:rsidRDefault="00224C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84" w:type="dxa"/>
          </w:tcPr>
          <w:p w14:paraId="1479661F" w14:textId="77777777" w:rsidR="00224C78" w:rsidRPr="00055FF8" w:rsidRDefault="00224C7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224C78" w:rsidRPr="00055FF8" w14:paraId="720899BF" w14:textId="77777777" w:rsidTr="00401FB6">
        <w:trPr>
          <w:trHeight w:val="139"/>
        </w:trPr>
        <w:tc>
          <w:tcPr>
            <w:tcW w:w="3534" w:type="dxa"/>
          </w:tcPr>
          <w:p w14:paraId="5227E6B1" w14:textId="77777777" w:rsidR="00224C78" w:rsidRPr="00055FF8" w:rsidRDefault="0022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</w:tcPr>
          <w:p w14:paraId="5FC9FA6D" w14:textId="77777777" w:rsidR="00224C78" w:rsidRPr="00055FF8" w:rsidRDefault="00224C78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299178A" w14:textId="77777777" w:rsidR="00224C78" w:rsidRPr="00055FF8" w:rsidRDefault="00224C78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628F136" w14:textId="77777777" w:rsidR="00224C78" w:rsidRPr="00055FF8" w:rsidRDefault="00224C78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0BBA638F" w14:textId="77777777" w:rsidR="00224C78" w:rsidRPr="00432A6B" w:rsidRDefault="00224C7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88A2E9C" w14:textId="77777777" w:rsidR="00224C78" w:rsidRPr="00432A6B" w:rsidRDefault="00224C78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82AB8FD" w14:textId="77777777" w:rsidR="00224C78" w:rsidRPr="00055FF8" w:rsidRDefault="00224C78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84" w:type="dxa"/>
          </w:tcPr>
          <w:p w14:paraId="5A07A317" w14:textId="77777777" w:rsidR="00224C78" w:rsidRPr="00055FF8" w:rsidRDefault="00224C78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4150B" w:rsidRPr="00055FF8" w14:paraId="0956EBEE" w14:textId="77777777" w:rsidTr="00401FB6">
        <w:trPr>
          <w:trHeight w:val="139"/>
        </w:trPr>
        <w:tc>
          <w:tcPr>
            <w:tcW w:w="3534" w:type="dxa"/>
          </w:tcPr>
          <w:p w14:paraId="4EFF1FE9" w14:textId="77777777" w:rsidR="0004150B" w:rsidRPr="00055FF8" w:rsidRDefault="0004150B" w:rsidP="00A4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530" w:type="dxa"/>
          </w:tcPr>
          <w:p w14:paraId="2C77FA4C" w14:textId="5601D112" w:rsidR="0004150B" w:rsidRPr="00055FF8" w:rsidRDefault="0004150B" w:rsidP="00A474F5">
            <w:pPr>
              <w:pStyle w:val="acctfourfigures"/>
              <w:tabs>
                <w:tab w:val="clear" w:pos="765"/>
                <w:tab w:val="decimal" w:pos="124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335</w:t>
            </w:r>
          </w:p>
        </w:tc>
        <w:tc>
          <w:tcPr>
            <w:tcW w:w="270" w:type="dxa"/>
          </w:tcPr>
          <w:p w14:paraId="11CA087C" w14:textId="77777777" w:rsidR="0004150B" w:rsidRPr="00055FF8" w:rsidRDefault="0004150B" w:rsidP="00A474F5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EB42C7B" w14:textId="166BA937" w:rsidR="0004150B" w:rsidRPr="00055FF8" w:rsidRDefault="0004150B" w:rsidP="004F3DF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</w:t>
            </w:r>
            <w:r w:rsidRPr="00160971">
              <w:rPr>
                <w:rFonts w:ascii="Angsana New" w:hAnsi="Angsana New" w:cs="Angsana New"/>
                <w:sz w:val="30"/>
                <w:szCs w:val="30"/>
              </w:rPr>
              <w:t>23</w:t>
            </w:r>
          </w:p>
        </w:tc>
        <w:tc>
          <w:tcPr>
            <w:tcW w:w="270" w:type="dxa"/>
            <w:gridSpan w:val="2"/>
          </w:tcPr>
          <w:p w14:paraId="311B1D56" w14:textId="77777777" w:rsidR="0004150B" w:rsidRPr="00055FF8" w:rsidRDefault="0004150B" w:rsidP="00A474F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8413DFC" w14:textId="580F6243" w:rsidR="0004150B" w:rsidRPr="00055FF8" w:rsidRDefault="0004150B" w:rsidP="004F3DFD">
            <w:pPr>
              <w:pStyle w:val="acctfourfigures"/>
              <w:tabs>
                <w:tab w:val="clear" w:pos="765"/>
                <w:tab w:val="left" w:pos="793"/>
              </w:tabs>
              <w:spacing w:line="240" w:lineRule="auto"/>
              <w:ind w:left="73" w:right="-2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   -</w:t>
            </w:r>
          </w:p>
        </w:tc>
        <w:tc>
          <w:tcPr>
            <w:tcW w:w="236" w:type="dxa"/>
          </w:tcPr>
          <w:p w14:paraId="79F3F344" w14:textId="77777777" w:rsidR="0004150B" w:rsidRPr="00055FF8" w:rsidRDefault="0004150B" w:rsidP="00A474F5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1EC86853" w14:textId="062636EC" w:rsidR="0004150B" w:rsidRPr="00055FF8" w:rsidRDefault="0004150B" w:rsidP="00674EF6">
            <w:pPr>
              <w:pStyle w:val="acctfourfigures"/>
              <w:tabs>
                <w:tab w:val="clear" w:pos="765"/>
                <w:tab w:val="left" w:pos="1098"/>
              </w:tabs>
              <w:spacing w:line="240" w:lineRule="auto"/>
              <w:ind w:left="422" w:right="-1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674EF6">
              <w:rPr>
                <w:rFonts w:ascii="Angsana New" w:hAnsi="Angsana New" w:cs="Angsana New"/>
                <w:sz w:val="30"/>
                <w:szCs w:val="30"/>
              </w:rPr>
              <w:t>358</w:t>
            </w:r>
          </w:p>
        </w:tc>
      </w:tr>
      <w:tr w:rsidR="0004150B" w:rsidRPr="00055FF8" w14:paraId="10E5EAD9" w14:textId="77777777" w:rsidTr="00401FB6">
        <w:trPr>
          <w:trHeight w:val="139"/>
        </w:trPr>
        <w:tc>
          <w:tcPr>
            <w:tcW w:w="3534" w:type="dxa"/>
          </w:tcPr>
          <w:p w14:paraId="66A5D0A4" w14:textId="77777777" w:rsidR="0004150B" w:rsidRPr="00055FF8" w:rsidRDefault="0004150B" w:rsidP="0004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530" w:type="dxa"/>
          </w:tcPr>
          <w:p w14:paraId="024212DA" w14:textId="77777777" w:rsidR="0004150B" w:rsidRPr="00055FF8" w:rsidRDefault="0004150B" w:rsidP="0004150B">
            <w:pPr>
              <w:pStyle w:val="acctfourfigures"/>
              <w:tabs>
                <w:tab w:val="clear" w:pos="765"/>
                <w:tab w:val="decimal" w:pos="124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19,038</w:t>
            </w:r>
          </w:p>
        </w:tc>
        <w:tc>
          <w:tcPr>
            <w:tcW w:w="270" w:type="dxa"/>
          </w:tcPr>
          <w:p w14:paraId="3BD9DE8E" w14:textId="77777777" w:rsidR="0004150B" w:rsidRPr="00055FF8" w:rsidRDefault="0004150B" w:rsidP="0004150B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03BD19E" w14:textId="0A03D8A1" w:rsidR="0004150B" w:rsidRPr="00055FF8" w:rsidRDefault="0004150B" w:rsidP="004F3DF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 </w:t>
            </w:r>
            <w:r w:rsidRPr="00160971">
              <w:rPr>
                <w:rFonts w:ascii="Angsana New" w:hAnsi="Angsana New" w:cs="Angsana New"/>
                <w:sz w:val="30"/>
                <w:szCs w:val="30"/>
              </w:rPr>
              <w:t>(947)</w:t>
            </w:r>
          </w:p>
        </w:tc>
        <w:tc>
          <w:tcPr>
            <w:tcW w:w="270" w:type="dxa"/>
            <w:gridSpan w:val="2"/>
          </w:tcPr>
          <w:p w14:paraId="01E577B0" w14:textId="77777777" w:rsidR="0004150B" w:rsidRPr="00055FF8" w:rsidRDefault="0004150B" w:rsidP="0004150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B2D53E2" w14:textId="0C8882FE" w:rsidR="0004150B" w:rsidRPr="00055FF8" w:rsidRDefault="0004150B" w:rsidP="004F3DFD">
            <w:pPr>
              <w:pStyle w:val="acctfourfigures"/>
              <w:tabs>
                <w:tab w:val="clear" w:pos="765"/>
              </w:tabs>
              <w:spacing w:line="240" w:lineRule="auto"/>
              <w:ind w:left="73" w:right="-2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   -</w:t>
            </w:r>
          </w:p>
        </w:tc>
        <w:tc>
          <w:tcPr>
            <w:tcW w:w="236" w:type="dxa"/>
          </w:tcPr>
          <w:p w14:paraId="74F7E0BD" w14:textId="77777777" w:rsidR="0004150B" w:rsidRPr="00055FF8" w:rsidRDefault="0004150B" w:rsidP="0004150B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6475A91F" w14:textId="2776B559" w:rsidR="0004150B" w:rsidRPr="00055FF8" w:rsidRDefault="0004150B" w:rsidP="0004150B">
            <w:pPr>
              <w:pStyle w:val="acctfourfigures"/>
              <w:tabs>
                <w:tab w:val="clear" w:pos="765"/>
              </w:tabs>
              <w:spacing w:line="240" w:lineRule="auto"/>
              <w:ind w:left="422" w:right="-1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74EF6">
              <w:rPr>
                <w:rFonts w:ascii="Angsana New" w:hAnsi="Angsana New" w:cs="Angsana New"/>
                <w:sz w:val="30"/>
                <w:szCs w:val="30"/>
              </w:rPr>
              <w:t>18,091</w:t>
            </w:r>
          </w:p>
        </w:tc>
      </w:tr>
      <w:tr w:rsidR="0004150B" w:rsidRPr="00055FF8" w14:paraId="21F8720D" w14:textId="77777777" w:rsidTr="00401FB6">
        <w:trPr>
          <w:trHeight w:val="139"/>
        </w:trPr>
        <w:tc>
          <w:tcPr>
            <w:tcW w:w="3534" w:type="dxa"/>
          </w:tcPr>
          <w:p w14:paraId="5F6F3F7A" w14:textId="77777777" w:rsidR="0004150B" w:rsidRPr="00055FF8" w:rsidRDefault="0004150B" w:rsidP="0004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</w:tcPr>
          <w:p w14:paraId="49E31173" w14:textId="77777777" w:rsidR="0004150B" w:rsidRPr="00055FF8" w:rsidRDefault="0004150B" w:rsidP="0004150B">
            <w:pPr>
              <w:pStyle w:val="acctfourfigures"/>
              <w:tabs>
                <w:tab w:val="clear" w:pos="765"/>
                <w:tab w:val="decimal" w:pos="124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11,983</w:t>
            </w:r>
          </w:p>
        </w:tc>
        <w:tc>
          <w:tcPr>
            <w:tcW w:w="270" w:type="dxa"/>
          </w:tcPr>
          <w:p w14:paraId="2721325C" w14:textId="77777777" w:rsidR="0004150B" w:rsidRPr="00055FF8" w:rsidRDefault="0004150B" w:rsidP="0004150B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F95B522" w14:textId="2BBD54F5" w:rsidR="0004150B" w:rsidRPr="00055FF8" w:rsidRDefault="0004150B" w:rsidP="004F3DF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        -</w:t>
            </w:r>
          </w:p>
        </w:tc>
        <w:tc>
          <w:tcPr>
            <w:tcW w:w="270" w:type="dxa"/>
            <w:gridSpan w:val="2"/>
          </w:tcPr>
          <w:p w14:paraId="6D52BEA7" w14:textId="77777777" w:rsidR="0004150B" w:rsidRPr="00055FF8" w:rsidRDefault="0004150B" w:rsidP="0004150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A68FCB0" w14:textId="1C7946AE" w:rsidR="0004150B" w:rsidRPr="00055FF8" w:rsidRDefault="0004150B" w:rsidP="004F3DFD">
            <w:pPr>
              <w:pStyle w:val="acctfourfigures"/>
              <w:tabs>
                <w:tab w:val="clear" w:pos="765"/>
              </w:tabs>
              <w:spacing w:line="240" w:lineRule="auto"/>
              <w:ind w:left="73" w:right="-2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   -</w:t>
            </w:r>
          </w:p>
        </w:tc>
        <w:tc>
          <w:tcPr>
            <w:tcW w:w="236" w:type="dxa"/>
          </w:tcPr>
          <w:p w14:paraId="48B2B4B1" w14:textId="77777777" w:rsidR="0004150B" w:rsidRPr="00055FF8" w:rsidRDefault="0004150B" w:rsidP="0004150B">
            <w:pPr>
              <w:pStyle w:val="acctfourfigures"/>
              <w:tabs>
                <w:tab w:val="clear" w:pos="765"/>
                <w:tab w:val="decimal" w:pos="218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0ACAD274" w14:textId="1017D3F4" w:rsidR="0004150B" w:rsidRPr="00055FF8" w:rsidRDefault="0004150B" w:rsidP="0004150B">
            <w:pPr>
              <w:pStyle w:val="acctfourfigures"/>
              <w:tabs>
                <w:tab w:val="clear" w:pos="765"/>
              </w:tabs>
              <w:spacing w:line="240" w:lineRule="auto"/>
              <w:ind w:left="422" w:right="-1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74EF6">
              <w:rPr>
                <w:rFonts w:ascii="Angsana New" w:hAnsi="Angsana New" w:cs="Angsana New"/>
                <w:sz w:val="30"/>
                <w:szCs w:val="30"/>
              </w:rPr>
              <w:t>11,983</w:t>
            </w:r>
          </w:p>
        </w:tc>
      </w:tr>
      <w:tr w:rsidR="0004150B" w:rsidRPr="00055FF8" w14:paraId="3C04A53E" w14:textId="77777777" w:rsidTr="00401FB6">
        <w:trPr>
          <w:trHeight w:val="139"/>
        </w:trPr>
        <w:tc>
          <w:tcPr>
            <w:tcW w:w="3534" w:type="dxa"/>
          </w:tcPr>
          <w:p w14:paraId="39D906CD" w14:textId="77777777" w:rsidR="0004150B" w:rsidRPr="00055FF8" w:rsidRDefault="0004150B" w:rsidP="0004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530" w:type="dxa"/>
          </w:tcPr>
          <w:p w14:paraId="55E6B72B" w14:textId="77777777" w:rsidR="0004150B" w:rsidRPr="00055FF8" w:rsidRDefault="0004150B" w:rsidP="0004150B">
            <w:pPr>
              <w:pStyle w:val="acctfourfigures"/>
              <w:tabs>
                <w:tab w:val="clear" w:pos="765"/>
                <w:tab w:val="decimal" w:pos="124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640</w:t>
            </w:r>
          </w:p>
        </w:tc>
        <w:tc>
          <w:tcPr>
            <w:tcW w:w="270" w:type="dxa"/>
          </w:tcPr>
          <w:p w14:paraId="0F0DDE84" w14:textId="77777777" w:rsidR="0004150B" w:rsidRPr="00055FF8" w:rsidRDefault="0004150B" w:rsidP="0004150B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21E2507" w14:textId="318369BA" w:rsidR="0004150B" w:rsidRPr="00055FF8" w:rsidRDefault="0004150B" w:rsidP="004F3DF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        -</w:t>
            </w:r>
          </w:p>
        </w:tc>
        <w:tc>
          <w:tcPr>
            <w:tcW w:w="270" w:type="dxa"/>
            <w:gridSpan w:val="2"/>
          </w:tcPr>
          <w:p w14:paraId="797F446C" w14:textId="77777777" w:rsidR="0004150B" w:rsidRPr="00055FF8" w:rsidRDefault="0004150B" w:rsidP="0004150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270DCFF" w14:textId="54B5A2E8" w:rsidR="0004150B" w:rsidRPr="00055FF8" w:rsidRDefault="0004150B" w:rsidP="004F3DFD">
            <w:pPr>
              <w:pStyle w:val="acctfourfigures"/>
              <w:tabs>
                <w:tab w:val="clear" w:pos="765"/>
              </w:tabs>
              <w:spacing w:line="240" w:lineRule="auto"/>
              <w:ind w:left="73" w:right="-2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   -</w:t>
            </w:r>
          </w:p>
        </w:tc>
        <w:tc>
          <w:tcPr>
            <w:tcW w:w="236" w:type="dxa"/>
          </w:tcPr>
          <w:p w14:paraId="5EDADC8E" w14:textId="77777777" w:rsidR="0004150B" w:rsidRPr="00055FF8" w:rsidRDefault="0004150B" w:rsidP="0004150B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0D4C1D17" w14:textId="7DEF5365" w:rsidR="0004150B" w:rsidRPr="00055FF8" w:rsidRDefault="0004150B" w:rsidP="0004150B">
            <w:pPr>
              <w:pStyle w:val="acctfourfigures"/>
              <w:tabs>
                <w:tab w:val="clear" w:pos="765"/>
              </w:tabs>
              <w:spacing w:line="240" w:lineRule="auto"/>
              <w:ind w:left="422" w:right="-1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674EF6">
              <w:rPr>
                <w:rFonts w:ascii="Angsana New" w:hAnsi="Angsana New" w:cs="Angsana New"/>
                <w:sz w:val="30"/>
                <w:szCs w:val="30"/>
              </w:rPr>
              <w:t>640</w:t>
            </w:r>
          </w:p>
        </w:tc>
      </w:tr>
      <w:tr w:rsidR="0004150B" w:rsidRPr="00055FF8" w14:paraId="6CCF8E3B" w14:textId="77777777" w:rsidTr="00401FB6">
        <w:trPr>
          <w:trHeight w:val="139"/>
        </w:trPr>
        <w:tc>
          <w:tcPr>
            <w:tcW w:w="3534" w:type="dxa"/>
          </w:tcPr>
          <w:p w14:paraId="1944039B" w14:textId="77777777" w:rsidR="0004150B" w:rsidRPr="00055FF8" w:rsidRDefault="0004150B" w:rsidP="0004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vAlign w:val="bottom"/>
          </w:tcPr>
          <w:p w14:paraId="614B211B" w14:textId="77777777" w:rsidR="0004150B" w:rsidRPr="00055FF8" w:rsidRDefault="0004150B" w:rsidP="0004150B">
            <w:pPr>
              <w:pStyle w:val="acctfourfigures"/>
              <w:tabs>
                <w:tab w:val="clear" w:pos="765"/>
                <w:tab w:val="decimal" w:pos="124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10,538</w:t>
            </w:r>
          </w:p>
        </w:tc>
        <w:tc>
          <w:tcPr>
            <w:tcW w:w="270" w:type="dxa"/>
          </w:tcPr>
          <w:p w14:paraId="1A41F3CF" w14:textId="77777777" w:rsidR="0004150B" w:rsidRPr="00055FF8" w:rsidRDefault="0004150B" w:rsidP="0004150B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F330E5C" w14:textId="59E8BDF7" w:rsidR="0004150B" w:rsidRPr="00055FF8" w:rsidRDefault="0004150B" w:rsidP="004F3DF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</w:t>
            </w:r>
            <w:r w:rsidRPr="00F90F42">
              <w:rPr>
                <w:rFonts w:ascii="Angsana New" w:hAnsi="Angsana New" w:cs="Angsana New"/>
                <w:sz w:val="30"/>
                <w:szCs w:val="30"/>
              </w:rPr>
              <w:t>(1,293)</w:t>
            </w:r>
          </w:p>
        </w:tc>
        <w:tc>
          <w:tcPr>
            <w:tcW w:w="270" w:type="dxa"/>
            <w:gridSpan w:val="2"/>
            <w:vAlign w:val="bottom"/>
          </w:tcPr>
          <w:p w14:paraId="14BAC82D" w14:textId="77777777" w:rsidR="0004150B" w:rsidRPr="00055FF8" w:rsidRDefault="0004150B" w:rsidP="0004150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C9E176D" w14:textId="7E7409C0" w:rsidR="0004150B" w:rsidRPr="00055FF8" w:rsidRDefault="0004150B" w:rsidP="004F3DFD">
            <w:pPr>
              <w:pStyle w:val="acctfourfigures"/>
              <w:tabs>
                <w:tab w:val="clear" w:pos="765"/>
              </w:tabs>
              <w:spacing w:line="240" w:lineRule="auto"/>
              <w:ind w:left="73" w:right="-2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   -</w:t>
            </w:r>
          </w:p>
        </w:tc>
        <w:tc>
          <w:tcPr>
            <w:tcW w:w="236" w:type="dxa"/>
          </w:tcPr>
          <w:p w14:paraId="37F58977" w14:textId="77777777" w:rsidR="0004150B" w:rsidRPr="00055FF8" w:rsidRDefault="0004150B" w:rsidP="0004150B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61A75E0A" w14:textId="6D86B8CF" w:rsidR="0004150B" w:rsidRPr="00055FF8" w:rsidRDefault="0004150B" w:rsidP="0004150B">
            <w:pPr>
              <w:pStyle w:val="acctfourfigures"/>
              <w:tabs>
                <w:tab w:val="clear" w:pos="765"/>
              </w:tabs>
              <w:spacing w:line="240" w:lineRule="auto"/>
              <w:ind w:left="422" w:right="-1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674EF6">
              <w:rPr>
                <w:rFonts w:ascii="Angsana New" w:hAnsi="Angsana New" w:cs="Angsana New"/>
                <w:sz w:val="30"/>
                <w:szCs w:val="30"/>
              </w:rPr>
              <w:t>9,245</w:t>
            </w:r>
          </w:p>
        </w:tc>
      </w:tr>
      <w:tr w:rsidR="0004150B" w:rsidRPr="00055FF8" w14:paraId="6C5F4DE8" w14:textId="77777777" w:rsidTr="00401FB6">
        <w:trPr>
          <w:trHeight w:val="139"/>
        </w:trPr>
        <w:tc>
          <w:tcPr>
            <w:tcW w:w="3534" w:type="dxa"/>
          </w:tcPr>
          <w:p w14:paraId="71905D26" w14:textId="77777777" w:rsidR="0004150B" w:rsidRPr="00055FF8" w:rsidRDefault="0004150B" w:rsidP="00A4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79" w:hanging="18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1530" w:type="dxa"/>
          </w:tcPr>
          <w:p w14:paraId="4A52746A" w14:textId="77777777" w:rsidR="0004150B" w:rsidRPr="00055FF8" w:rsidRDefault="0004150B" w:rsidP="00A474F5">
            <w:pPr>
              <w:pStyle w:val="acctfourfigures"/>
              <w:tabs>
                <w:tab w:val="clear" w:pos="765"/>
                <w:tab w:val="decimal" w:pos="124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848D8DA" w14:textId="77777777" w:rsidR="0004150B" w:rsidRPr="00055FF8" w:rsidRDefault="0004150B" w:rsidP="00A474F5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7DB414EF" w14:textId="77777777" w:rsidR="0004150B" w:rsidRPr="00055FF8" w:rsidRDefault="0004150B" w:rsidP="004F3DF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0940AB1" w14:textId="77777777" w:rsidR="0004150B" w:rsidRPr="00055FF8" w:rsidRDefault="0004150B" w:rsidP="00A474F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A6AD123" w14:textId="77777777" w:rsidR="0004150B" w:rsidRPr="00055FF8" w:rsidRDefault="0004150B" w:rsidP="00F90F42">
            <w:pPr>
              <w:pStyle w:val="acctfourfigures"/>
              <w:tabs>
                <w:tab w:val="clear" w:pos="765"/>
              </w:tabs>
              <w:spacing w:line="240" w:lineRule="auto"/>
              <w:ind w:left="422" w:right="-1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E60554" w14:textId="77777777" w:rsidR="0004150B" w:rsidRPr="00055FF8" w:rsidRDefault="0004150B" w:rsidP="00A474F5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967561C" w14:textId="77777777" w:rsidR="0004150B" w:rsidRPr="00055FF8" w:rsidRDefault="0004150B" w:rsidP="00674EF6">
            <w:pPr>
              <w:pStyle w:val="acctfourfigures"/>
              <w:tabs>
                <w:tab w:val="clear" w:pos="765"/>
              </w:tabs>
              <w:spacing w:line="240" w:lineRule="auto"/>
              <w:ind w:left="422" w:right="-1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4150B" w:rsidRPr="00055FF8" w14:paraId="65D2F25B" w14:textId="77777777" w:rsidTr="00401FB6">
        <w:trPr>
          <w:trHeight w:val="139"/>
        </w:trPr>
        <w:tc>
          <w:tcPr>
            <w:tcW w:w="3534" w:type="dxa"/>
          </w:tcPr>
          <w:p w14:paraId="1F3CA00A" w14:textId="77777777" w:rsidR="0004150B" w:rsidRPr="00055FF8" w:rsidRDefault="0004150B" w:rsidP="00A4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79" w:hanging="180"/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 xml:space="preserve">   ผลประโยชน์พนักงาน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3D462B1" w14:textId="77777777" w:rsidR="0004150B" w:rsidRPr="00055FF8" w:rsidRDefault="0004150B" w:rsidP="00A474F5">
            <w:pPr>
              <w:pStyle w:val="acctfourfigures"/>
              <w:tabs>
                <w:tab w:val="clear" w:pos="765"/>
                <w:tab w:val="decimal" w:pos="124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4,056</w:t>
            </w:r>
          </w:p>
        </w:tc>
        <w:tc>
          <w:tcPr>
            <w:tcW w:w="270" w:type="dxa"/>
          </w:tcPr>
          <w:p w14:paraId="35DB0FF2" w14:textId="77777777" w:rsidR="0004150B" w:rsidRPr="00055FF8" w:rsidRDefault="0004150B" w:rsidP="00A474F5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2FFF8344" w14:textId="18621BA7" w:rsidR="0004150B" w:rsidRPr="00055FF8" w:rsidRDefault="0004150B" w:rsidP="004F3DF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 </w:t>
            </w:r>
            <w:r w:rsidR="004F3DFD">
              <w:rPr>
                <w:rFonts w:ascii="Angsana New" w:hAnsi="Angsana New" w:cs="Angsana New"/>
                <w:sz w:val="30"/>
                <w:szCs w:val="30"/>
              </w:rPr>
              <w:t>51</w:t>
            </w:r>
          </w:p>
        </w:tc>
        <w:tc>
          <w:tcPr>
            <w:tcW w:w="270" w:type="dxa"/>
            <w:gridSpan w:val="2"/>
          </w:tcPr>
          <w:p w14:paraId="785BA510" w14:textId="77777777" w:rsidR="0004150B" w:rsidRPr="00055FF8" w:rsidRDefault="0004150B" w:rsidP="00A474F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D83D16" w14:textId="7FF1664B" w:rsidR="0004150B" w:rsidRPr="00055FF8" w:rsidRDefault="00B83D0E" w:rsidP="004F3DFD">
            <w:pPr>
              <w:pStyle w:val="acctfourfigures"/>
              <w:tabs>
                <w:tab w:val="clear" w:pos="765"/>
                <w:tab w:val="left" w:pos="883"/>
              </w:tabs>
              <w:spacing w:line="240" w:lineRule="auto"/>
              <w:ind w:left="613" w:right="-5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222</w:t>
            </w:r>
          </w:p>
        </w:tc>
        <w:tc>
          <w:tcPr>
            <w:tcW w:w="236" w:type="dxa"/>
          </w:tcPr>
          <w:p w14:paraId="78AC72F2" w14:textId="77777777" w:rsidR="0004150B" w:rsidRPr="00055FF8" w:rsidRDefault="0004150B" w:rsidP="00A474F5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0AC294CB" w14:textId="77296743" w:rsidR="0004150B" w:rsidRPr="00055FF8" w:rsidRDefault="0004150B" w:rsidP="00830B06">
            <w:pPr>
              <w:pStyle w:val="acctfourfigures"/>
              <w:tabs>
                <w:tab w:val="clear" w:pos="765"/>
                <w:tab w:val="left" w:pos="1092"/>
              </w:tabs>
              <w:spacing w:line="240" w:lineRule="auto"/>
              <w:ind w:left="422" w:right="-1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674EF6">
              <w:rPr>
                <w:rFonts w:ascii="Angsana New" w:hAnsi="Angsana New" w:cs="Angsana New"/>
                <w:sz w:val="30"/>
                <w:szCs w:val="30"/>
              </w:rPr>
              <w:t>4,329</w:t>
            </w:r>
          </w:p>
        </w:tc>
      </w:tr>
      <w:tr w:rsidR="0004150B" w:rsidRPr="00055FF8" w14:paraId="47A3778A" w14:textId="77777777" w:rsidTr="00401FB6">
        <w:trPr>
          <w:trHeight w:val="334"/>
        </w:trPr>
        <w:tc>
          <w:tcPr>
            <w:tcW w:w="3534" w:type="dxa"/>
          </w:tcPr>
          <w:p w14:paraId="68A87941" w14:textId="77777777" w:rsidR="0004150B" w:rsidRPr="00055FF8" w:rsidRDefault="0004150B" w:rsidP="00F90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40978B" w14:textId="12C175DC" w:rsidR="0004150B" w:rsidRPr="00055FF8" w:rsidRDefault="0004150B" w:rsidP="00F90F42">
            <w:pPr>
              <w:pStyle w:val="acctfourfigures"/>
              <w:tabs>
                <w:tab w:val="clear" w:pos="765"/>
                <w:tab w:val="left" w:pos="-79"/>
              </w:tabs>
              <w:spacing w:line="240" w:lineRule="auto"/>
              <w:ind w:left="-79" w:right="6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00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46,590</w:t>
            </w:r>
          </w:p>
        </w:tc>
        <w:tc>
          <w:tcPr>
            <w:tcW w:w="270" w:type="dxa"/>
          </w:tcPr>
          <w:p w14:paraId="23027CAD" w14:textId="77777777" w:rsidR="0004150B" w:rsidRPr="00055FF8" w:rsidRDefault="0004150B" w:rsidP="00F90F42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175AFC5" w14:textId="79BEE0EF" w:rsidR="0004150B" w:rsidRPr="00F90F42" w:rsidRDefault="0004150B" w:rsidP="004F3DF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79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0F4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E604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2,166</w:t>
            </w:r>
            <w:r w:rsidRPr="00F90F42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0AE4F7E1" w14:textId="77777777" w:rsidR="0004150B" w:rsidRPr="00055FF8" w:rsidRDefault="0004150B" w:rsidP="00F90F4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062804" w14:textId="074AFA7E" w:rsidR="0004150B" w:rsidRPr="00055FF8" w:rsidRDefault="00B83D0E" w:rsidP="0004150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222</w:t>
            </w:r>
          </w:p>
        </w:tc>
        <w:tc>
          <w:tcPr>
            <w:tcW w:w="236" w:type="dxa"/>
          </w:tcPr>
          <w:p w14:paraId="4039DA8C" w14:textId="77777777" w:rsidR="0004150B" w:rsidRPr="00055FF8" w:rsidRDefault="0004150B" w:rsidP="00F90F42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821670" w14:textId="0A6B685C" w:rsidR="0004150B" w:rsidRPr="00674EF6" w:rsidRDefault="0004150B" w:rsidP="00830B06">
            <w:pPr>
              <w:pStyle w:val="acctfourfigures"/>
              <w:tabs>
                <w:tab w:val="clear" w:pos="765"/>
                <w:tab w:val="left" w:pos="1002"/>
              </w:tabs>
              <w:spacing w:line="240" w:lineRule="auto"/>
              <w:ind w:left="422" w:right="-1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74EF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44,646</w:t>
            </w:r>
          </w:p>
        </w:tc>
      </w:tr>
      <w:tr w:rsidR="0004150B" w:rsidRPr="00055FF8" w14:paraId="0BBAF68C" w14:textId="77777777" w:rsidTr="00401FB6">
        <w:trPr>
          <w:trHeight w:val="188"/>
        </w:trPr>
        <w:tc>
          <w:tcPr>
            <w:tcW w:w="3534" w:type="dxa"/>
          </w:tcPr>
          <w:p w14:paraId="652DD374" w14:textId="77777777" w:rsidR="0004150B" w:rsidRPr="00055FF8" w:rsidRDefault="0004150B" w:rsidP="00F90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2A15FFAE" w14:textId="77777777" w:rsidR="0004150B" w:rsidRPr="00055FF8" w:rsidRDefault="0004150B" w:rsidP="00F90F42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</w:tcPr>
          <w:p w14:paraId="28FE7753" w14:textId="77777777" w:rsidR="0004150B" w:rsidRPr="00055FF8" w:rsidRDefault="0004150B" w:rsidP="00F90F42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5347F12" w14:textId="77777777" w:rsidR="0004150B" w:rsidRPr="00055FF8" w:rsidRDefault="0004150B" w:rsidP="00F90F42">
            <w:pPr>
              <w:pStyle w:val="acctfourfigures"/>
              <w:tabs>
                <w:tab w:val="clear" w:pos="765"/>
                <w:tab w:val="decimal" w:pos="1478"/>
              </w:tabs>
              <w:spacing w:line="240" w:lineRule="auto"/>
              <w:ind w:right="-7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gridSpan w:val="2"/>
          </w:tcPr>
          <w:p w14:paraId="09FBC02A" w14:textId="77777777" w:rsidR="0004150B" w:rsidRPr="00055FF8" w:rsidRDefault="0004150B" w:rsidP="00F90F4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A07D0F2" w14:textId="77777777" w:rsidR="0004150B" w:rsidRPr="00055FF8" w:rsidRDefault="0004150B" w:rsidP="00F90F42">
            <w:pPr>
              <w:pStyle w:val="acctfourfigures"/>
              <w:tabs>
                <w:tab w:val="clear" w:pos="765"/>
                <w:tab w:val="decimal" w:pos="709"/>
                <w:tab w:val="decimal" w:pos="951"/>
                <w:tab w:val="decimal" w:pos="1327"/>
              </w:tabs>
              <w:spacing w:line="240" w:lineRule="auto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38E7848B" w14:textId="77777777" w:rsidR="0004150B" w:rsidRPr="00055FF8" w:rsidRDefault="0004150B" w:rsidP="00F90F42">
            <w:pPr>
              <w:pStyle w:val="acctfourfigures"/>
              <w:tabs>
                <w:tab w:val="clear" w:pos="765"/>
                <w:tab w:val="decimal" w:pos="709"/>
                <w:tab w:val="decimal" w:pos="951"/>
                <w:tab w:val="decimal" w:pos="1327"/>
              </w:tabs>
              <w:spacing w:line="240" w:lineRule="auto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24D49DEB" w14:textId="77777777" w:rsidR="0004150B" w:rsidRPr="00055FF8" w:rsidRDefault="0004150B" w:rsidP="00F90F42">
            <w:pPr>
              <w:pStyle w:val="acctfourfigures"/>
              <w:tabs>
                <w:tab w:val="clear" w:pos="765"/>
                <w:tab w:val="decimal" w:pos="709"/>
                <w:tab w:val="decimal" w:pos="951"/>
                <w:tab w:val="decimal" w:pos="1327"/>
              </w:tabs>
              <w:spacing w:line="240" w:lineRule="auto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04150B" w:rsidRPr="00055FF8" w14:paraId="222BFEC0" w14:textId="77777777" w:rsidTr="00401FB6">
        <w:trPr>
          <w:trHeight w:val="334"/>
        </w:trPr>
        <w:tc>
          <w:tcPr>
            <w:tcW w:w="3534" w:type="dxa"/>
          </w:tcPr>
          <w:p w14:paraId="1E9118DA" w14:textId="77777777" w:rsidR="0004150B" w:rsidRPr="00055FF8" w:rsidRDefault="0004150B" w:rsidP="00F90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</w:tcPr>
          <w:p w14:paraId="3F731B51" w14:textId="77777777" w:rsidR="0004150B" w:rsidRPr="00055FF8" w:rsidRDefault="0004150B" w:rsidP="00F90F4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DEBCE23" w14:textId="77777777" w:rsidR="0004150B" w:rsidRPr="00055FF8" w:rsidRDefault="0004150B" w:rsidP="00F90F4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4FFB25" w14:textId="77777777" w:rsidR="0004150B" w:rsidRPr="00055FF8" w:rsidRDefault="0004150B" w:rsidP="00F90F42">
            <w:pPr>
              <w:pStyle w:val="acctfourfigures"/>
              <w:tabs>
                <w:tab w:val="clear" w:pos="765"/>
                <w:tab w:val="decimal" w:pos="1478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9627989" w14:textId="77777777" w:rsidR="0004150B" w:rsidRPr="00055FF8" w:rsidRDefault="0004150B" w:rsidP="00F90F4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DD2E00" w14:textId="77777777" w:rsidR="0004150B" w:rsidRPr="00055FF8" w:rsidRDefault="0004150B" w:rsidP="00F90F42">
            <w:pPr>
              <w:pStyle w:val="acctfourfigures"/>
              <w:tabs>
                <w:tab w:val="clear" w:pos="765"/>
                <w:tab w:val="decimal" w:pos="709"/>
                <w:tab w:val="decimal" w:pos="1327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D3A7670" w14:textId="77777777" w:rsidR="0004150B" w:rsidRPr="00055FF8" w:rsidRDefault="0004150B" w:rsidP="00F90F42">
            <w:pPr>
              <w:pStyle w:val="acctfourfigures"/>
              <w:tabs>
                <w:tab w:val="clear" w:pos="765"/>
                <w:tab w:val="decimal" w:pos="709"/>
                <w:tab w:val="decimal" w:pos="1327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</w:tcPr>
          <w:p w14:paraId="06DE889F" w14:textId="77777777" w:rsidR="0004150B" w:rsidRPr="00055FF8" w:rsidRDefault="0004150B" w:rsidP="00F90F42">
            <w:pPr>
              <w:pStyle w:val="acctfourfigures"/>
              <w:tabs>
                <w:tab w:val="clear" w:pos="765"/>
                <w:tab w:val="decimal" w:pos="709"/>
                <w:tab w:val="decimal" w:pos="1327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4150B" w:rsidRPr="00055FF8" w14:paraId="051DF6C8" w14:textId="77777777" w:rsidTr="00401FB6">
        <w:trPr>
          <w:trHeight w:val="334"/>
        </w:trPr>
        <w:tc>
          <w:tcPr>
            <w:tcW w:w="3534" w:type="dxa"/>
          </w:tcPr>
          <w:p w14:paraId="0CD8CE11" w14:textId="77777777" w:rsidR="0004150B" w:rsidRPr="00055FF8" w:rsidRDefault="0004150B" w:rsidP="0004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ที่ดิน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530" w:type="dxa"/>
            <w:vAlign w:val="bottom"/>
          </w:tcPr>
          <w:p w14:paraId="74660C22" w14:textId="753D7BB7" w:rsidR="0004150B" w:rsidRPr="00055FF8" w:rsidRDefault="0004150B" w:rsidP="0004150B">
            <w:pPr>
              <w:pStyle w:val="acctfourfigures"/>
              <w:tabs>
                <w:tab w:val="clear" w:pos="765"/>
                <w:tab w:val="decimal" w:pos="124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bidi="th-TH"/>
              </w:rPr>
              <w:t>(75,578)</w:t>
            </w:r>
          </w:p>
        </w:tc>
        <w:tc>
          <w:tcPr>
            <w:tcW w:w="270" w:type="dxa"/>
          </w:tcPr>
          <w:p w14:paraId="09EC69C5" w14:textId="77777777" w:rsidR="0004150B" w:rsidRPr="00055FF8" w:rsidRDefault="0004150B" w:rsidP="0004150B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DA24FF5" w14:textId="55CC51E1" w:rsidR="0004150B" w:rsidRPr="00055FF8" w:rsidRDefault="0004150B" w:rsidP="00F06FA5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        -</w:t>
            </w:r>
          </w:p>
        </w:tc>
        <w:tc>
          <w:tcPr>
            <w:tcW w:w="270" w:type="dxa"/>
            <w:gridSpan w:val="2"/>
            <w:vAlign w:val="bottom"/>
          </w:tcPr>
          <w:p w14:paraId="66E235FB" w14:textId="77777777" w:rsidR="0004150B" w:rsidRPr="00F06FA5" w:rsidRDefault="0004150B" w:rsidP="00F06FA5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3DBF12" w14:textId="31C047F8" w:rsidR="0004150B" w:rsidRPr="00055FF8" w:rsidRDefault="0004150B" w:rsidP="004F3DFD">
            <w:pPr>
              <w:pStyle w:val="acctfourfigures"/>
              <w:tabs>
                <w:tab w:val="clear" w:pos="765"/>
              </w:tabs>
              <w:spacing w:line="240" w:lineRule="auto"/>
              <w:ind w:left="-17" w:right="-2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     -</w:t>
            </w:r>
          </w:p>
        </w:tc>
        <w:tc>
          <w:tcPr>
            <w:tcW w:w="236" w:type="dxa"/>
          </w:tcPr>
          <w:p w14:paraId="4ED7C3B2" w14:textId="77777777" w:rsidR="0004150B" w:rsidRPr="00055FF8" w:rsidRDefault="0004150B" w:rsidP="004F3DFD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73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467B594F" w14:textId="33D852DE" w:rsidR="0004150B" w:rsidRPr="00055FF8" w:rsidRDefault="0004150B" w:rsidP="0004150B">
            <w:pPr>
              <w:pStyle w:val="acctfourfigures"/>
              <w:tabs>
                <w:tab w:val="clear" w:pos="765"/>
              </w:tabs>
              <w:spacing w:line="240" w:lineRule="auto"/>
              <w:ind w:left="422" w:right="-19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449E0">
              <w:rPr>
                <w:rFonts w:ascii="Angsana New" w:hAnsi="Angsana New" w:cs="Angsana New"/>
                <w:sz w:val="30"/>
                <w:szCs w:val="30"/>
              </w:rPr>
              <w:t>(75,578)</w:t>
            </w:r>
          </w:p>
        </w:tc>
      </w:tr>
      <w:tr w:rsidR="0004150B" w:rsidRPr="00055FF8" w14:paraId="4FC0E24F" w14:textId="77777777" w:rsidTr="00401FB6">
        <w:trPr>
          <w:trHeight w:val="334"/>
        </w:trPr>
        <w:tc>
          <w:tcPr>
            <w:tcW w:w="3534" w:type="dxa"/>
          </w:tcPr>
          <w:p w14:paraId="69910A48" w14:textId="77777777" w:rsidR="0004150B" w:rsidRPr="00055FF8" w:rsidRDefault="0004150B" w:rsidP="0004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C444BC3" w14:textId="77777777" w:rsidR="0004150B" w:rsidRPr="00055FF8" w:rsidRDefault="0004150B" w:rsidP="0004150B">
            <w:pPr>
              <w:pStyle w:val="acctfourfigures"/>
              <w:tabs>
                <w:tab w:val="clear" w:pos="765"/>
                <w:tab w:val="decimal" w:pos="124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bidi="th-TH"/>
              </w:rPr>
              <w:t>(14,627)</w:t>
            </w:r>
          </w:p>
        </w:tc>
        <w:tc>
          <w:tcPr>
            <w:tcW w:w="270" w:type="dxa"/>
          </w:tcPr>
          <w:p w14:paraId="631B6F59" w14:textId="77777777" w:rsidR="0004150B" w:rsidRPr="00055FF8" w:rsidRDefault="0004150B" w:rsidP="0004150B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E8B9EBF" w14:textId="46664B28" w:rsidR="0004150B" w:rsidRPr="00055FF8" w:rsidRDefault="0004150B" w:rsidP="00F06FA5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 </w:t>
            </w:r>
            <w:r w:rsidRPr="00401FB6">
              <w:rPr>
                <w:rFonts w:ascii="Angsana New" w:hAnsi="Angsana New" w:cs="Angsana New"/>
                <w:sz w:val="30"/>
                <w:szCs w:val="30"/>
              </w:rPr>
              <w:t>6,365</w:t>
            </w:r>
          </w:p>
        </w:tc>
        <w:tc>
          <w:tcPr>
            <w:tcW w:w="270" w:type="dxa"/>
            <w:gridSpan w:val="2"/>
            <w:vAlign w:val="bottom"/>
          </w:tcPr>
          <w:p w14:paraId="3D55D111" w14:textId="77777777" w:rsidR="0004150B" w:rsidRPr="00F06FA5" w:rsidRDefault="0004150B" w:rsidP="00F06FA5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423E30" w14:textId="5901B66D" w:rsidR="0004150B" w:rsidRPr="00055FF8" w:rsidRDefault="0004150B" w:rsidP="004F3DFD">
            <w:pPr>
              <w:pStyle w:val="acctfourfigures"/>
              <w:tabs>
                <w:tab w:val="clear" w:pos="765"/>
              </w:tabs>
              <w:spacing w:line="240" w:lineRule="auto"/>
              <w:ind w:left="-17" w:right="-2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     -</w:t>
            </w:r>
          </w:p>
        </w:tc>
        <w:tc>
          <w:tcPr>
            <w:tcW w:w="236" w:type="dxa"/>
          </w:tcPr>
          <w:p w14:paraId="28587614" w14:textId="77777777" w:rsidR="0004150B" w:rsidRPr="00055FF8" w:rsidRDefault="0004150B" w:rsidP="004F3DFD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73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64B6B168" w14:textId="7CEDF0BD" w:rsidR="0004150B" w:rsidRPr="00055FF8" w:rsidRDefault="0004150B" w:rsidP="0004150B">
            <w:pPr>
              <w:pStyle w:val="acctfourfigures"/>
              <w:tabs>
                <w:tab w:val="clear" w:pos="765"/>
              </w:tabs>
              <w:spacing w:line="240" w:lineRule="auto"/>
              <w:ind w:left="422" w:right="-19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E449E0">
              <w:rPr>
                <w:rFonts w:ascii="Angsana New" w:hAnsi="Angsana New" w:cs="Angsana New"/>
                <w:sz w:val="30"/>
                <w:szCs w:val="30"/>
              </w:rPr>
              <w:t>(8,262)</w:t>
            </w:r>
          </w:p>
        </w:tc>
      </w:tr>
      <w:tr w:rsidR="0004150B" w:rsidRPr="00055FF8" w14:paraId="7D2C9971" w14:textId="77777777">
        <w:tc>
          <w:tcPr>
            <w:tcW w:w="3534" w:type="dxa"/>
          </w:tcPr>
          <w:p w14:paraId="35B6D062" w14:textId="77777777" w:rsidR="0004150B" w:rsidRPr="00055FF8" w:rsidRDefault="0004150B" w:rsidP="00E44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6517B8" w14:textId="70C16E60" w:rsidR="0004150B" w:rsidRPr="00055FF8" w:rsidRDefault="0004150B" w:rsidP="00E449E0">
            <w:pPr>
              <w:pStyle w:val="acctfourfigures"/>
              <w:tabs>
                <w:tab w:val="clear" w:pos="765"/>
                <w:tab w:val="left" w:pos="-79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44C8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(90,205)</w:t>
            </w:r>
          </w:p>
        </w:tc>
        <w:tc>
          <w:tcPr>
            <w:tcW w:w="270" w:type="dxa"/>
          </w:tcPr>
          <w:p w14:paraId="5E4BB8B2" w14:textId="77777777" w:rsidR="0004150B" w:rsidRPr="00055FF8" w:rsidRDefault="0004150B" w:rsidP="00E449E0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F9701D" w14:textId="66A04CFA" w:rsidR="0004150B" w:rsidRPr="00F06FA5" w:rsidRDefault="0004150B" w:rsidP="00F06FA5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79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6FA5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6,365</w:t>
            </w:r>
          </w:p>
        </w:tc>
        <w:tc>
          <w:tcPr>
            <w:tcW w:w="270" w:type="dxa"/>
            <w:gridSpan w:val="2"/>
            <w:vAlign w:val="bottom"/>
          </w:tcPr>
          <w:p w14:paraId="114ECE26" w14:textId="77777777" w:rsidR="0004150B" w:rsidRPr="00F06FA5" w:rsidRDefault="0004150B" w:rsidP="00F06FA5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7473178" w14:textId="40041397" w:rsidR="0004150B" w:rsidRPr="004F3DFD" w:rsidRDefault="0004150B" w:rsidP="004F3DFD">
            <w:pPr>
              <w:pStyle w:val="acctfourfigures"/>
              <w:tabs>
                <w:tab w:val="clear" w:pos="765"/>
              </w:tabs>
              <w:spacing w:line="240" w:lineRule="auto"/>
              <w:ind w:left="-17" w:right="-200"/>
              <w:rPr>
                <w:rFonts w:ascii="Angsana New" w:hAnsi="Angsana New" w:cs="Angsana New"/>
                <w:sz w:val="30"/>
                <w:szCs w:val="30"/>
              </w:rPr>
            </w:pPr>
            <w:r w:rsidRPr="004F3DFD">
              <w:rPr>
                <w:rFonts w:ascii="Angsana New" w:hAnsi="Angsana New" w:cs="Angsana New"/>
                <w:sz w:val="30"/>
                <w:szCs w:val="30"/>
              </w:rPr>
              <w:t xml:space="preserve">                 -</w:t>
            </w:r>
          </w:p>
        </w:tc>
        <w:tc>
          <w:tcPr>
            <w:tcW w:w="236" w:type="dxa"/>
          </w:tcPr>
          <w:p w14:paraId="21417BC6" w14:textId="77777777" w:rsidR="0004150B" w:rsidRPr="004F3DFD" w:rsidRDefault="0004150B" w:rsidP="004F3DFD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73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3610BA" w14:textId="54747C18" w:rsidR="0004150B" w:rsidRPr="00055FF8" w:rsidRDefault="0004150B" w:rsidP="00E449E0">
            <w:pPr>
              <w:pStyle w:val="acctfourfigures"/>
              <w:tabs>
                <w:tab w:val="clear" w:pos="765"/>
                <w:tab w:val="left" w:pos="-79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 xml:space="preserve">         </w:t>
            </w:r>
            <w:r w:rsidRPr="00E449E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(83,840)</w:t>
            </w:r>
          </w:p>
        </w:tc>
      </w:tr>
      <w:tr w:rsidR="0004150B" w:rsidRPr="00055FF8" w14:paraId="036F0458" w14:textId="77777777" w:rsidTr="00401FB6">
        <w:tc>
          <w:tcPr>
            <w:tcW w:w="3534" w:type="dxa"/>
          </w:tcPr>
          <w:p w14:paraId="33077724" w14:textId="77777777" w:rsidR="0004150B" w:rsidRPr="00055FF8" w:rsidRDefault="0004150B" w:rsidP="00E44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407279EB" w14:textId="77777777" w:rsidR="0004150B" w:rsidRPr="00055FF8" w:rsidRDefault="0004150B" w:rsidP="00E449E0">
            <w:pPr>
              <w:pStyle w:val="acctfourfigures"/>
              <w:tabs>
                <w:tab w:val="clear" w:pos="765"/>
                <w:tab w:val="decimal" w:pos="875"/>
                <w:tab w:val="decimal" w:pos="11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02BBFE0C" w14:textId="77777777" w:rsidR="0004150B" w:rsidRPr="00055FF8" w:rsidRDefault="0004150B" w:rsidP="00E449E0">
            <w:pPr>
              <w:pStyle w:val="acctfourfigures"/>
              <w:tabs>
                <w:tab w:val="clear" w:pos="765"/>
                <w:tab w:val="decimal" w:pos="875"/>
                <w:tab w:val="decimal" w:pos="11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10DC564" w14:textId="77777777" w:rsidR="0004150B" w:rsidRPr="00F06FA5" w:rsidRDefault="0004150B" w:rsidP="00F06FA5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85A3532" w14:textId="77777777" w:rsidR="0004150B" w:rsidRPr="00F06FA5" w:rsidRDefault="0004150B" w:rsidP="00F06FA5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7B77B8E" w14:textId="77777777" w:rsidR="0004150B" w:rsidRPr="00055FF8" w:rsidRDefault="0004150B" w:rsidP="00E449E0">
            <w:pPr>
              <w:pStyle w:val="acctfourfigures"/>
              <w:tabs>
                <w:tab w:val="clear" w:pos="765"/>
                <w:tab w:val="decimal" w:pos="709"/>
                <w:tab w:val="decimal" w:pos="1029"/>
                <w:tab w:val="left" w:pos="1107"/>
                <w:tab w:val="decimal" w:pos="127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</w:tcPr>
          <w:p w14:paraId="250BA660" w14:textId="77777777" w:rsidR="0004150B" w:rsidRPr="00055FF8" w:rsidRDefault="0004150B" w:rsidP="00E449E0">
            <w:pPr>
              <w:pStyle w:val="acctfourfigures"/>
              <w:tabs>
                <w:tab w:val="clear" w:pos="765"/>
                <w:tab w:val="decimal" w:pos="709"/>
                <w:tab w:val="decimal" w:pos="1029"/>
                <w:tab w:val="left" w:pos="1107"/>
                <w:tab w:val="decimal" w:pos="127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vAlign w:val="bottom"/>
          </w:tcPr>
          <w:p w14:paraId="4AFA67DA" w14:textId="77777777" w:rsidR="0004150B" w:rsidRPr="00055FF8" w:rsidRDefault="0004150B" w:rsidP="00E449E0">
            <w:pPr>
              <w:pStyle w:val="acctfourfigures"/>
              <w:tabs>
                <w:tab w:val="clear" w:pos="765"/>
                <w:tab w:val="decimal" w:pos="709"/>
                <w:tab w:val="decimal" w:pos="1029"/>
                <w:tab w:val="left" w:pos="1107"/>
                <w:tab w:val="decimal" w:pos="127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04150B" w:rsidRPr="00055FF8" w14:paraId="569E3938" w14:textId="77777777" w:rsidTr="00401FB6">
        <w:tc>
          <w:tcPr>
            <w:tcW w:w="3534" w:type="dxa"/>
          </w:tcPr>
          <w:p w14:paraId="550657E5" w14:textId="77777777" w:rsidR="0004150B" w:rsidRPr="00055FF8" w:rsidRDefault="0004150B" w:rsidP="00E44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6F66C14F" w14:textId="6AD87743" w:rsidR="0004150B" w:rsidRPr="00055FF8" w:rsidRDefault="0004150B" w:rsidP="00E449E0">
            <w:pPr>
              <w:pStyle w:val="acctfourfigures"/>
              <w:tabs>
                <w:tab w:val="clear" w:pos="765"/>
                <w:tab w:val="left" w:pos="-79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D6C8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(43,615)</w:t>
            </w:r>
          </w:p>
        </w:tc>
        <w:tc>
          <w:tcPr>
            <w:tcW w:w="270" w:type="dxa"/>
          </w:tcPr>
          <w:p w14:paraId="5412DABA" w14:textId="77777777" w:rsidR="0004150B" w:rsidRPr="00055FF8" w:rsidRDefault="0004150B" w:rsidP="00E449E0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25DE21E" w14:textId="028784B7" w:rsidR="0004150B" w:rsidRPr="00F06FA5" w:rsidRDefault="00F06FA5" w:rsidP="00F06FA5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79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6FA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4,199</w:t>
            </w:r>
          </w:p>
        </w:tc>
        <w:tc>
          <w:tcPr>
            <w:tcW w:w="270" w:type="dxa"/>
            <w:gridSpan w:val="2"/>
            <w:vAlign w:val="bottom"/>
          </w:tcPr>
          <w:p w14:paraId="16B87CDB" w14:textId="77777777" w:rsidR="0004150B" w:rsidRPr="00F06FA5" w:rsidRDefault="0004150B" w:rsidP="00F06FA5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E9A9D06" w14:textId="39B04218" w:rsidR="0004150B" w:rsidRPr="00055FF8" w:rsidRDefault="004F3DFD" w:rsidP="0004150B">
            <w:pPr>
              <w:pStyle w:val="acctfourfigures"/>
              <w:tabs>
                <w:tab w:val="clear" w:pos="765"/>
                <w:tab w:val="left" w:pos="-79"/>
              </w:tabs>
              <w:spacing w:line="240" w:lineRule="auto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222</w:t>
            </w:r>
          </w:p>
        </w:tc>
        <w:tc>
          <w:tcPr>
            <w:tcW w:w="236" w:type="dxa"/>
          </w:tcPr>
          <w:p w14:paraId="4C86C340" w14:textId="77777777" w:rsidR="0004150B" w:rsidRPr="00055FF8" w:rsidRDefault="0004150B" w:rsidP="00E449E0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2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  <w:vAlign w:val="bottom"/>
          </w:tcPr>
          <w:p w14:paraId="68FD4072" w14:textId="59A59624" w:rsidR="0004150B" w:rsidRPr="00055FF8" w:rsidRDefault="0004150B" w:rsidP="00830B06">
            <w:pPr>
              <w:pStyle w:val="acctfourfigures"/>
              <w:tabs>
                <w:tab w:val="clear" w:pos="765"/>
                <w:tab w:val="left" w:pos="-79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449E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(39,194)</w:t>
            </w:r>
          </w:p>
        </w:tc>
      </w:tr>
      <w:tr w:rsidR="0004150B" w:rsidRPr="00055FF8" w14:paraId="2ED2E771" w14:textId="77777777" w:rsidTr="00401FB6">
        <w:tc>
          <w:tcPr>
            <w:tcW w:w="3534" w:type="dxa"/>
          </w:tcPr>
          <w:p w14:paraId="0F05F117" w14:textId="77777777" w:rsidR="0004150B" w:rsidRPr="00055FF8" w:rsidRDefault="0004150B" w:rsidP="00E44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71FEA75D" w14:textId="77777777" w:rsidR="0004150B" w:rsidRPr="00055FF8" w:rsidRDefault="0004150B" w:rsidP="00E449E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1679AD6" w14:textId="77777777" w:rsidR="0004150B" w:rsidRPr="00055FF8" w:rsidRDefault="0004150B" w:rsidP="00E449E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EABEDEB" w14:textId="77777777" w:rsidR="0004150B" w:rsidRPr="00055FF8" w:rsidRDefault="0004150B" w:rsidP="00E449E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4D3129B" w14:textId="77777777" w:rsidR="0004150B" w:rsidRPr="00055FF8" w:rsidRDefault="0004150B" w:rsidP="00E449E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07DB406" w14:textId="77777777" w:rsidR="0004150B" w:rsidRPr="00055FF8" w:rsidRDefault="0004150B" w:rsidP="00E449E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17043CA" w14:textId="77777777" w:rsidR="0004150B" w:rsidRPr="00055FF8" w:rsidRDefault="0004150B" w:rsidP="00E449E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vAlign w:val="bottom"/>
          </w:tcPr>
          <w:p w14:paraId="5AE56EA7" w14:textId="77777777" w:rsidR="0004150B" w:rsidRPr="00055FF8" w:rsidRDefault="0004150B" w:rsidP="00E449E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4A2CB5C1" w14:textId="77777777" w:rsidR="009C3A71" w:rsidRPr="00055FF8" w:rsidRDefault="009C3A71">
      <w:pPr>
        <w:rPr>
          <w:rFonts w:cstheme="minorBidi"/>
          <w:cs/>
        </w:rPr>
      </w:pPr>
      <w:r w:rsidRPr="00055FF8">
        <w:br w:type="page"/>
      </w:r>
    </w:p>
    <w:tbl>
      <w:tblPr>
        <w:tblW w:w="9204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804"/>
        <w:gridCol w:w="1530"/>
        <w:gridCol w:w="270"/>
        <w:gridCol w:w="1800"/>
        <w:gridCol w:w="270"/>
        <w:gridCol w:w="1530"/>
      </w:tblGrid>
      <w:tr w:rsidR="008462BF" w:rsidRPr="00055FF8" w14:paraId="23FCDC8F" w14:textId="77777777">
        <w:trPr>
          <w:trHeight w:val="139"/>
          <w:tblHeader/>
        </w:trPr>
        <w:tc>
          <w:tcPr>
            <w:tcW w:w="3804" w:type="dxa"/>
          </w:tcPr>
          <w:p w14:paraId="6601DBF2" w14:textId="77777777" w:rsidR="008462BF" w:rsidRPr="00055FF8" w:rsidRDefault="00846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400" w:type="dxa"/>
            <w:gridSpan w:val="5"/>
          </w:tcPr>
          <w:p w14:paraId="705FBDAF" w14:textId="77777777" w:rsidR="008462BF" w:rsidRPr="00055FF8" w:rsidRDefault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62BF" w:rsidRPr="00055FF8" w14:paraId="256F90F0" w14:textId="77777777">
        <w:trPr>
          <w:trHeight w:val="139"/>
          <w:tblHeader/>
        </w:trPr>
        <w:tc>
          <w:tcPr>
            <w:tcW w:w="3804" w:type="dxa"/>
          </w:tcPr>
          <w:p w14:paraId="36A628B3" w14:textId="77777777" w:rsidR="008462BF" w:rsidRPr="00055FF8" w:rsidRDefault="00846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1530" w:type="dxa"/>
          </w:tcPr>
          <w:p w14:paraId="1F743132" w14:textId="77777777" w:rsidR="008462BF" w:rsidRPr="00055FF8" w:rsidRDefault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479020A8" w14:textId="77777777" w:rsidR="008462BF" w:rsidRPr="00055FF8" w:rsidRDefault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>/</w:t>
            </w:r>
          </w:p>
          <w:p w14:paraId="7F41B088" w14:textId="77777777" w:rsidR="008462BF" w:rsidRPr="00055FF8" w:rsidRDefault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1530" w:type="dxa"/>
          </w:tcPr>
          <w:p w14:paraId="161E5A01" w14:textId="77777777" w:rsidR="008462BF" w:rsidRPr="00055FF8" w:rsidRDefault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462BF" w:rsidRPr="00055FF8" w14:paraId="001D6C5B" w14:textId="77777777">
        <w:trPr>
          <w:trHeight w:val="139"/>
          <w:tblHeader/>
        </w:trPr>
        <w:tc>
          <w:tcPr>
            <w:tcW w:w="3804" w:type="dxa"/>
            <w:vAlign w:val="bottom"/>
          </w:tcPr>
          <w:p w14:paraId="4417FFFC" w14:textId="77777777" w:rsidR="008462BF" w:rsidRPr="00055FF8" w:rsidRDefault="008462BF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055FF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530" w:type="dxa"/>
          </w:tcPr>
          <w:p w14:paraId="67C4343F" w14:textId="77777777" w:rsidR="008462BF" w:rsidRPr="00055FF8" w:rsidRDefault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</w:t>
            </w: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</w:t>
            </w:r>
          </w:p>
          <w:p w14:paraId="6D153C96" w14:textId="77777777" w:rsidR="008462BF" w:rsidRPr="00055FF8" w:rsidRDefault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มกราคม</w:t>
            </w: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62C22F51" w14:textId="77777777" w:rsidR="008462BF" w:rsidRPr="00055FF8" w:rsidRDefault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E9E14C3" w14:textId="77777777" w:rsidR="008462BF" w:rsidRPr="00055FF8" w:rsidRDefault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8F4A9E" w14:textId="77777777" w:rsidR="008462BF" w:rsidRPr="00055FF8" w:rsidRDefault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112E57B5" w14:textId="77777777" w:rsidR="008462BF" w:rsidRPr="00055FF8" w:rsidRDefault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9E77918" w14:textId="77777777" w:rsidR="008462BF" w:rsidRPr="00055FF8" w:rsidRDefault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</w:t>
            </w: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ที่ 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31 </w:t>
            </w: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8462BF" w:rsidRPr="00055FF8" w14:paraId="0A2E0552" w14:textId="77777777">
        <w:trPr>
          <w:trHeight w:val="139"/>
          <w:tblHeader/>
        </w:trPr>
        <w:tc>
          <w:tcPr>
            <w:tcW w:w="3804" w:type="dxa"/>
          </w:tcPr>
          <w:p w14:paraId="03D2A259" w14:textId="77777777" w:rsidR="008462BF" w:rsidRPr="00055FF8" w:rsidRDefault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42AAE828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19914BE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</w:tcPr>
          <w:p w14:paraId="58BD9849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055FF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</w:t>
            </w: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0" w:type="dxa"/>
            <w:gridSpan w:val="2"/>
          </w:tcPr>
          <w:p w14:paraId="7C880B7F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8462BF" w:rsidRPr="00055FF8" w14:paraId="08B59614" w14:textId="77777777">
        <w:trPr>
          <w:trHeight w:val="139"/>
        </w:trPr>
        <w:tc>
          <w:tcPr>
            <w:tcW w:w="3804" w:type="dxa"/>
          </w:tcPr>
          <w:p w14:paraId="228EC9C5" w14:textId="4B954F95" w:rsidR="008462BF" w:rsidRPr="00055FF8" w:rsidRDefault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530" w:type="dxa"/>
          </w:tcPr>
          <w:p w14:paraId="5ADF6022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677E2D3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600" w:type="dxa"/>
            <w:gridSpan w:val="3"/>
          </w:tcPr>
          <w:p w14:paraId="004596C4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8462BF" w:rsidRPr="00055FF8" w14:paraId="6B0C750D" w14:textId="77777777">
        <w:trPr>
          <w:trHeight w:val="139"/>
        </w:trPr>
        <w:tc>
          <w:tcPr>
            <w:tcW w:w="3804" w:type="dxa"/>
          </w:tcPr>
          <w:p w14:paraId="394B2B93" w14:textId="77777777" w:rsidR="008462BF" w:rsidRPr="00055FF8" w:rsidRDefault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</w:tcPr>
          <w:p w14:paraId="13D37200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1C918C2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</w:tcPr>
          <w:p w14:paraId="0AC78B25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431B48E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21E86236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462BF" w:rsidRPr="00055FF8" w14:paraId="159803E8" w14:textId="77777777">
        <w:trPr>
          <w:trHeight w:val="139"/>
        </w:trPr>
        <w:tc>
          <w:tcPr>
            <w:tcW w:w="3804" w:type="dxa"/>
          </w:tcPr>
          <w:p w14:paraId="57F35FD8" w14:textId="77777777" w:rsidR="008462BF" w:rsidRPr="00055FF8" w:rsidRDefault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530" w:type="dxa"/>
          </w:tcPr>
          <w:p w14:paraId="2EB0BF81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1247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332</w:t>
            </w:r>
          </w:p>
        </w:tc>
        <w:tc>
          <w:tcPr>
            <w:tcW w:w="270" w:type="dxa"/>
          </w:tcPr>
          <w:p w14:paraId="4DAF9021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</w:tcPr>
          <w:p w14:paraId="63391AC7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1423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0C52780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46891FDC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335</w:t>
            </w:r>
          </w:p>
        </w:tc>
      </w:tr>
      <w:tr w:rsidR="008462BF" w:rsidRPr="00055FF8" w14:paraId="231DCCCD" w14:textId="77777777">
        <w:trPr>
          <w:trHeight w:val="139"/>
        </w:trPr>
        <w:tc>
          <w:tcPr>
            <w:tcW w:w="3804" w:type="dxa"/>
          </w:tcPr>
          <w:p w14:paraId="03DA8B9D" w14:textId="77777777" w:rsidR="008462BF" w:rsidRPr="00055FF8" w:rsidRDefault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530" w:type="dxa"/>
          </w:tcPr>
          <w:p w14:paraId="722ABF94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1247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11,334</w:t>
            </w:r>
          </w:p>
        </w:tc>
        <w:tc>
          <w:tcPr>
            <w:tcW w:w="270" w:type="dxa"/>
          </w:tcPr>
          <w:p w14:paraId="6D047DC9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</w:tcPr>
          <w:p w14:paraId="605A6CF2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1424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7,704</w:t>
            </w:r>
          </w:p>
        </w:tc>
        <w:tc>
          <w:tcPr>
            <w:tcW w:w="270" w:type="dxa"/>
          </w:tcPr>
          <w:p w14:paraId="08127388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46E6E64C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19,038</w:t>
            </w:r>
          </w:p>
        </w:tc>
      </w:tr>
      <w:tr w:rsidR="008462BF" w:rsidRPr="00055FF8" w14:paraId="58C48374" w14:textId="77777777">
        <w:trPr>
          <w:trHeight w:val="139"/>
        </w:trPr>
        <w:tc>
          <w:tcPr>
            <w:tcW w:w="3804" w:type="dxa"/>
          </w:tcPr>
          <w:p w14:paraId="49468A1F" w14:textId="77777777" w:rsidR="008462BF" w:rsidRPr="00055FF8" w:rsidRDefault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</w:tcPr>
          <w:p w14:paraId="322DA333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1247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11,983</w:t>
            </w:r>
          </w:p>
        </w:tc>
        <w:tc>
          <w:tcPr>
            <w:tcW w:w="270" w:type="dxa"/>
          </w:tcPr>
          <w:p w14:paraId="1BDAB080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</w:tcPr>
          <w:p w14:paraId="2FB1D13A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1424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B476C9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4D3DD941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11,983</w:t>
            </w:r>
          </w:p>
        </w:tc>
      </w:tr>
      <w:tr w:rsidR="008462BF" w:rsidRPr="00055FF8" w14:paraId="149D8E85" w14:textId="77777777">
        <w:trPr>
          <w:trHeight w:val="139"/>
        </w:trPr>
        <w:tc>
          <w:tcPr>
            <w:tcW w:w="3804" w:type="dxa"/>
          </w:tcPr>
          <w:p w14:paraId="05F3E81D" w14:textId="77777777" w:rsidR="008462BF" w:rsidRPr="00055FF8" w:rsidRDefault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530" w:type="dxa"/>
          </w:tcPr>
          <w:p w14:paraId="791C5462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1247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640</w:t>
            </w:r>
          </w:p>
        </w:tc>
        <w:tc>
          <w:tcPr>
            <w:tcW w:w="270" w:type="dxa"/>
          </w:tcPr>
          <w:p w14:paraId="4EDE281D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</w:tcPr>
          <w:p w14:paraId="3BB5CBC2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1424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56A88B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3F8CB8E2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640</w:t>
            </w:r>
          </w:p>
        </w:tc>
      </w:tr>
      <w:tr w:rsidR="008462BF" w:rsidRPr="00055FF8" w14:paraId="36E03460" w14:textId="77777777">
        <w:trPr>
          <w:trHeight w:val="139"/>
        </w:trPr>
        <w:tc>
          <w:tcPr>
            <w:tcW w:w="3804" w:type="dxa"/>
          </w:tcPr>
          <w:p w14:paraId="7B7144AD" w14:textId="77777777" w:rsidR="008462BF" w:rsidRPr="00055FF8" w:rsidRDefault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vAlign w:val="bottom"/>
          </w:tcPr>
          <w:p w14:paraId="4364A22D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1247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8,143</w:t>
            </w:r>
          </w:p>
        </w:tc>
        <w:tc>
          <w:tcPr>
            <w:tcW w:w="270" w:type="dxa"/>
          </w:tcPr>
          <w:p w14:paraId="06AE5F9C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6A968D2E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1424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2,395</w:t>
            </w:r>
          </w:p>
        </w:tc>
        <w:tc>
          <w:tcPr>
            <w:tcW w:w="270" w:type="dxa"/>
            <w:vAlign w:val="bottom"/>
          </w:tcPr>
          <w:p w14:paraId="2CB30FAE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6C6D4440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10,538</w:t>
            </w:r>
          </w:p>
        </w:tc>
      </w:tr>
      <w:tr w:rsidR="008462BF" w:rsidRPr="00055FF8" w14:paraId="0BD7DDC3" w14:textId="77777777">
        <w:trPr>
          <w:trHeight w:val="139"/>
        </w:trPr>
        <w:tc>
          <w:tcPr>
            <w:tcW w:w="3804" w:type="dxa"/>
          </w:tcPr>
          <w:p w14:paraId="52461AB8" w14:textId="77777777" w:rsidR="008462BF" w:rsidRPr="00055FF8" w:rsidRDefault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79" w:hanging="18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1530" w:type="dxa"/>
          </w:tcPr>
          <w:p w14:paraId="667BE87F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1247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A93404E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</w:tcPr>
          <w:p w14:paraId="3E16C6F4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1424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DB5796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1BBBB9E9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462BF" w:rsidRPr="00055FF8" w14:paraId="792AA62D" w14:textId="77777777">
        <w:trPr>
          <w:trHeight w:val="139"/>
        </w:trPr>
        <w:tc>
          <w:tcPr>
            <w:tcW w:w="3804" w:type="dxa"/>
          </w:tcPr>
          <w:p w14:paraId="73634B91" w14:textId="77777777" w:rsidR="008462BF" w:rsidRPr="00055FF8" w:rsidRDefault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79" w:hanging="180"/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 xml:space="preserve">   ผลประโยชน์พนักงาน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356EFB0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1247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3,720</w:t>
            </w:r>
          </w:p>
        </w:tc>
        <w:tc>
          <w:tcPr>
            <w:tcW w:w="270" w:type="dxa"/>
          </w:tcPr>
          <w:p w14:paraId="79361012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</w:tcPr>
          <w:p w14:paraId="2A137A47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1424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bidi="th-TH"/>
              </w:rPr>
              <w:t>336</w:t>
            </w:r>
          </w:p>
        </w:tc>
        <w:tc>
          <w:tcPr>
            <w:tcW w:w="270" w:type="dxa"/>
          </w:tcPr>
          <w:p w14:paraId="4846B375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5B5F7C26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4,056</w:t>
            </w:r>
          </w:p>
        </w:tc>
      </w:tr>
      <w:tr w:rsidR="008462BF" w:rsidRPr="00055FF8" w14:paraId="173F4B44" w14:textId="77777777">
        <w:trPr>
          <w:trHeight w:val="334"/>
        </w:trPr>
        <w:tc>
          <w:tcPr>
            <w:tcW w:w="3804" w:type="dxa"/>
          </w:tcPr>
          <w:p w14:paraId="74360D85" w14:textId="77777777" w:rsidR="008462BF" w:rsidRPr="00055FF8" w:rsidRDefault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B1AD36" w14:textId="77777777" w:rsidR="008462BF" w:rsidRPr="00055FF8" w:rsidRDefault="008462BF">
            <w:pPr>
              <w:pStyle w:val="acctfourfigures"/>
              <w:tabs>
                <w:tab w:val="clear" w:pos="765"/>
                <w:tab w:val="left" w:pos="-79"/>
                <w:tab w:val="decimal" w:pos="1247"/>
              </w:tabs>
              <w:spacing w:line="240" w:lineRule="auto"/>
              <w:ind w:left="-79" w:right="6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36,152</w:t>
            </w:r>
          </w:p>
        </w:tc>
        <w:tc>
          <w:tcPr>
            <w:tcW w:w="270" w:type="dxa"/>
          </w:tcPr>
          <w:p w14:paraId="334EE13C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42394DC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1424"/>
              </w:tabs>
              <w:spacing w:line="240" w:lineRule="auto"/>
              <w:ind w:left="-79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10,438</w:t>
            </w:r>
          </w:p>
        </w:tc>
        <w:tc>
          <w:tcPr>
            <w:tcW w:w="270" w:type="dxa"/>
            <w:vAlign w:val="bottom"/>
          </w:tcPr>
          <w:p w14:paraId="1412A280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F0D59A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46,590</w:t>
            </w:r>
          </w:p>
        </w:tc>
      </w:tr>
      <w:tr w:rsidR="008462BF" w:rsidRPr="00055FF8" w14:paraId="28102634" w14:textId="77777777">
        <w:trPr>
          <w:trHeight w:val="188"/>
        </w:trPr>
        <w:tc>
          <w:tcPr>
            <w:tcW w:w="3804" w:type="dxa"/>
          </w:tcPr>
          <w:p w14:paraId="72372CC4" w14:textId="77777777" w:rsidR="008462BF" w:rsidRPr="00055FF8" w:rsidRDefault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49BD5CD4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</w:tcPr>
          <w:p w14:paraId="009F1426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71D4B531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875"/>
                <w:tab w:val="decimal" w:pos="1424"/>
              </w:tabs>
              <w:spacing w:line="240" w:lineRule="auto"/>
              <w:ind w:right="-7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</w:tcPr>
          <w:p w14:paraId="08380C45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693B6EA2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709"/>
                <w:tab w:val="decimal" w:pos="951"/>
                <w:tab w:val="decimal" w:pos="1240"/>
              </w:tabs>
              <w:spacing w:line="240" w:lineRule="auto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8462BF" w:rsidRPr="00055FF8" w14:paraId="7D725BE0" w14:textId="77777777">
        <w:trPr>
          <w:trHeight w:val="334"/>
        </w:trPr>
        <w:tc>
          <w:tcPr>
            <w:tcW w:w="3804" w:type="dxa"/>
          </w:tcPr>
          <w:p w14:paraId="0E965B35" w14:textId="77777777" w:rsidR="008462BF" w:rsidRPr="00055FF8" w:rsidRDefault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</w:tcPr>
          <w:p w14:paraId="3935AA37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CFCF07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71463195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875"/>
                <w:tab w:val="decimal" w:pos="1424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E90C81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03916F95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709"/>
                <w:tab w:val="decimal" w:pos="124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462BF" w:rsidRPr="00055FF8" w14:paraId="53382FB8" w14:textId="77777777">
        <w:trPr>
          <w:trHeight w:val="334"/>
        </w:trPr>
        <w:tc>
          <w:tcPr>
            <w:tcW w:w="3804" w:type="dxa"/>
          </w:tcPr>
          <w:p w14:paraId="273B9BC9" w14:textId="77777777" w:rsidR="008462BF" w:rsidRPr="00055FF8" w:rsidRDefault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ที่ดิน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530" w:type="dxa"/>
            <w:vAlign w:val="bottom"/>
          </w:tcPr>
          <w:p w14:paraId="34D427CA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1247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bidi="th-TH"/>
              </w:rPr>
              <w:t>(75,578)</w:t>
            </w:r>
          </w:p>
        </w:tc>
        <w:tc>
          <w:tcPr>
            <w:tcW w:w="270" w:type="dxa"/>
          </w:tcPr>
          <w:p w14:paraId="4A074BF2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14F95B68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1424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D346C1D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F246B61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bidi="th-TH"/>
              </w:rPr>
              <w:t>(75,578)</w:t>
            </w:r>
          </w:p>
        </w:tc>
      </w:tr>
      <w:tr w:rsidR="008462BF" w:rsidRPr="00055FF8" w14:paraId="71F146E2" w14:textId="77777777">
        <w:trPr>
          <w:trHeight w:val="334"/>
        </w:trPr>
        <w:tc>
          <w:tcPr>
            <w:tcW w:w="3804" w:type="dxa"/>
          </w:tcPr>
          <w:p w14:paraId="2D8B8AA0" w14:textId="77777777" w:rsidR="008462BF" w:rsidRPr="00055FF8" w:rsidRDefault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D51DB5D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1247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bidi="th-TH"/>
              </w:rPr>
              <w:t>(12,087)</w:t>
            </w:r>
          </w:p>
        </w:tc>
        <w:tc>
          <w:tcPr>
            <w:tcW w:w="270" w:type="dxa"/>
          </w:tcPr>
          <w:p w14:paraId="28596451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086A2FA0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1424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bidi="th-TH"/>
              </w:rPr>
              <w:t>(2,540)</w:t>
            </w:r>
          </w:p>
        </w:tc>
        <w:tc>
          <w:tcPr>
            <w:tcW w:w="270" w:type="dxa"/>
            <w:vAlign w:val="bottom"/>
          </w:tcPr>
          <w:p w14:paraId="6CB1C971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B89D65A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bidi="th-TH"/>
              </w:rPr>
              <w:t>(14,627)</w:t>
            </w:r>
          </w:p>
        </w:tc>
      </w:tr>
      <w:tr w:rsidR="008462BF" w:rsidRPr="00055FF8" w14:paraId="1A2E1308" w14:textId="77777777">
        <w:tc>
          <w:tcPr>
            <w:tcW w:w="3804" w:type="dxa"/>
          </w:tcPr>
          <w:p w14:paraId="5039469C" w14:textId="77777777" w:rsidR="008462BF" w:rsidRPr="00055FF8" w:rsidRDefault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56A7E9" w14:textId="77777777" w:rsidR="008462BF" w:rsidRPr="00055FF8" w:rsidRDefault="008462BF">
            <w:pPr>
              <w:pStyle w:val="acctfourfigures"/>
              <w:tabs>
                <w:tab w:val="clear" w:pos="765"/>
                <w:tab w:val="left" w:pos="-79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(87,665)</w:t>
            </w:r>
          </w:p>
        </w:tc>
        <w:tc>
          <w:tcPr>
            <w:tcW w:w="270" w:type="dxa"/>
          </w:tcPr>
          <w:p w14:paraId="57747C4C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D1439B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1424"/>
              </w:tabs>
              <w:spacing w:line="240" w:lineRule="auto"/>
              <w:ind w:left="-79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</w:t>
            </w: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540</w:t>
            </w: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91B5C8A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B9DBB1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2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(90,205)</w:t>
            </w:r>
          </w:p>
        </w:tc>
      </w:tr>
      <w:tr w:rsidR="008462BF" w:rsidRPr="00055FF8" w14:paraId="74D57586" w14:textId="77777777">
        <w:tc>
          <w:tcPr>
            <w:tcW w:w="3804" w:type="dxa"/>
          </w:tcPr>
          <w:p w14:paraId="749CEBCD" w14:textId="77777777" w:rsidR="008462BF" w:rsidRPr="00055FF8" w:rsidRDefault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430F05C4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875"/>
                <w:tab w:val="decimal" w:pos="11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325D186E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875"/>
                <w:tab w:val="decimal" w:pos="11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87F00D7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875"/>
                <w:tab w:val="decimal" w:pos="1172"/>
                <w:tab w:val="decimal" w:pos="211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7B4FF984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46242CBF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709"/>
                <w:tab w:val="decimal" w:pos="1029"/>
                <w:tab w:val="left" w:pos="1107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8462BF" w:rsidRPr="00055FF8" w14:paraId="79438B12" w14:textId="77777777">
        <w:tc>
          <w:tcPr>
            <w:tcW w:w="3804" w:type="dxa"/>
          </w:tcPr>
          <w:p w14:paraId="3C0A833A" w14:textId="77777777" w:rsidR="008462BF" w:rsidRPr="00055FF8" w:rsidRDefault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7A59111F" w14:textId="77777777" w:rsidR="008462BF" w:rsidRPr="00055FF8" w:rsidRDefault="008462BF">
            <w:pPr>
              <w:pStyle w:val="acctfourfigures"/>
              <w:tabs>
                <w:tab w:val="clear" w:pos="765"/>
                <w:tab w:val="left" w:pos="-79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(51,513)</w:t>
            </w:r>
          </w:p>
        </w:tc>
        <w:tc>
          <w:tcPr>
            <w:tcW w:w="270" w:type="dxa"/>
          </w:tcPr>
          <w:p w14:paraId="45F2D649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vAlign w:val="bottom"/>
          </w:tcPr>
          <w:p w14:paraId="10138A76" w14:textId="77777777" w:rsidR="008462BF" w:rsidRPr="00055FF8" w:rsidRDefault="008462BF">
            <w:pPr>
              <w:pStyle w:val="acctfourfigures"/>
              <w:tabs>
                <w:tab w:val="clear" w:pos="765"/>
                <w:tab w:val="left" w:pos="-79"/>
                <w:tab w:val="decimal" w:pos="2115"/>
              </w:tabs>
              <w:spacing w:line="240" w:lineRule="auto"/>
              <w:ind w:left="-79" w:right="15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7,898</w:t>
            </w:r>
          </w:p>
        </w:tc>
        <w:tc>
          <w:tcPr>
            <w:tcW w:w="270" w:type="dxa"/>
            <w:vAlign w:val="bottom"/>
          </w:tcPr>
          <w:p w14:paraId="58B37F79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792E1E0B" w14:textId="77777777" w:rsidR="008462BF" w:rsidRPr="00055FF8" w:rsidRDefault="008462BF">
            <w:pPr>
              <w:pStyle w:val="acctfourfigures"/>
              <w:tabs>
                <w:tab w:val="clear" w:pos="765"/>
                <w:tab w:val="left" w:pos="-79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(43,615)</w:t>
            </w:r>
          </w:p>
        </w:tc>
      </w:tr>
      <w:tr w:rsidR="008462BF" w:rsidRPr="00055FF8" w14:paraId="4BB98BA6" w14:textId="77777777">
        <w:tc>
          <w:tcPr>
            <w:tcW w:w="3804" w:type="dxa"/>
          </w:tcPr>
          <w:p w14:paraId="2F3B3424" w14:textId="77777777" w:rsidR="008462BF" w:rsidRPr="00055FF8" w:rsidRDefault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0D4C13A3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99FD6D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vAlign w:val="bottom"/>
          </w:tcPr>
          <w:p w14:paraId="409C14B1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ED298D3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303DBE48" w14:textId="77777777" w:rsidR="008462BF" w:rsidRPr="00055FF8" w:rsidRDefault="008462B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45A13D79" w14:textId="77777777" w:rsidR="00FB7E5C" w:rsidRPr="00055FF8" w:rsidRDefault="00FB7E5C" w:rsidP="00503BBC">
      <w:pPr>
        <w:rPr>
          <w:rFonts w:cstheme="minorBidi"/>
        </w:rPr>
      </w:pPr>
    </w:p>
    <w:p w14:paraId="0ADEF33D" w14:textId="77777777" w:rsidR="00FB7E5C" w:rsidRPr="00055FF8" w:rsidRDefault="00FB7E5C" w:rsidP="00FB7E5C">
      <w:pPr>
        <w:rPr>
          <w:rFonts w:cstheme="minorBidi"/>
          <w:cs/>
        </w:rPr>
      </w:pPr>
      <w:r w:rsidRPr="00055FF8">
        <w:br w:type="page"/>
      </w:r>
    </w:p>
    <w:p w14:paraId="1C27AA69" w14:textId="088EC748" w:rsidR="00DC4B87" w:rsidRPr="00055FF8" w:rsidRDefault="00EE2372" w:rsidP="00BC015C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055FF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กำไร</w:t>
      </w:r>
      <w:r w:rsidR="00DC4B87" w:rsidRPr="00055FF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ต่อหุ้น</w:t>
      </w:r>
      <w:r w:rsidR="001060B3" w:rsidRPr="00055FF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ขั้นพื้นฐาน</w:t>
      </w:r>
    </w:p>
    <w:p w14:paraId="42C73969" w14:textId="77777777" w:rsidR="00460BF9" w:rsidRPr="00055FF8" w:rsidRDefault="00460BF9" w:rsidP="00460B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630"/>
        </w:tabs>
        <w:ind w:left="630"/>
        <w:jc w:val="thaiDistribute"/>
        <w:rPr>
          <w:rFonts w:asciiTheme="majorBidi" w:hAnsiTheme="majorBidi"/>
          <w:b/>
          <w:bCs/>
          <w:sz w:val="30"/>
          <w:szCs w:val="30"/>
        </w:rPr>
      </w:pPr>
    </w:p>
    <w:p w14:paraId="700A37C3" w14:textId="490D6005" w:rsidR="00C51354" w:rsidRPr="00055FF8" w:rsidRDefault="00C51354" w:rsidP="00C513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การคำนวณกำไรต่อหุ้นขั้นพื้นฐานมาจากกำไรของผู้ถือหุ้นสามัญของบริษัทกับจำนวนหุ้นสามัญถัวเฉลี่ย</w:t>
      </w:r>
      <w:r w:rsidRPr="00055FF8">
        <w:rPr>
          <w:rFonts w:ascii="Angsana New" w:hAnsi="Angsana New"/>
          <w:sz w:val="30"/>
          <w:szCs w:val="30"/>
        </w:rPr>
        <w:br/>
      </w:r>
      <w:r w:rsidRPr="00055FF8">
        <w:rPr>
          <w:rFonts w:ascii="Angsana New" w:hAnsi="Angsana New" w:hint="cs"/>
          <w:sz w:val="30"/>
          <w:szCs w:val="30"/>
          <w:cs/>
        </w:rPr>
        <w:t>ถ่วงน้ำหนักที่ออกจำหน่ายแล้ว</w:t>
      </w:r>
    </w:p>
    <w:p w14:paraId="4D52A90B" w14:textId="77777777" w:rsidR="00C51354" w:rsidRPr="00055FF8" w:rsidRDefault="00C51354" w:rsidP="00C513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</w:p>
    <w:tbl>
      <w:tblPr>
        <w:tblW w:w="926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88"/>
        <w:gridCol w:w="1145"/>
        <w:gridCol w:w="274"/>
        <w:gridCol w:w="1166"/>
        <w:gridCol w:w="242"/>
        <w:gridCol w:w="1108"/>
        <w:gridCol w:w="274"/>
        <w:gridCol w:w="1166"/>
      </w:tblGrid>
      <w:tr w:rsidR="00F55B0E" w:rsidRPr="00055FF8" w14:paraId="66C64233" w14:textId="77777777" w:rsidTr="539111A2">
        <w:trPr>
          <w:trHeight w:val="74"/>
          <w:tblHeader/>
        </w:trPr>
        <w:tc>
          <w:tcPr>
            <w:tcW w:w="3888" w:type="dxa"/>
            <w:vAlign w:val="bottom"/>
          </w:tcPr>
          <w:p w14:paraId="4030D76B" w14:textId="040B4677" w:rsidR="00F55B0E" w:rsidRPr="00055FF8" w:rsidRDefault="00F55B0E" w:rsidP="0045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7" w:firstLine="17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85" w:type="dxa"/>
            <w:gridSpan w:val="3"/>
            <w:vAlign w:val="bottom"/>
            <w:hideMark/>
          </w:tcPr>
          <w:p w14:paraId="2CC50461" w14:textId="0FA104AC" w:rsidR="00F55B0E" w:rsidRPr="00055FF8" w:rsidRDefault="00687B19" w:rsidP="00F55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1D45D548" w14:textId="77777777" w:rsidR="00F55B0E" w:rsidRPr="00055FF8" w:rsidRDefault="00F55B0E" w:rsidP="00F55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08" w:right="-108"/>
              <w:jc w:val="center"/>
              <w:rPr>
                <w:rFonts w:ascii="Angsana New" w:eastAsia="MS Mincho" w:hAnsi="Angsana New" w:cs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548" w:type="dxa"/>
            <w:gridSpan w:val="3"/>
            <w:hideMark/>
          </w:tcPr>
          <w:p w14:paraId="1B13EF0B" w14:textId="77777777" w:rsidR="00F55B0E" w:rsidRPr="00055FF8" w:rsidRDefault="00F55B0E" w:rsidP="00F55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08" w:right="-110"/>
              <w:jc w:val="center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055FF8"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2D60A6" w:rsidRPr="001306DA" w14:paraId="5EACFDEC" w14:textId="77777777" w:rsidTr="539111A2">
        <w:trPr>
          <w:trHeight w:val="146"/>
          <w:tblHeader/>
        </w:trPr>
        <w:tc>
          <w:tcPr>
            <w:tcW w:w="3888" w:type="dxa"/>
            <w:vAlign w:val="bottom"/>
          </w:tcPr>
          <w:p w14:paraId="5EE68A1F" w14:textId="1771CE7D" w:rsidR="00F55B0E" w:rsidRPr="00055FF8" w:rsidRDefault="00F55B0E" w:rsidP="0045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77" w:firstLine="17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5" w:type="dxa"/>
          </w:tcPr>
          <w:p w14:paraId="4D4DC12B" w14:textId="504DB7A4" w:rsidR="00F55B0E" w:rsidRPr="00055FF8" w:rsidRDefault="00E43333" w:rsidP="00F55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52" w:right="-99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4" w:type="dxa"/>
          </w:tcPr>
          <w:p w14:paraId="3AF87CC4" w14:textId="77777777" w:rsidR="00F55B0E" w:rsidRPr="00055FF8" w:rsidRDefault="00F55B0E" w:rsidP="00F55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44" w:right="-144"/>
              <w:jc w:val="center"/>
              <w:rPr>
                <w:rFonts w:ascii="Angsana New" w:eastAsia="MS Mincho" w:hAnsi="Angsana New" w:cs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6" w:type="dxa"/>
          </w:tcPr>
          <w:p w14:paraId="69D7457D" w14:textId="313D7D42" w:rsidR="00F55B0E" w:rsidRPr="00055FF8" w:rsidRDefault="00E43333" w:rsidP="00F55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44" w:right="-144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42" w:type="dxa"/>
          </w:tcPr>
          <w:p w14:paraId="0291C7E5" w14:textId="77777777" w:rsidR="00F55B0E" w:rsidRPr="00055FF8" w:rsidRDefault="00F55B0E" w:rsidP="00F55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44" w:right="-144"/>
              <w:jc w:val="center"/>
              <w:rPr>
                <w:rFonts w:ascii="Angsana New" w:eastAsia="MS Mincho" w:hAnsi="Angsana New" w:cs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8" w:type="dxa"/>
          </w:tcPr>
          <w:p w14:paraId="2DAE5CDB" w14:textId="7DB80EE2" w:rsidR="00F55B0E" w:rsidRPr="00055FF8" w:rsidRDefault="00E43333" w:rsidP="00F55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52" w:right="-99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4" w:type="dxa"/>
          </w:tcPr>
          <w:p w14:paraId="152D0E09" w14:textId="77777777" w:rsidR="00F55B0E" w:rsidRPr="00055FF8" w:rsidRDefault="00F55B0E" w:rsidP="00F55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44" w:right="-144"/>
              <w:jc w:val="center"/>
              <w:rPr>
                <w:rFonts w:ascii="Angsana New" w:eastAsia="MS Mincho" w:hAnsi="Angsana New" w:cs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6" w:type="dxa"/>
          </w:tcPr>
          <w:p w14:paraId="7C803CE4" w14:textId="239FB684" w:rsidR="00F55B0E" w:rsidRPr="00055FF8" w:rsidRDefault="00E43333" w:rsidP="00F55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44" w:right="-144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2567</w:t>
            </w:r>
          </w:p>
        </w:tc>
      </w:tr>
      <w:tr w:rsidR="002D60A6" w:rsidRPr="00055FF8" w14:paraId="69D78B4D" w14:textId="77777777" w:rsidTr="539111A2">
        <w:trPr>
          <w:trHeight w:val="74"/>
          <w:tblHeader/>
        </w:trPr>
        <w:tc>
          <w:tcPr>
            <w:tcW w:w="3888" w:type="dxa"/>
            <w:vAlign w:val="bottom"/>
          </w:tcPr>
          <w:p w14:paraId="2D9633C2" w14:textId="77777777" w:rsidR="00F55B0E" w:rsidRPr="00055FF8" w:rsidRDefault="00F55B0E" w:rsidP="00F55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36"/>
                <w:tab w:val="left" w:pos="3852"/>
              </w:tabs>
              <w:autoSpaceDE w:val="0"/>
              <w:autoSpaceDN w:val="0"/>
              <w:spacing w:line="240" w:lineRule="auto"/>
              <w:ind w:left="90"/>
              <w:jc w:val="both"/>
              <w:rPr>
                <w:rFonts w:ascii="Angsana New" w:eastAsia="MS Mincho" w:hAnsi="Angsana New" w:cs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5375" w:type="dxa"/>
            <w:gridSpan w:val="7"/>
            <w:vAlign w:val="bottom"/>
            <w:hideMark/>
          </w:tcPr>
          <w:p w14:paraId="764C57F7" w14:textId="77777777" w:rsidR="00F55B0E" w:rsidRPr="00055FF8" w:rsidRDefault="00F55B0E" w:rsidP="00F55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autoSpaceDE w:val="0"/>
              <w:autoSpaceDN w:val="0"/>
              <w:spacing w:line="240" w:lineRule="auto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eastAsia="MS Mincho" w:hAnsi="Angsana New" w:cs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(พันบาท/พันหุ้น)</w:t>
            </w:r>
          </w:p>
        </w:tc>
      </w:tr>
      <w:tr w:rsidR="002D60A6" w:rsidRPr="00055FF8" w14:paraId="4A8C1CA6" w14:textId="77777777" w:rsidTr="539111A2">
        <w:trPr>
          <w:trHeight w:val="74"/>
        </w:trPr>
        <w:tc>
          <w:tcPr>
            <w:tcW w:w="3888" w:type="dxa"/>
            <w:vAlign w:val="bottom"/>
            <w:hideMark/>
          </w:tcPr>
          <w:p w14:paraId="561BFA26" w14:textId="71211FAC" w:rsidR="00F55B0E" w:rsidRPr="00055FF8" w:rsidRDefault="00EE2372" w:rsidP="00F55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autoSpaceDE w:val="0"/>
              <w:autoSpaceDN w:val="0"/>
              <w:spacing w:line="240" w:lineRule="auto"/>
              <w:ind w:left="90" w:hanging="90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F55B0E" w:rsidRPr="00055FF8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1145" w:type="dxa"/>
            <w:vAlign w:val="bottom"/>
          </w:tcPr>
          <w:p w14:paraId="0A585807" w14:textId="77777777" w:rsidR="00F55B0E" w:rsidRPr="00055FF8" w:rsidRDefault="00F55B0E" w:rsidP="00F55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autoSpaceDE w:val="0"/>
              <w:autoSpaceDN w:val="0"/>
              <w:spacing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4" w:type="dxa"/>
            <w:vAlign w:val="bottom"/>
          </w:tcPr>
          <w:p w14:paraId="7A35BE4F" w14:textId="77777777" w:rsidR="00F55B0E" w:rsidRPr="00055FF8" w:rsidRDefault="00F55B0E" w:rsidP="00F55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autoSpaceDE w:val="0"/>
              <w:autoSpaceDN w:val="0"/>
              <w:spacing w:line="240" w:lineRule="auto"/>
              <w:ind w:left="-108" w:right="-108"/>
              <w:rPr>
                <w:rFonts w:ascii="Angsana New" w:eastAsia="MS Mincho" w:hAnsi="Angsana New" w:cs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6" w:type="dxa"/>
            <w:vAlign w:val="bottom"/>
          </w:tcPr>
          <w:p w14:paraId="7AD2DE9F" w14:textId="77777777" w:rsidR="00F55B0E" w:rsidRPr="00055FF8" w:rsidRDefault="00F55B0E" w:rsidP="00F55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autoSpaceDE w:val="0"/>
              <w:autoSpaceDN w:val="0"/>
              <w:spacing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242" w:type="dxa"/>
            <w:vAlign w:val="bottom"/>
          </w:tcPr>
          <w:p w14:paraId="06B378C5" w14:textId="77777777" w:rsidR="00F55B0E" w:rsidRPr="00055FF8" w:rsidRDefault="00F55B0E" w:rsidP="00F55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autoSpaceDE w:val="0"/>
              <w:autoSpaceDN w:val="0"/>
              <w:spacing w:line="240" w:lineRule="auto"/>
              <w:ind w:left="-108" w:right="-108"/>
              <w:rPr>
                <w:rFonts w:ascii="Angsana New" w:eastAsia="MS Mincho" w:hAnsi="Angsana New" w:cs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08" w:type="dxa"/>
            <w:vAlign w:val="bottom"/>
          </w:tcPr>
          <w:p w14:paraId="2E2CCC8C" w14:textId="77777777" w:rsidR="00F55B0E" w:rsidRPr="00055FF8" w:rsidRDefault="00F55B0E" w:rsidP="00F55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autoSpaceDE w:val="0"/>
              <w:autoSpaceDN w:val="0"/>
              <w:spacing w:line="240" w:lineRule="auto"/>
              <w:ind w:left="-108" w:right="-108"/>
              <w:rPr>
                <w:rFonts w:ascii="Angsana New" w:eastAsia="MS Mincho" w:hAnsi="Angsana New" w:cs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4" w:type="dxa"/>
            <w:vAlign w:val="bottom"/>
          </w:tcPr>
          <w:p w14:paraId="07AFEC6E" w14:textId="77777777" w:rsidR="00F55B0E" w:rsidRPr="00055FF8" w:rsidRDefault="00F55B0E" w:rsidP="00F55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autoSpaceDE w:val="0"/>
              <w:autoSpaceDN w:val="0"/>
              <w:spacing w:line="240" w:lineRule="auto"/>
              <w:ind w:left="-108" w:right="-108"/>
              <w:rPr>
                <w:rFonts w:ascii="Angsana New" w:eastAsia="MS Mincho" w:hAnsi="Angsana New" w:cs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6" w:type="dxa"/>
            <w:vAlign w:val="bottom"/>
          </w:tcPr>
          <w:p w14:paraId="030DFC13" w14:textId="77777777" w:rsidR="00F55B0E" w:rsidRPr="00055FF8" w:rsidRDefault="00F55B0E" w:rsidP="00F55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autoSpaceDE w:val="0"/>
              <w:autoSpaceDN w:val="0"/>
              <w:spacing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</w:tr>
      <w:tr w:rsidR="008462BF" w:rsidRPr="00055FF8" w14:paraId="626927A1" w14:textId="77777777" w:rsidTr="539111A2">
        <w:trPr>
          <w:trHeight w:val="299"/>
        </w:trPr>
        <w:tc>
          <w:tcPr>
            <w:tcW w:w="3888" w:type="dxa"/>
            <w:vAlign w:val="bottom"/>
            <w:hideMark/>
          </w:tcPr>
          <w:p w14:paraId="7C33EB8A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36"/>
                <w:tab w:val="left" w:pos="3852"/>
              </w:tabs>
              <w:autoSpaceDE w:val="0"/>
              <w:autoSpaceDN w:val="0"/>
              <w:spacing w:line="240" w:lineRule="auto"/>
              <w:ind w:left="167" w:hanging="90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 xml:space="preserve">ของบริษัท </w:t>
            </w:r>
            <w:r w:rsidRPr="00055FF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(</w:t>
            </w:r>
            <w:r w:rsidRPr="00055FF8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055FF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4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EDFF8CD" w14:textId="6E21C636" w:rsidR="008462BF" w:rsidRPr="006073C5" w:rsidRDefault="006073C5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13,453</w:t>
            </w:r>
          </w:p>
        </w:tc>
        <w:tc>
          <w:tcPr>
            <w:tcW w:w="274" w:type="dxa"/>
            <w:vAlign w:val="bottom"/>
          </w:tcPr>
          <w:p w14:paraId="2158D16D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7670D4D" w14:textId="78B77306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71,201</w:t>
            </w:r>
          </w:p>
        </w:tc>
        <w:tc>
          <w:tcPr>
            <w:tcW w:w="242" w:type="dxa"/>
            <w:vAlign w:val="bottom"/>
          </w:tcPr>
          <w:p w14:paraId="7776207B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74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0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9C902E7" w14:textId="74DB6E4E" w:rsidR="008462BF" w:rsidRPr="00055FF8" w:rsidRDefault="00EB3D61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27,60</w:t>
            </w:r>
            <w:r w:rsidR="00981E35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1</w:t>
            </w:r>
          </w:p>
        </w:tc>
        <w:tc>
          <w:tcPr>
            <w:tcW w:w="274" w:type="dxa"/>
            <w:vAlign w:val="bottom"/>
          </w:tcPr>
          <w:p w14:paraId="7F8100E6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0"/>
              </w:tabs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30C8579" w14:textId="2BF3730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194,028</w:t>
            </w:r>
          </w:p>
        </w:tc>
      </w:tr>
      <w:tr w:rsidR="008462BF" w:rsidRPr="00055FF8" w14:paraId="6325A2E9" w14:textId="77777777" w:rsidTr="539111A2">
        <w:trPr>
          <w:trHeight w:val="125"/>
        </w:trPr>
        <w:tc>
          <w:tcPr>
            <w:tcW w:w="3888" w:type="dxa"/>
            <w:vAlign w:val="bottom"/>
            <w:hideMark/>
          </w:tcPr>
          <w:p w14:paraId="77223FEC" w14:textId="0AB300A5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"/>
                <w:tab w:val="left" w:pos="2736"/>
                <w:tab w:val="left" w:pos="3852"/>
              </w:tabs>
              <w:autoSpaceDE w:val="0"/>
              <w:autoSpaceDN w:val="0"/>
              <w:spacing w:line="240" w:lineRule="auto"/>
              <w:ind w:left="163" w:hanging="163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055FF8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 xml:space="preserve">ที่ออกจำหน่าย </w:t>
            </w:r>
            <w:r w:rsidRPr="00055FF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(</w:t>
            </w:r>
            <w:r w:rsidRPr="00055FF8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055FF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 xml:space="preserve">) </w:t>
            </w:r>
            <w:r w:rsidRPr="00055FF8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55FF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055FF8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4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FB4B46" w14:textId="54A8DD6B" w:rsidR="008462BF" w:rsidRPr="00055FF8" w:rsidRDefault="7733C743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539111A2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480,096</w:t>
            </w:r>
          </w:p>
        </w:tc>
        <w:tc>
          <w:tcPr>
            <w:tcW w:w="274" w:type="dxa"/>
            <w:vAlign w:val="bottom"/>
          </w:tcPr>
          <w:p w14:paraId="7E83B715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13AE2C" w14:textId="007C458C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480,096</w:t>
            </w:r>
          </w:p>
        </w:tc>
        <w:tc>
          <w:tcPr>
            <w:tcW w:w="242" w:type="dxa"/>
            <w:vAlign w:val="bottom"/>
          </w:tcPr>
          <w:p w14:paraId="740D861A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0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DE9585" w14:textId="66BABBCB" w:rsidR="008462BF" w:rsidRPr="00055FF8" w:rsidRDefault="6B0633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539111A2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480,096</w:t>
            </w:r>
          </w:p>
        </w:tc>
        <w:tc>
          <w:tcPr>
            <w:tcW w:w="274" w:type="dxa"/>
            <w:vAlign w:val="bottom"/>
          </w:tcPr>
          <w:p w14:paraId="071AF5BF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525F7A" w14:textId="07787B62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480,096</w:t>
            </w:r>
          </w:p>
        </w:tc>
      </w:tr>
      <w:tr w:rsidR="008462BF" w:rsidRPr="00055FF8" w14:paraId="14C537D1" w14:textId="77777777" w:rsidTr="539111A2">
        <w:trPr>
          <w:trHeight w:val="278"/>
        </w:trPr>
        <w:tc>
          <w:tcPr>
            <w:tcW w:w="3888" w:type="dxa"/>
            <w:vAlign w:val="bottom"/>
            <w:hideMark/>
          </w:tcPr>
          <w:p w14:paraId="35E7AB72" w14:textId="1DD0E15D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36"/>
                <w:tab w:val="left" w:pos="3852"/>
              </w:tabs>
              <w:autoSpaceDE w:val="0"/>
              <w:autoSpaceDN w:val="0"/>
              <w:spacing w:line="240" w:lineRule="auto"/>
              <w:ind w:left="-24" w:firstLine="24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055FF8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ต่อหุ้นขั้นพื้นฐาน</w:t>
            </w:r>
            <w:r w:rsidRPr="00055FF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 </w:t>
            </w:r>
            <w:r w:rsidRPr="00055FF8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055FF8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14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A91659" w14:textId="721FD677" w:rsidR="008462BF" w:rsidRPr="00055FF8" w:rsidRDefault="21A2D655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6E172698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0</w:t>
            </w:r>
            <w:r w:rsidRPr="32A6BC35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.0</w:t>
            </w:r>
            <w:r w:rsidR="00C431E2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3</w:t>
            </w:r>
          </w:p>
        </w:tc>
        <w:tc>
          <w:tcPr>
            <w:tcW w:w="274" w:type="dxa"/>
            <w:vAlign w:val="bottom"/>
          </w:tcPr>
          <w:p w14:paraId="58CB1751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41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4A671B" w14:textId="11F4F4AF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0.15</w:t>
            </w:r>
          </w:p>
        </w:tc>
        <w:tc>
          <w:tcPr>
            <w:tcW w:w="242" w:type="dxa"/>
            <w:vAlign w:val="bottom"/>
          </w:tcPr>
          <w:p w14:paraId="7B6220C4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0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8FF49D" w14:textId="5265A3B1" w:rsidR="008462BF" w:rsidRPr="00055FF8" w:rsidRDefault="1A7099A8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1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539111A2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0.</w:t>
            </w:r>
            <w:r w:rsidR="000D01E1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0</w:t>
            </w:r>
            <w:r w:rsidR="00EB3D61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6</w:t>
            </w:r>
          </w:p>
        </w:tc>
        <w:tc>
          <w:tcPr>
            <w:tcW w:w="274" w:type="dxa"/>
            <w:vAlign w:val="bottom"/>
          </w:tcPr>
          <w:p w14:paraId="73A83414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E2C5A6" w14:textId="1CEAFA9C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right="-206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0.40</w:t>
            </w:r>
          </w:p>
        </w:tc>
      </w:tr>
    </w:tbl>
    <w:p w14:paraId="4042BCA1" w14:textId="77777777" w:rsidR="00CD7CE9" w:rsidRPr="00055FF8" w:rsidRDefault="00CD7CE9" w:rsidP="00F55B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630"/>
        </w:tabs>
        <w:ind w:left="630"/>
        <w:jc w:val="thaiDistribute"/>
        <w:rPr>
          <w:rFonts w:asciiTheme="majorBidi" w:hAnsiTheme="majorBidi"/>
          <w:b/>
          <w:bCs/>
          <w:sz w:val="30"/>
          <w:szCs w:val="30"/>
        </w:rPr>
      </w:pPr>
    </w:p>
    <w:p w14:paraId="4D43E81B" w14:textId="57D5FBB1" w:rsidR="004755F2" w:rsidRPr="00055FF8" w:rsidRDefault="004755F2" w:rsidP="00BC015C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055FF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เงินปันผล</w:t>
      </w:r>
    </w:p>
    <w:p w14:paraId="6A546C85" w14:textId="77777777" w:rsidR="00C01A2D" w:rsidRPr="00055FF8" w:rsidRDefault="00C01A2D" w:rsidP="00CA27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  <w:cs/>
        </w:rPr>
      </w:pPr>
    </w:p>
    <w:tbl>
      <w:tblPr>
        <w:tblStyle w:val="TableGrid"/>
        <w:tblW w:w="947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800"/>
        <w:gridCol w:w="1800"/>
        <w:gridCol w:w="1260"/>
        <w:gridCol w:w="270"/>
        <w:gridCol w:w="1283"/>
      </w:tblGrid>
      <w:tr w:rsidR="00342077" w:rsidRPr="00055FF8" w14:paraId="0900288F" w14:textId="77777777" w:rsidTr="00B10842">
        <w:trPr>
          <w:tblHeader/>
        </w:trPr>
        <w:tc>
          <w:tcPr>
            <w:tcW w:w="3060" w:type="dxa"/>
            <w:vAlign w:val="bottom"/>
          </w:tcPr>
          <w:p w14:paraId="106AFFED" w14:textId="77777777" w:rsidR="00CA2727" w:rsidRPr="00055FF8" w:rsidRDefault="00CA2727" w:rsidP="00DD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73E8F026" w14:textId="77777777" w:rsidR="00CA2727" w:rsidRPr="00055FF8" w:rsidRDefault="00CA2727" w:rsidP="00DD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4A51E5D4" w14:textId="77777777" w:rsidR="00CA2727" w:rsidRPr="00055FF8" w:rsidRDefault="00CA2727" w:rsidP="00DD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60" w:type="dxa"/>
            <w:vAlign w:val="bottom"/>
          </w:tcPr>
          <w:p w14:paraId="42EAD1F4" w14:textId="77777777" w:rsidR="00CA2727" w:rsidRPr="00055FF8" w:rsidRDefault="00CA2727" w:rsidP="00DD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4585529C" w14:textId="77777777" w:rsidR="00CA2727" w:rsidRPr="00055FF8" w:rsidRDefault="00CA2727" w:rsidP="00DD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bottom"/>
          </w:tcPr>
          <w:p w14:paraId="26BF03C3" w14:textId="77777777" w:rsidR="00CA2727" w:rsidRPr="00055FF8" w:rsidDel="00D43E7A" w:rsidRDefault="00CA2727" w:rsidP="00DD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342077" w:rsidRPr="00055FF8" w14:paraId="72E528D4" w14:textId="77777777" w:rsidTr="00B10842">
        <w:trPr>
          <w:tblHeader/>
        </w:trPr>
        <w:tc>
          <w:tcPr>
            <w:tcW w:w="3060" w:type="dxa"/>
          </w:tcPr>
          <w:p w14:paraId="6620ABD2" w14:textId="7D71C2AF" w:rsidR="00CA2727" w:rsidRPr="00055FF8" w:rsidRDefault="00CA2727" w:rsidP="004D2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E6C8822" w14:textId="77777777" w:rsidR="00CA2727" w:rsidRPr="00055FF8" w:rsidRDefault="00CA2727" w:rsidP="00DD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4AF48F4" w14:textId="77777777" w:rsidR="00CA2727" w:rsidRPr="00055FF8" w:rsidRDefault="00CA2727" w:rsidP="00DD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38EB939" w14:textId="77777777" w:rsidR="00CA2727" w:rsidRPr="00055FF8" w:rsidRDefault="00CA2727" w:rsidP="00DD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1564677F" w14:textId="77777777" w:rsidR="00CA2727" w:rsidRPr="00055FF8" w:rsidRDefault="00CA2727" w:rsidP="00DD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47E337EC" w14:textId="77777777" w:rsidR="00CA2727" w:rsidRPr="00055FF8" w:rsidRDefault="00CA2727" w:rsidP="00DD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42077" w:rsidRPr="00055FF8" w14:paraId="73677538" w14:textId="77777777" w:rsidTr="00B10842">
        <w:tc>
          <w:tcPr>
            <w:tcW w:w="3060" w:type="dxa"/>
          </w:tcPr>
          <w:p w14:paraId="7F72DB7B" w14:textId="77F7FC95" w:rsidR="007E7C16" w:rsidRPr="00055FF8" w:rsidRDefault="00E43333" w:rsidP="007E7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800" w:type="dxa"/>
          </w:tcPr>
          <w:p w14:paraId="745B0CCB" w14:textId="77777777" w:rsidR="007E7C16" w:rsidRPr="00055FF8" w:rsidRDefault="007E7C16" w:rsidP="007E7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406C58C" w14:textId="77777777" w:rsidR="007E7C16" w:rsidRPr="00055FF8" w:rsidRDefault="007E7C16" w:rsidP="007E7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2D58B29" w14:textId="77777777" w:rsidR="007E7C16" w:rsidRPr="00055FF8" w:rsidRDefault="007E7C16" w:rsidP="007E7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548950A" w14:textId="77777777" w:rsidR="007E7C16" w:rsidRPr="00055FF8" w:rsidRDefault="007E7C16" w:rsidP="007E7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4C8A5EE6" w14:textId="77777777" w:rsidR="007E7C16" w:rsidRPr="00055FF8" w:rsidRDefault="007E7C16" w:rsidP="007E7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2077" w:rsidRPr="00055FF8" w14:paraId="4095F94A" w14:textId="77777777" w:rsidTr="00B10842">
        <w:tc>
          <w:tcPr>
            <w:tcW w:w="3060" w:type="dxa"/>
          </w:tcPr>
          <w:p w14:paraId="313A89F3" w14:textId="74575DF9" w:rsidR="007E7C16" w:rsidRPr="00055FF8" w:rsidRDefault="007E7C16" w:rsidP="007E7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4333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2DCB0CB7" w14:textId="2E1A845E" w:rsidR="007E7C16" w:rsidRPr="00055FF8" w:rsidRDefault="006776B0" w:rsidP="00677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7E7C16" w:rsidRPr="00055FF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="007E7C16"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E4333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00" w:type="dxa"/>
          </w:tcPr>
          <w:p w14:paraId="61B38F5C" w14:textId="0EA23C7B" w:rsidR="007E7C16" w:rsidRPr="00055FF8" w:rsidRDefault="007E7C16" w:rsidP="00B1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E4333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408FB62E" w14:textId="3DBB8F6C" w:rsidR="007E7C16" w:rsidRPr="00055FF8" w:rsidRDefault="00B10842" w:rsidP="007E7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0.10</w:t>
            </w:r>
          </w:p>
        </w:tc>
        <w:tc>
          <w:tcPr>
            <w:tcW w:w="270" w:type="dxa"/>
          </w:tcPr>
          <w:p w14:paraId="644CE2EB" w14:textId="77777777" w:rsidR="007E7C16" w:rsidRPr="00055FF8" w:rsidRDefault="007E7C16" w:rsidP="007E7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74AA33E6" w14:textId="085478EE" w:rsidR="007E7C16" w:rsidRPr="00055FF8" w:rsidRDefault="00B10842" w:rsidP="00B1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48.00</w:t>
            </w:r>
          </w:p>
        </w:tc>
      </w:tr>
      <w:tr w:rsidR="00342077" w:rsidRPr="00055FF8" w14:paraId="218C2FAC" w14:textId="77777777" w:rsidTr="00B10842">
        <w:tc>
          <w:tcPr>
            <w:tcW w:w="3060" w:type="dxa"/>
          </w:tcPr>
          <w:p w14:paraId="2B995952" w14:textId="77777777" w:rsidR="00B10842" w:rsidRPr="00055FF8" w:rsidRDefault="00B10842" w:rsidP="007E7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35047422" w14:textId="77777777" w:rsidR="00B10842" w:rsidRDefault="00B10842" w:rsidP="00677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6E811EC" w14:textId="77777777" w:rsidR="00B10842" w:rsidRPr="00055FF8" w:rsidRDefault="00B10842" w:rsidP="00B1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0044ED9" w14:textId="77777777" w:rsidR="00B10842" w:rsidRDefault="00B10842" w:rsidP="007E7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519295" w14:textId="77777777" w:rsidR="00B10842" w:rsidRPr="00055FF8" w:rsidRDefault="00B10842" w:rsidP="007E7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24711700" w14:textId="77777777" w:rsidR="00B10842" w:rsidRDefault="00B10842" w:rsidP="00B1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2077" w:rsidRPr="00055FF8" w14:paraId="409C1F7E" w14:textId="77777777" w:rsidTr="00B10842">
        <w:tc>
          <w:tcPr>
            <w:tcW w:w="3060" w:type="dxa"/>
          </w:tcPr>
          <w:p w14:paraId="5603EE0D" w14:textId="720FCA2B" w:rsidR="00B10842" w:rsidRPr="00055FF8" w:rsidRDefault="00B10842" w:rsidP="00B1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6FD051B2" w14:textId="77777777" w:rsidR="00B10842" w:rsidRDefault="00B10842" w:rsidP="00B1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5DB05DD" w14:textId="77777777" w:rsidR="00B10842" w:rsidRPr="00055FF8" w:rsidRDefault="00B10842" w:rsidP="00B1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E7CADD9" w14:textId="77777777" w:rsidR="00B10842" w:rsidRDefault="00B10842" w:rsidP="00B1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26515E" w14:textId="77777777" w:rsidR="00B10842" w:rsidRPr="00055FF8" w:rsidRDefault="00B10842" w:rsidP="00B1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090C86CD" w14:textId="77777777" w:rsidR="00B10842" w:rsidRDefault="00B10842" w:rsidP="00B1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2077" w:rsidRPr="00055FF8" w14:paraId="3AF917C1" w14:textId="77777777" w:rsidTr="00B10842">
        <w:tc>
          <w:tcPr>
            <w:tcW w:w="3060" w:type="dxa"/>
          </w:tcPr>
          <w:p w14:paraId="7E054058" w14:textId="41676D5E" w:rsidR="00B10842" w:rsidRPr="00055FF8" w:rsidRDefault="00B10842" w:rsidP="00B1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2A8277AA" w14:textId="56CA2324" w:rsidR="00B10842" w:rsidRDefault="00B10842" w:rsidP="00B1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6A358CCC" w14:textId="23408DAB" w:rsidR="00B10842" w:rsidRPr="00055FF8" w:rsidRDefault="00B10842" w:rsidP="00B1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2367585C" w14:textId="3123DB84" w:rsidR="00B10842" w:rsidRDefault="00B10842" w:rsidP="00B1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0.19</w:t>
            </w:r>
          </w:p>
        </w:tc>
        <w:tc>
          <w:tcPr>
            <w:tcW w:w="270" w:type="dxa"/>
          </w:tcPr>
          <w:p w14:paraId="4EB58AA0" w14:textId="77777777" w:rsidR="00B10842" w:rsidRPr="00055FF8" w:rsidRDefault="00B10842" w:rsidP="00B1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259407B9" w14:textId="46D2931C" w:rsidR="00B10842" w:rsidRDefault="00B10842" w:rsidP="00B1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91.20</w:t>
            </w:r>
          </w:p>
        </w:tc>
      </w:tr>
    </w:tbl>
    <w:p w14:paraId="51011E7A" w14:textId="32FB20BD" w:rsidR="00EB5D65" w:rsidRPr="00055FF8" w:rsidRDefault="00EB5D65" w:rsidP="00EB5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jc w:val="thaiDistribute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055FF8">
        <w:rPr>
          <w:rFonts w:ascii="Angsana New" w:eastAsia="MS Mincho" w:hAnsi="Angsana New" w:cs="Angsana New"/>
          <w:b/>
          <w:bCs/>
          <w:sz w:val="30"/>
          <w:szCs w:val="30"/>
        </w:rPr>
        <w:tab/>
      </w:r>
    </w:p>
    <w:p w14:paraId="5E7FF43D" w14:textId="34E1AEF1" w:rsidR="00377D8B" w:rsidRPr="00055FF8" w:rsidRDefault="00377D8B" w:rsidP="00BC015C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055FF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0C0B7C1F" w14:textId="77777777" w:rsidR="00E351EA" w:rsidRPr="00055FF8" w:rsidRDefault="00E351EA" w:rsidP="003E3D61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</w:p>
    <w:p w14:paraId="6D19177F" w14:textId="3068BD37" w:rsidR="00377D8B" w:rsidRPr="00055FF8" w:rsidRDefault="00377D8B" w:rsidP="00B174BE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720"/>
        </w:tabs>
        <w:spacing w:line="240" w:lineRule="auto"/>
        <w:ind w:left="540" w:right="20" w:hanging="540"/>
        <w:jc w:val="thaiDistribute"/>
        <w:rPr>
          <w:rFonts w:asciiTheme="majorBidi" w:hAnsiTheme="majorBidi"/>
          <w:b/>
          <w:bCs/>
          <w:i/>
          <w:iCs/>
          <w:spacing w:val="-6"/>
          <w:sz w:val="30"/>
          <w:szCs w:val="30"/>
        </w:rPr>
      </w:pPr>
      <w:r w:rsidRPr="00055FF8">
        <w:rPr>
          <w:rFonts w:asciiTheme="majorBidi" w:hAnsiTheme="majorBidi" w:hint="cs"/>
          <w:b/>
          <w:bCs/>
          <w:i/>
          <w:iCs/>
          <w:spacing w:val="-6"/>
          <w:sz w:val="30"/>
          <w:szCs w:val="30"/>
          <w:cs/>
        </w:rPr>
        <w:t>มูลค่าตามบัญชีและมูลค่ายุติธรรม</w:t>
      </w:r>
      <w:r w:rsidRPr="00055FF8">
        <w:rPr>
          <w:rFonts w:asciiTheme="majorBidi" w:hAnsiTheme="majorBidi"/>
          <w:b/>
          <w:bCs/>
          <w:i/>
          <w:iCs/>
          <w:spacing w:val="-6"/>
          <w:sz w:val="30"/>
          <w:szCs w:val="30"/>
          <w:cs/>
        </w:rPr>
        <w:t xml:space="preserve"> </w:t>
      </w:r>
    </w:p>
    <w:p w14:paraId="5FCC80C3" w14:textId="77777777" w:rsidR="0018125F" w:rsidRPr="00055FF8" w:rsidRDefault="0018125F" w:rsidP="00B174BE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20"/>
        <w:jc w:val="thaiDistribute"/>
        <w:rPr>
          <w:rFonts w:asciiTheme="majorBidi" w:hAnsiTheme="majorBidi"/>
          <w:b/>
          <w:bCs/>
          <w:spacing w:val="-6"/>
          <w:szCs w:val="18"/>
        </w:rPr>
      </w:pPr>
    </w:p>
    <w:p w14:paraId="2D1AF42B" w14:textId="06573E8E" w:rsidR="008E7925" w:rsidRPr="00055FF8" w:rsidRDefault="00377D8B" w:rsidP="00377D8B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20"/>
        <w:jc w:val="thaiDistribute"/>
        <w:rPr>
          <w:rFonts w:asciiTheme="majorBidi" w:hAnsiTheme="majorBidi"/>
          <w:spacing w:val="-6"/>
          <w:sz w:val="30"/>
          <w:szCs w:val="30"/>
        </w:rPr>
      </w:pPr>
      <w:r w:rsidRPr="00055FF8">
        <w:rPr>
          <w:rFonts w:asciiTheme="majorBidi" w:hAnsiTheme="majorBidi" w:hint="cs"/>
          <w:spacing w:val="-6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055FF8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055FF8">
        <w:rPr>
          <w:rFonts w:asciiTheme="majorBidi" w:hAnsiTheme="majorBidi" w:hint="cs"/>
          <w:spacing w:val="-6"/>
          <w:sz w:val="30"/>
          <w:szCs w:val="30"/>
          <w:cs/>
        </w:rPr>
        <w:t>รวมถึง</w:t>
      </w:r>
      <w:r w:rsidR="00F93C28" w:rsidRPr="00055FF8">
        <w:rPr>
          <w:rFonts w:asciiTheme="majorBidi" w:hAnsiTheme="majorBidi"/>
          <w:spacing w:val="-6"/>
          <w:sz w:val="30"/>
          <w:szCs w:val="30"/>
        </w:rPr>
        <w:t xml:space="preserve">     </w:t>
      </w:r>
      <w:r w:rsidRPr="00055FF8">
        <w:rPr>
          <w:rFonts w:asciiTheme="majorBidi" w:hAnsiTheme="majorBidi" w:hint="cs"/>
          <w:spacing w:val="-6"/>
          <w:sz w:val="30"/>
          <w:szCs w:val="30"/>
          <w:cs/>
        </w:rPr>
        <w:t>ลำดับชั้นมูลค่ายุติธรรมสำหรับเครื่องมือทางการเงินที่วัดมูลค่าด้วยมูลค่ายุติธรรม</w:t>
      </w:r>
      <w:r w:rsidRPr="00055FF8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055FF8">
        <w:rPr>
          <w:rFonts w:asciiTheme="majorBidi" w:hAnsiTheme="majorBidi" w:hint="cs"/>
          <w:spacing w:val="-6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3620958" w14:textId="77777777" w:rsidR="00DD1375" w:rsidRPr="00055FF8" w:rsidRDefault="00DD1375" w:rsidP="00377D8B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20"/>
        <w:jc w:val="thaiDistribute"/>
        <w:rPr>
          <w:rFonts w:asciiTheme="majorBidi" w:hAnsiTheme="majorBidi"/>
          <w:spacing w:val="-6"/>
          <w:sz w:val="30"/>
          <w:szCs w:val="30"/>
          <w:cs/>
        </w:rPr>
        <w:sectPr w:rsidR="00DD1375" w:rsidRPr="00055FF8" w:rsidSect="00695C01"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510"/>
        <w:gridCol w:w="236"/>
        <w:gridCol w:w="2014"/>
        <w:gridCol w:w="236"/>
        <w:gridCol w:w="2284"/>
        <w:gridCol w:w="236"/>
        <w:gridCol w:w="2284"/>
        <w:gridCol w:w="270"/>
        <w:gridCol w:w="1800"/>
        <w:gridCol w:w="270"/>
        <w:gridCol w:w="1710"/>
      </w:tblGrid>
      <w:tr w:rsidR="00405878" w:rsidRPr="00055FF8" w14:paraId="6951663E" w14:textId="77777777" w:rsidTr="00EE2EFF">
        <w:trPr>
          <w:trHeight w:val="198"/>
          <w:tblHeader/>
        </w:trPr>
        <w:tc>
          <w:tcPr>
            <w:tcW w:w="3510" w:type="dxa"/>
            <w:vAlign w:val="bottom"/>
          </w:tcPr>
          <w:p w14:paraId="612FD2D1" w14:textId="77777777" w:rsidR="00405878" w:rsidRPr="00055FF8" w:rsidRDefault="00405878" w:rsidP="00D3473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2B78A00" w14:textId="77777777" w:rsidR="00405878" w:rsidRPr="00055FF8" w:rsidRDefault="00405878" w:rsidP="00D3473D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04" w:type="dxa"/>
            <w:gridSpan w:val="9"/>
            <w:vAlign w:val="bottom"/>
          </w:tcPr>
          <w:p w14:paraId="5635CEF5" w14:textId="54263C00" w:rsidR="00405878" w:rsidRPr="00055FF8" w:rsidRDefault="00405878" w:rsidP="00D3473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BD6D42" w:rsidRPr="00055F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Pr="00055F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5878" w:rsidRPr="00055FF8" w14:paraId="2089CE62" w14:textId="77777777" w:rsidTr="00EE2EFF">
        <w:trPr>
          <w:trHeight w:val="252"/>
          <w:tblHeader/>
        </w:trPr>
        <w:tc>
          <w:tcPr>
            <w:tcW w:w="3510" w:type="dxa"/>
            <w:vAlign w:val="bottom"/>
          </w:tcPr>
          <w:p w14:paraId="72CC562D" w14:textId="77777777" w:rsidR="00405878" w:rsidRPr="00055FF8" w:rsidRDefault="00405878" w:rsidP="00D3473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412EDA4" w14:textId="77777777" w:rsidR="00405878" w:rsidRPr="00055FF8" w:rsidRDefault="00405878" w:rsidP="00D3473D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54" w:type="dxa"/>
            <w:gridSpan w:val="5"/>
            <w:vAlign w:val="bottom"/>
          </w:tcPr>
          <w:p w14:paraId="053378A2" w14:textId="77777777" w:rsidR="00405878" w:rsidRPr="00055FF8" w:rsidRDefault="00405878" w:rsidP="00D34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22A7A057" w14:textId="77777777" w:rsidR="00405878" w:rsidRPr="00055FF8" w:rsidRDefault="00405878" w:rsidP="00D3473D">
            <w:pPr>
              <w:pStyle w:val="acctfourfigures"/>
              <w:tabs>
                <w:tab w:val="left" w:pos="720"/>
              </w:tabs>
              <w:spacing w:line="240" w:lineRule="atLeast"/>
              <w:ind w:left="-100" w:right="-86" w:firstLine="5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780" w:type="dxa"/>
            <w:gridSpan w:val="3"/>
            <w:vAlign w:val="bottom"/>
          </w:tcPr>
          <w:p w14:paraId="13BEFA02" w14:textId="77777777" w:rsidR="00405878" w:rsidRPr="00055FF8" w:rsidRDefault="00405878" w:rsidP="00D3473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EE2EFF" w:rsidRPr="00055FF8" w14:paraId="315DDF55" w14:textId="77777777" w:rsidTr="00EE2EFF">
        <w:trPr>
          <w:trHeight w:val="1215"/>
          <w:tblHeader/>
        </w:trPr>
        <w:tc>
          <w:tcPr>
            <w:tcW w:w="3510" w:type="dxa"/>
            <w:vAlign w:val="bottom"/>
            <w:hideMark/>
          </w:tcPr>
          <w:p w14:paraId="61BF4D28" w14:textId="77777777" w:rsidR="00EE2EFF" w:rsidRPr="00055FF8" w:rsidRDefault="00EE2EFF" w:rsidP="00D3473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2FFE348" w14:textId="77777777" w:rsidR="00EE2EFF" w:rsidRPr="00055FF8" w:rsidRDefault="00EE2EFF" w:rsidP="00D3473D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14" w:type="dxa"/>
            <w:vAlign w:val="bottom"/>
            <w:hideMark/>
          </w:tcPr>
          <w:p w14:paraId="2DBEFC47" w14:textId="77777777" w:rsidR="00EE2EFF" w:rsidRPr="00055FF8" w:rsidRDefault="00EE2EFF" w:rsidP="00D347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</w:t>
            </w:r>
          </w:p>
          <w:p w14:paraId="12E0EF56" w14:textId="77777777" w:rsidR="00EE2EFF" w:rsidRPr="00055FF8" w:rsidRDefault="00EE2EFF" w:rsidP="00D347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5A4A81EB" w14:textId="77777777" w:rsidR="00EE2EFF" w:rsidRPr="00055FF8" w:rsidRDefault="00EE2EFF" w:rsidP="00D34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84" w:type="dxa"/>
            <w:vAlign w:val="bottom"/>
          </w:tcPr>
          <w:p w14:paraId="7766FFBE" w14:textId="77777777" w:rsidR="00EE2EFF" w:rsidRPr="00055FF8" w:rsidRDefault="00EE2EFF" w:rsidP="00D3473D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</w:t>
            </w:r>
          </w:p>
          <w:p w14:paraId="456E0107" w14:textId="77777777" w:rsidR="00EE2EFF" w:rsidRPr="00055FF8" w:rsidRDefault="00EE2EFF" w:rsidP="00D3473D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282A3DB0" w14:textId="77777777" w:rsidR="00EE2EFF" w:rsidRPr="00055FF8" w:rsidRDefault="00EE2EFF" w:rsidP="00D3473D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284" w:type="dxa"/>
            <w:vAlign w:val="bottom"/>
            <w:hideMark/>
          </w:tcPr>
          <w:p w14:paraId="778D6219" w14:textId="77777777" w:rsidR="00EE2EFF" w:rsidRPr="00055FF8" w:rsidRDefault="00EE2EFF" w:rsidP="00D34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05F95F22" w14:textId="77777777" w:rsidR="00EE2EFF" w:rsidRPr="00055FF8" w:rsidRDefault="00EE2EFF" w:rsidP="00D3473D">
            <w:pPr>
              <w:pStyle w:val="acctfourfigures"/>
              <w:tabs>
                <w:tab w:val="left" w:pos="720"/>
              </w:tabs>
              <w:spacing w:line="240" w:lineRule="atLeast"/>
              <w:ind w:left="-100" w:right="-86" w:firstLine="5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vAlign w:val="bottom"/>
            <w:hideMark/>
          </w:tcPr>
          <w:p w14:paraId="4AC34D2E" w14:textId="77777777" w:rsidR="00EE2EFF" w:rsidRPr="00055FF8" w:rsidRDefault="00EE2EFF" w:rsidP="00D3473D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055FF8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70" w:type="dxa"/>
          </w:tcPr>
          <w:p w14:paraId="4174AF88" w14:textId="77777777" w:rsidR="00EE2EFF" w:rsidRPr="00055FF8" w:rsidRDefault="00EE2EFF" w:rsidP="00D34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  <w:vAlign w:val="bottom"/>
            <w:hideMark/>
          </w:tcPr>
          <w:p w14:paraId="347EDBBC" w14:textId="77777777" w:rsidR="00EE2EFF" w:rsidRPr="00055FF8" w:rsidRDefault="00EE2EFF" w:rsidP="00D34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055FF8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</w:tr>
      <w:tr w:rsidR="00405878" w:rsidRPr="00055FF8" w14:paraId="3C092DDA" w14:textId="77777777" w:rsidTr="00EE2EFF">
        <w:trPr>
          <w:trHeight w:val="297"/>
        </w:trPr>
        <w:tc>
          <w:tcPr>
            <w:tcW w:w="3510" w:type="dxa"/>
            <w:vAlign w:val="bottom"/>
          </w:tcPr>
          <w:p w14:paraId="794D8E8D" w14:textId="77777777" w:rsidR="00405878" w:rsidRPr="00055FF8" w:rsidRDefault="00405878" w:rsidP="00D3473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F62ACC9" w14:textId="77777777" w:rsidR="00405878" w:rsidRPr="00055FF8" w:rsidRDefault="00405878" w:rsidP="00D3473D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04" w:type="dxa"/>
            <w:gridSpan w:val="9"/>
            <w:vAlign w:val="bottom"/>
          </w:tcPr>
          <w:p w14:paraId="778B74B5" w14:textId="77777777" w:rsidR="00405878" w:rsidRPr="00055FF8" w:rsidRDefault="00405878" w:rsidP="00D3473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E2EFF" w:rsidRPr="00055FF8" w14:paraId="1F6B7F39" w14:textId="77777777" w:rsidTr="00EE2EFF">
        <w:trPr>
          <w:trHeight w:val="297"/>
        </w:trPr>
        <w:tc>
          <w:tcPr>
            <w:tcW w:w="3510" w:type="dxa"/>
            <w:vAlign w:val="bottom"/>
          </w:tcPr>
          <w:p w14:paraId="4730E5D4" w14:textId="52F346E5" w:rsidR="00EE2EFF" w:rsidRPr="00055FF8" w:rsidRDefault="00EE2EFF" w:rsidP="00D3473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E433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39EDC37E" w14:textId="77777777" w:rsidR="00EE2EFF" w:rsidRPr="00055FF8" w:rsidRDefault="00EE2EFF" w:rsidP="00D3473D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14" w:type="dxa"/>
            <w:vAlign w:val="bottom"/>
          </w:tcPr>
          <w:p w14:paraId="71718B91" w14:textId="77777777" w:rsidR="00EE2EFF" w:rsidRPr="00055FF8" w:rsidRDefault="00EE2EFF" w:rsidP="00D347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2C042EDD" w14:textId="77777777" w:rsidR="00EE2EFF" w:rsidRPr="00055FF8" w:rsidRDefault="00EE2EFF" w:rsidP="00D34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84" w:type="dxa"/>
          </w:tcPr>
          <w:p w14:paraId="3786B16C" w14:textId="77777777" w:rsidR="00EE2EFF" w:rsidRPr="00055FF8" w:rsidRDefault="00EE2EFF" w:rsidP="00D3473D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45514D9B" w14:textId="77777777" w:rsidR="00EE2EFF" w:rsidRPr="00055FF8" w:rsidRDefault="00EE2EFF" w:rsidP="00D3473D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284" w:type="dxa"/>
            <w:vAlign w:val="bottom"/>
          </w:tcPr>
          <w:p w14:paraId="5B1B1730" w14:textId="77777777" w:rsidR="00EE2EFF" w:rsidRPr="00055FF8" w:rsidRDefault="00EE2EFF" w:rsidP="00D34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9556B26" w14:textId="77777777" w:rsidR="00EE2EFF" w:rsidRPr="00055FF8" w:rsidRDefault="00EE2EFF" w:rsidP="00D3473D">
            <w:pPr>
              <w:pStyle w:val="acctfourfigures"/>
              <w:tabs>
                <w:tab w:val="left" w:pos="720"/>
              </w:tabs>
              <w:spacing w:line="240" w:lineRule="atLeast"/>
              <w:ind w:left="-100" w:right="-86" w:firstLine="5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1CFC5B10" w14:textId="77777777" w:rsidR="00EE2EFF" w:rsidRPr="00055FF8" w:rsidRDefault="00EE2EFF" w:rsidP="00D3473D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183E2884" w14:textId="77777777" w:rsidR="00EE2EFF" w:rsidRPr="00055FF8" w:rsidRDefault="00EE2EFF" w:rsidP="00D34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  <w:vAlign w:val="bottom"/>
          </w:tcPr>
          <w:p w14:paraId="23A5102B" w14:textId="77777777" w:rsidR="00EE2EFF" w:rsidRPr="00055FF8" w:rsidRDefault="00EE2EFF" w:rsidP="00D34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EE2EFF" w:rsidRPr="00055FF8" w14:paraId="4FF280F9" w14:textId="77777777" w:rsidTr="00EE2EFF">
        <w:trPr>
          <w:trHeight w:val="261"/>
        </w:trPr>
        <w:tc>
          <w:tcPr>
            <w:tcW w:w="3510" w:type="dxa"/>
            <w:hideMark/>
          </w:tcPr>
          <w:p w14:paraId="79FC623B" w14:textId="77777777" w:rsidR="00EE2EFF" w:rsidRPr="00055FF8" w:rsidRDefault="00EE2EFF" w:rsidP="00D3473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625157EF" w14:textId="77777777" w:rsidR="00EE2EFF" w:rsidRPr="00055FF8" w:rsidRDefault="00EE2EFF" w:rsidP="00D3473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4" w:type="dxa"/>
          </w:tcPr>
          <w:p w14:paraId="65A7583E" w14:textId="77777777" w:rsidR="00EE2EFF" w:rsidRPr="00055FF8" w:rsidRDefault="00EE2EFF" w:rsidP="00D3473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F13C5B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</w:tcPr>
          <w:p w14:paraId="44A5563C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EA1A36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</w:tcPr>
          <w:p w14:paraId="50FC37FF" w14:textId="77777777" w:rsidR="00EE2EFF" w:rsidRPr="00055FF8" w:rsidRDefault="00EE2EFF" w:rsidP="00D34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FD1C2F" w14:textId="77777777" w:rsidR="00EE2EFF" w:rsidRPr="00055FF8" w:rsidRDefault="00EE2EFF" w:rsidP="00D34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72F1C27" w14:textId="77777777" w:rsidR="00EE2EFF" w:rsidRPr="00055FF8" w:rsidRDefault="00EE2EFF" w:rsidP="00D34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57DF5C" w14:textId="77777777" w:rsidR="00EE2EFF" w:rsidRPr="00055FF8" w:rsidRDefault="00EE2EFF" w:rsidP="00D34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7208212" w14:textId="77777777" w:rsidR="00EE2EFF" w:rsidRPr="00055FF8" w:rsidRDefault="00EE2EFF" w:rsidP="00D34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2EFF" w:rsidRPr="00055FF8" w14:paraId="05246A8D" w14:textId="77777777" w:rsidTr="00EE2EFF">
        <w:trPr>
          <w:trHeight w:val="135"/>
        </w:trPr>
        <w:tc>
          <w:tcPr>
            <w:tcW w:w="3510" w:type="dxa"/>
            <w:hideMark/>
          </w:tcPr>
          <w:p w14:paraId="254AA92D" w14:textId="77777777" w:rsidR="00EE2EFF" w:rsidRPr="00055FF8" w:rsidRDefault="00EE2EFF" w:rsidP="00D3473D">
            <w:pPr>
              <w:tabs>
                <w:tab w:val="clear" w:pos="227"/>
              </w:tabs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ตราสารทุนในความต้องการของตลาด</w:t>
            </w:r>
          </w:p>
        </w:tc>
        <w:tc>
          <w:tcPr>
            <w:tcW w:w="236" w:type="dxa"/>
          </w:tcPr>
          <w:p w14:paraId="3C48D939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4" w:type="dxa"/>
            <w:vAlign w:val="bottom"/>
          </w:tcPr>
          <w:p w14:paraId="51C22A2F" w14:textId="03505B25" w:rsidR="00EE2EFF" w:rsidRPr="00055FF8" w:rsidRDefault="00FD18D2" w:rsidP="00B628BF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0D93C0C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</w:tcPr>
          <w:p w14:paraId="48E14C36" w14:textId="31AE35BD" w:rsidR="00EE2EFF" w:rsidRPr="00055FF8" w:rsidRDefault="00FD18D2" w:rsidP="00B628BF">
            <w:pPr>
              <w:pStyle w:val="acctfourfigures"/>
              <w:tabs>
                <w:tab w:val="clear" w:pos="765"/>
                <w:tab w:val="decimal" w:pos="1998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D18D2">
              <w:rPr>
                <w:rFonts w:asciiTheme="majorBidi" w:hAnsiTheme="majorBidi" w:cstheme="majorBidi"/>
                <w:sz w:val="28"/>
                <w:szCs w:val="28"/>
              </w:rPr>
              <w:t>3,824</w:t>
            </w:r>
          </w:p>
        </w:tc>
        <w:tc>
          <w:tcPr>
            <w:tcW w:w="236" w:type="dxa"/>
          </w:tcPr>
          <w:p w14:paraId="063581C5" w14:textId="77777777" w:rsidR="00EE2EFF" w:rsidRPr="00055FF8" w:rsidRDefault="00EE2EFF" w:rsidP="00B628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tcBorders>
              <w:left w:val="nil"/>
              <w:right w:val="nil"/>
            </w:tcBorders>
            <w:vAlign w:val="bottom"/>
          </w:tcPr>
          <w:p w14:paraId="4DC0275A" w14:textId="731C2479" w:rsidR="00EE2EFF" w:rsidRPr="00055FF8" w:rsidRDefault="00996B58" w:rsidP="00B628BF">
            <w:pPr>
              <w:pStyle w:val="acctfourfigures"/>
              <w:tabs>
                <w:tab w:val="clear" w:pos="765"/>
                <w:tab w:val="decimal" w:pos="1638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96B58">
              <w:rPr>
                <w:rFonts w:asciiTheme="majorBidi" w:hAnsiTheme="majorBidi" w:cstheme="majorBidi"/>
                <w:sz w:val="28"/>
                <w:szCs w:val="28"/>
              </w:rPr>
              <w:t>3,824</w:t>
            </w:r>
          </w:p>
        </w:tc>
        <w:tc>
          <w:tcPr>
            <w:tcW w:w="270" w:type="dxa"/>
            <w:vAlign w:val="bottom"/>
          </w:tcPr>
          <w:p w14:paraId="5FB277CB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5CAA8741" w14:textId="7CF12CF1" w:rsidR="00EE2EFF" w:rsidRPr="00055FF8" w:rsidRDefault="00996B58" w:rsidP="00EE2EF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96B58">
              <w:rPr>
                <w:rFonts w:asciiTheme="majorBidi" w:hAnsiTheme="majorBidi" w:cstheme="majorBidi"/>
                <w:sz w:val="28"/>
                <w:szCs w:val="28"/>
              </w:rPr>
              <w:t>3,824</w:t>
            </w:r>
          </w:p>
        </w:tc>
        <w:tc>
          <w:tcPr>
            <w:tcW w:w="270" w:type="dxa"/>
            <w:vAlign w:val="bottom"/>
          </w:tcPr>
          <w:p w14:paraId="1513A0A8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D0710EB" w14:textId="36B7B445" w:rsidR="00EE2EFF" w:rsidRPr="00055FF8" w:rsidRDefault="00AB14BA" w:rsidP="00C90383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F7410" w:rsidRPr="00055FF8" w14:paraId="4ED119DD" w14:textId="77777777" w:rsidTr="006F7410">
        <w:trPr>
          <w:trHeight w:val="135"/>
        </w:trPr>
        <w:tc>
          <w:tcPr>
            <w:tcW w:w="3510" w:type="dxa"/>
          </w:tcPr>
          <w:p w14:paraId="69209F82" w14:textId="09ACEF6A" w:rsidR="006F7410" w:rsidRPr="00055FF8" w:rsidRDefault="006F7410" w:rsidP="006F7410">
            <w:pPr>
              <w:tabs>
                <w:tab w:val="clear" w:pos="227"/>
              </w:tabs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5FF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สัญญาซื้อขายเงินตราต่างประเทศ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236" w:type="dxa"/>
          </w:tcPr>
          <w:p w14:paraId="239424F5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  <w:vAlign w:val="bottom"/>
          </w:tcPr>
          <w:p w14:paraId="055A7F9C" w14:textId="4A6977E5" w:rsidR="006F7410" w:rsidRDefault="006F7410" w:rsidP="006F7410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91F9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1,133</w:t>
            </w:r>
          </w:p>
        </w:tc>
        <w:tc>
          <w:tcPr>
            <w:tcW w:w="236" w:type="dxa"/>
          </w:tcPr>
          <w:p w14:paraId="7BDE246A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</w:tcPr>
          <w:p w14:paraId="1427DED0" w14:textId="4B29637C" w:rsidR="006F7410" w:rsidRPr="00FD18D2" w:rsidRDefault="006F7410" w:rsidP="006F7410">
            <w:pPr>
              <w:pStyle w:val="acctfourfigures"/>
              <w:tabs>
                <w:tab w:val="clear" w:pos="765"/>
                <w:tab w:val="decimal" w:pos="1998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89B7F0B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tcBorders>
              <w:left w:val="nil"/>
              <w:right w:val="nil"/>
            </w:tcBorders>
            <w:vAlign w:val="bottom"/>
          </w:tcPr>
          <w:p w14:paraId="6065ACA6" w14:textId="0DDA56FB" w:rsidR="006F7410" w:rsidRPr="00996B58" w:rsidRDefault="006F7410" w:rsidP="006F7410">
            <w:pPr>
              <w:pStyle w:val="acctfourfigures"/>
              <w:tabs>
                <w:tab w:val="clear" w:pos="765"/>
                <w:tab w:val="decimal" w:pos="1638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91F9C">
              <w:rPr>
                <w:rFonts w:asciiTheme="majorBidi" w:hAnsiTheme="majorBidi" w:cstheme="majorBidi"/>
                <w:sz w:val="28"/>
                <w:szCs w:val="28"/>
              </w:rPr>
              <w:t>1,133</w:t>
            </w:r>
          </w:p>
        </w:tc>
        <w:tc>
          <w:tcPr>
            <w:tcW w:w="270" w:type="dxa"/>
            <w:vAlign w:val="bottom"/>
          </w:tcPr>
          <w:p w14:paraId="379D4C79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288B9493" w14:textId="0C4780E0" w:rsidR="006F7410" w:rsidRPr="00996B58" w:rsidRDefault="006F7410" w:rsidP="006F741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DCFA458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1E08EBF" w14:textId="2E27D2DD" w:rsidR="006F7410" w:rsidRDefault="006F7410" w:rsidP="006F7410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91F9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1,133</w:t>
            </w:r>
          </w:p>
        </w:tc>
      </w:tr>
      <w:tr w:rsidR="006F7410" w:rsidRPr="00055FF8" w14:paraId="7CC6CF4F" w14:textId="77777777" w:rsidTr="006F7410">
        <w:trPr>
          <w:trHeight w:val="270"/>
        </w:trPr>
        <w:tc>
          <w:tcPr>
            <w:tcW w:w="3510" w:type="dxa"/>
            <w:hideMark/>
          </w:tcPr>
          <w:p w14:paraId="61185BA4" w14:textId="77777777" w:rsidR="006F7410" w:rsidRPr="00055FF8" w:rsidRDefault="006F7410" w:rsidP="006F7410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  <w:cs/>
              </w:rPr>
              <w:t>กองทุนเปิดตราสารหนี้</w:t>
            </w:r>
          </w:p>
        </w:tc>
        <w:tc>
          <w:tcPr>
            <w:tcW w:w="236" w:type="dxa"/>
          </w:tcPr>
          <w:p w14:paraId="7E809A29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4" w:type="dxa"/>
            <w:tcBorders>
              <w:bottom w:val="single" w:sz="4" w:space="0" w:color="auto"/>
            </w:tcBorders>
            <w:vAlign w:val="bottom"/>
          </w:tcPr>
          <w:p w14:paraId="26A71334" w14:textId="7872BCEC" w:rsidR="006F7410" w:rsidRPr="00055FF8" w:rsidRDefault="006F7410" w:rsidP="006F7410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F31F1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236" w:type="dxa"/>
          </w:tcPr>
          <w:p w14:paraId="7298728D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tcBorders>
              <w:bottom w:val="single" w:sz="4" w:space="0" w:color="auto"/>
            </w:tcBorders>
            <w:vAlign w:val="bottom"/>
          </w:tcPr>
          <w:p w14:paraId="5D6F820F" w14:textId="3CC558DB" w:rsidR="006F7410" w:rsidRPr="00055FF8" w:rsidRDefault="006F7410" w:rsidP="006F7410">
            <w:pPr>
              <w:pStyle w:val="acctfourfigures"/>
              <w:tabs>
                <w:tab w:val="clear" w:pos="765"/>
                <w:tab w:val="decimal" w:pos="1998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9DD5696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tcBorders>
              <w:bottom w:val="single" w:sz="4" w:space="0" w:color="auto"/>
            </w:tcBorders>
            <w:vAlign w:val="bottom"/>
          </w:tcPr>
          <w:p w14:paraId="5B4F89DD" w14:textId="61402771" w:rsidR="006F7410" w:rsidRPr="00055FF8" w:rsidRDefault="006F7410" w:rsidP="006F7410">
            <w:pPr>
              <w:pStyle w:val="acctfourfigures"/>
              <w:tabs>
                <w:tab w:val="clear" w:pos="765"/>
                <w:tab w:val="decimal" w:pos="1638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F31F1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270" w:type="dxa"/>
            <w:vAlign w:val="bottom"/>
          </w:tcPr>
          <w:p w14:paraId="1568C72B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6FAD74F7" w14:textId="408B846C" w:rsidR="006F7410" w:rsidRPr="00055FF8" w:rsidRDefault="006F7410" w:rsidP="006F741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C6D1858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04BE879" w14:textId="0EEF5941" w:rsidR="006F7410" w:rsidRPr="00055FF8" w:rsidRDefault="006F7410" w:rsidP="006F7410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96B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</w:tr>
      <w:tr w:rsidR="007967C5" w:rsidRPr="00055FF8" w14:paraId="7F80AB28" w14:textId="77777777" w:rsidTr="006F7410">
        <w:trPr>
          <w:trHeight w:val="261"/>
        </w:trPr>
        <w:tc>
          <w:tcPr>
            <w:tcW w:w="3510" w:type="dxa"/>
            <w:hideMark/>
          </w:tcPr>
          <w:p w14:paraId="1598A5A6" w14:textId="77777777" w:rsidR="006F7410" w:rsidRPr="00055FF8" w:rsidRDefault="006F7410" w:rsidP="006F7410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36" w:type="dxa"/>
          </w:tcPr>
          <w:p w14:paraId="1C179F15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3EB0EF" w14:textId="4770E09B" w:rsidR="006F7410" w:rsidRPr="00055FF8" w:rsidRDefault="000B5931" w:rsidP="006F7410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6717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,261</w:t>
            </w:r>
          </w:p>
        </w:tc>
        <w:tc>
          <w:tcPr>
            <w:tcW w:w="236" w:type="dxa"/>
          </w:tcPr>
          <w:p w14:paraId="6D16A587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84" w:type="dxa"/>
            <w:tcBorders>
              <w:top w:val="single" w:sz="4" w:space="0" w:color="auto"/>
              <w:bottom w:val="double" w:sz="4" w:space="0" w:color="auto"/>
            </w:tcBorders>
          </w:tcPr>
          <w:p w14:paraId="18D90AAE" w14:textId="3A9C6139" w:rsidR="006F7410" w:rsidRPr="00055FF8" w:rsidRDefault="00855FAB" w:rsidP="006F7410">
            <w:pPr>
              <w:pStyle w:val="acctfourfigures"/>
              <w:tabs>
                <w:tab w:val="clear" w:pos="765"/>
                <w:tab w:val="decimal" w:pos="1998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</w:t>
            </w:r>
            <w:r w:rsidR="00934C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824</w:t>
            </w:r>
          </w:p>
        </w:tc>
        <w:tc>
          <w:tcPr>
            <w:tcW w:w="236" w:type="dxa"/>
          </w:tcPr>
          <w:p w14:paraId="597B7892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CD5E31" w14:textId="6A914F5B" w:rsidR="006F7410" w:rsidRPr="00055FF8" w:rsidRDefault="00293660" w:rsidP="006F7410">
            <w:pPr>
              <w:pStyle w:val="acctfourfigures"/>
              <w:tabs>
                <w:tab w:val="clear" w:pos="765"/>
                <w:tab w:val="decimal" w:pos="1638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5,085</w:t>
            </w:r>
          </w:p>
        </w:tc>
        <w:tc>
          <w:tcPr>
            <w:tcW w:w="270" w:type="dxa"/>
            <w:vAlign w:val="bottom"/>
          </w:tcPr>
          <w:p w14:paraId="11A35FE3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43A23219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1638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068D07C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012F200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645"/>
                <w:tab w:val="decimal" w:pos="10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F7410" w:rsidRPr="00055FF8" w14:paraId="4FF7E7AE" w14:textId="77777777" w:rsidTr="00EE2EFF">
        <w:trPr>
          <w:trHeight w:val="261"/>
        </w:trPr>
        <w:tc>
          <w:tcPr>
            <w:tcW w:w="3510" w:type="dxa"/>
          </w:tcPr>
          <w:p w14:paraId="0633078F" w14:textId="77777777" w:rsidR="006F7410" w:rsidRPr="00055FF8" w:rsidRDefault="006F7410" w:rsidP="006F7410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EB5AD52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  <w:vAlign w:val="bottom"/>
          </w:tcPr>
          <w:p w14:paraId="4AC721B8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4655E4B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84" w:type="dxa"/>
          </w:tcPr>
          <w:p w14:paraId="4FDF43E7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433CDAE5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84" w:type="dxa"/>
            <w:tcBorders>
              <w:left w:val="nil"/>
              <w:right w:val="nil"/>
            </w:tcBorders>
            <w:vAlign w:val="bottom"/>
          </w:tcPr>
          <w:p w14:paraId="10A66533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A851F7B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4015963D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73172DC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5F102D73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10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F7410" w:rsidRPr="00055FF8" w14:paraId="5159D9B6" w14:textId="77777777" w:rsidTr="00EA4CAF">
        <w:trPr>
          <w:trHeight w:val="261"/>
        </w:trPr>
        <w:tc>
          <w:tcPr>
            <w:tcW w:w="3510" w:type="dxa"/>
          </w:tcPr>
          <w:p w14:paraId="0174EF56" w14:textId="213E38BD" w:rsidR="006F7410" w:rsidRPr="00055FF8" w:rsidRDefault="006F7410" w:rsidP="006F741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E0E733B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  <w:vAlign w:val="bottom"/>
          </w:tcPr>
          <w:p w14:paraId="0B679919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068FA13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84" w:type="dxa"/>
          </w:tcPr>
          <w:p w14:paraId="764E61E6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380E9AD5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84" w:type="dxa"/>
            <w:tcBorders>
              <w:left w:val="nil"/>
              <w:right w:val="nil"/>
            </w:tcBorders>
            <w:vAlign w:val="bottom"/>
          </w:tcPr>
          <w:p w14:paraId="2356B4F9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06974E5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78B6571F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639299D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59FE2E7F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10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F7410" w:rsidRPr="00055FF8" w14:paraId="44F7B7CE" w14:textId="77777777" w:rsidTr="00EA4CAF">
        <w:trPr>
          <w:trHeight w:val="261"/>
        </w:trPr>
        <w:tc>
          <w:tcPr>
            <w:tcW w:w="3510" w:type="dxa"/>
          </w:tcPr>
          <w:p w14:paraId="5C37ED8F" w14:textId="7FF56FA7" w:rsidR="006F7410" w:rsidRPr="00055FF8" w:rsidRDefault="006F7410" w:rsidP="006F7410">
            <w:pPr>
              <w:tabs>
                <w:tab w:val="clear" w:pos="227"/>
              </w:tabs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8A16A01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  <w:vAlign w:val="bottom"/>
          </w:tcPr>
          <w:p w14:paraId="136C8727" w14:textId="17BB1A8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5898E07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</w:tcPr>
          <w:p w14:paraId="491A787C" w14:textId="6C33BBDE" w:rsidR="006F7410" w:rsidRPr="00055FF8" w:rsidRDefault="006F7410" w:rsidP="006F741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8D1400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tcBorders>
              <w:left w:val="nil"/>
              <w:right w:val="nil"/>
            </w:tcBorders>
            <w:vAlign w:val="bottom"/>
          </w:tcPr>
          <w:p w14:paraId="1A450D82" w14:textId="07DAB3E3" w:rsidR="006F7410" w:rsidRPr="00055FF8" w:rsidRDefault="006F7410" w:rsidP="006F741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4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623EEF8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0B938985" w14:textId="620C2B01" w:rsidR="006F7410" w:rsidRPr="00055FF8" w:rsidRDefault="006F7410" w:rsidP="006F7410">
            <w:pPr>
              <w:pStyle w:val="acctfourfigures"/>
              <w:tabs>
                <w:tab w:val="clear" w:pos="765"/>
                <w:tab w:val="decimal" w:pos="1058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60F7C99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B2BC5CA" w14:textId="6B1364BA" w:rsidR="006F7410" w:rsidRPr="00055FF8" w:rsidRDefault="006F7410" w:rsidP="006F7410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F7410" w:rsidRPr="00055FF8" w14:paraId="6B623133" w14:textId="77777777" w:rsidTr="00EA4CAF">
        <w:trPr>
          <w:trHeight w:val="261"/>
        </w:trPr>
        <w:tc>
          <w:tcPr>
            <w:tcW w:w="3510" w:type="dxa"/>
          </w:tcPr>
          <w:p w14:paraId="59D850A5" w14:textId="77777777" w:rsidR="006F7410" w:rsidRPr="00055FF8" w:rsidRDefault="006F7410" w:rsidP="006F7410">
            <w:pPr>
              <w:tabs>
                <w:tab w:val="clear" w:pos="227"/>
              </w:tabs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A9AA4AE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  <w:vAlign w:val="bottom"/>
          </w:tcPr>
          <w:p w14:paraId="79AC7FC6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9AEC397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84" w:type="dxa"/>
          </w:tcPr>
          <w:p w14:paraId="70927103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3D067547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84" w:type="dxa"/>
            <w:tcBorders>
              <w:left w:val="nil"/>
              <w:right w:val="nil"/>
            </w:tcBorders>
            <w:vAlign w:val="bottom"/>
          </w:tcPr>
          <w:p w14:paraId="3BCE01EE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92CD8D5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78874741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8C58DAF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4DD96331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F7410" w:rsidRPr="00055FF8" w14:paraId="16FF2604" w14:textId="77777777" w:rsidTr="00EE2EFF">
        <w:trPr>
          <w:trHeight w:val="261"/>
        </w:trPr>
        <w:tc>
          <w:tcPr>
            <w:tcW w:w="3510" w:type="dxa"/>
          </w:tcPr>
          <w:p w14:paraId="297D6A15" w14:textId="77777777" w:rsidR="006F7410" w:rsidRPr="00055FF8" w:rsidRDefault="006F7410" w:rsidP="006F7410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B5B68E4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  <w:vAlign w:val="bottom"/>
          </w:tcPr>
          <w:p w14:paraId="0CD3D4B0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931FF5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</w:tcPr>
          <w:p w14:paraId="683DC06F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40C58A3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tcBorders>
              <w:left w:val="nil"/>
              <w:right w:val="nil"/>
            </w:tcBorders>
            <w:vAlign w:val="bottom"/>
          </w:tcPr>
          <w:p w14:paraId="08B137CA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1B5FA4E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0D50457A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B860334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F35D056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7410" w:rsidRPr="00B10842" w14:paraId="5A30DAEC" w14:textId="77777777" w:rsidTr="00EE2EFF">
        <w:trPr>
          <w:trHeight w:val="261"/>
        </w:trPr>
        <w:tc>
          <w:tcPr>
            <w:tcW w:w="3510" w:type="dxa"/>
          </w:tcPr>
          <w:p w14:paraId="0F31EC94" w14:textId="77777777" w:rsidR="006F7410" w:rsidRPr="00055FF8" w:rsidRDefault="006F7410" w:rsidP="006F7410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94D9CCC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  <w:vAlign w:val="bottom"/>
          </w:tcPr>
          <w:p w14:paraId="0184E5FA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774D35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</w:tcPr>
          <w:p w14:paraId="15D9DC99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1F09F90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tcBorders>
              <w:left w:val="nil"/>
              <w:right w:val="nil"/>
            </w:tcBorders>
            <w:vAlign w:val="bottom"/>
          </w:tcPr>
          <w:p w14:paraId="67264A2D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2F88BA5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541216FA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5084D16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A821DC8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7410" w:rsidRPr="00055FF8" w14:paraId="33043E97" w14:textId="77777777" w:rsidTr="00EE2EFF">
        <w:trPr>
          <w:trHeight w:val="261"/>
        </w:trPr>
        <w:tc>
          <w:tcPr>
            <w:tcW w:w="3510" w:type="dxa"/>
          </w:tcPr>
          <w:p w14:paraId="096C0FC3" w14:textId="77777777" w:rsidR="006F7410" w:rsidRPr="00055FF8" w:rsidRDefault="006F7410" w:rsidP="006F7410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1A57439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  <w:vAlign w:val="bottom"/>
          </w:tcPr>
          <w:p w14:paraId="13687405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293797F8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</w:tcPr>
          <w:p w14:paraId="54CDC8C1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59B6EC6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tcBorders>
              <w:left w:val="nil"/>
              <w:right w:val="nil"/>
            </w:tcBorders>
            <w:vAlign w:val="bottom"/>
          </w:tcPr>
          <w:p w14:paraId="66F599E3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71D9252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44835378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D25E9D9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2892012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7410" w:rsidRPr="00055FF8" w14:paraId="2A8A29B2" w14:textId="77777777" w:rsidTr="00EE2EFF">
        <w:trPr>
          <w:trHeight w:val="261"/>
        </w:trPr>
        <w:tc>
          <w:tcPr>
            <w:tcW w:w="3510" w:type="dxa"/>
          </w:tcPr>
          <w:p w14:paraId="59100276" w14:textId="77777777" w:rsidR="006F7410" w:rsidRPr="00055FF8" w:rsidRDefault="006F7410" w:rsidP="006F7410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63B3C09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  <w:vAlign w:val="bottom"/>
          </w:tcPr>
          <w:p w14:paraId="397B16F0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2BBDB8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</w:tcPr>
          <w:p w14:paraId="231A0F17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9C1B7A1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tcBorders>
              <w:left w:val="nil"/>
              <w:right w:val="nil"/>
            </w:tcBorders>
            <w:vAlign w:val="bottom"/>
          </w:tcPr>
          <w:p w14:paraId="57AE5FE6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7A1CE2C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756F6318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D398C40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3C648E5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7410" w:rsidRPr="00055FF8" w14:paraId="13C640C4" w14:textId="77777777" w:rsidTr="00EE2EFF">
        <w:trPr>
          <w:trHeight w:val="261"/>
        </w:trPr>
        <w:tc>
          <w:tcPr>
            <w:tcW w:w="3510" w:type="dxa"/>
          </w:tcPr>
          <w:p w14:paraId="292D1276" w14:textId="77777777" w:rsidR="006F7410" w:rsidRPr="00055FF8" w:rsidRDefault="006F7410" w:rsidP="006F7410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129F928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  <w:vAlign w:val="bottom"/>
          </w:tcPr>
          <w:p w14:paraId="02484788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ECD146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</w:tcPr>
          <w:p w14:paraId="7D252BFE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6159DA5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tcBorders>
              <w:left w:val="nil"/>
              <w:right w:val="nil"/>
            </w:tcBorders>
            <w:vAlign w:val="bottom"/>
          </w:tcPr>
          <w:p w14:paraId="564D8BD8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7FAD38D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6C92D29D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7A6BDC1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2CA8488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7410" w:rsidRPr="00055FF8" w14:paraId="64F2E93F" w14:textId="77777777" w:rsidTr="00EE2EFF">
        <w:trPr>
          <w:trHeight w:val="261"/>
        </w:trPr>
        <w:tc>
          <w:tcPr>
            <w:tcW w:w="3510" w:type="dxa"/>
          </w:tcPr>
          <w:p w14:paraId="48270520" w14:textId="77777777" w:rsidR="006F7410" w:rsidRPr="00055FF8" w:rsidRDefault="006F7410" w:rsidP="006F7410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BFC7DCF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  <w:vAlign w:val="bottom"/>
          </w:tcPr>
          <w:p w14:paraId="4073383B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40F498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</w:tcPr>
          <w:p w14:paraId="19F437CC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90D5903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tcBorders>
              <w:left w:val="nil"/>
              <w:right w:val="nil"/>
            </w:tcBorders>
            <w:vAlign w:val="bottom"/>
          </w:tcPr>
          <w:p w14:paraId="201CA202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57FD902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14B4D0A2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7B4A573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83C1B5F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7410" w:rsidRPr="00055FF8" w14:paraId="5BFAA4B6" w14:textId="77777777" w:rsidTr="002F2D6E">
        <w:trPr>
          <w:trHeight w:val="261"/>
        </w:trPr>
        <w:tc>
          <w:tcPr>
            <w:tcW w:w="3510" w:type="dxa"/>
          </w:tcPr>
          <w:p w14:paraId="2748E33C" w14:textId="77777777" w:rsidR="006F7410" w:rsidRPr="00055FF8" w:rsidRDefault="006F7410" w:rsidP="006F7410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2422A4C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4" w:type="dxa"/>
            <w:gridSpan w:val="9"/>
            <w:tcBorders>
              <w:left w:val="nil"/>
            </w:tcBorders>
            <w:vAlign w:val="bottom"/>
          </w:tcPr>
          <w:p w14:paraId="4E061FB1" w14:textId="5641FA14" w:rsidR="006F7410" w:rsidRPr="00055FF8" w:rsidRDefault="006F7410" w:rsidP="006F741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F7410" w:rsidRPr="00055FF8" w14:paraId="3612D7DC" w14:textId="77777777" w:rsidTr="00EE2EFF">
        <w:trPr>
          <w:trHeight w:val="261"/>
        </w:trPr>
        <w:tc>
          <w:tcPr>
            <w:tcW w:w="3510" w:type="dxa"/>
          </w:tcPr>
          <w:p w14:paraId="747FDE6A" w14:textId="30407220" w:rsidR="006F7410" w:rsidRPr="00055FF8" w:rsidRDefault="006F7410" w:rsidP="006F7410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68849166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  <w:vAlign w:val="bottom"/>
          </w:tcPr>
          <w:p w14:paraId="40CAF0DD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871CF6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</w:tcPr>
          <w:p w14:paraId="0E6ED892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D770C4A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tcBorders>
              <w:left w:val="nil"/>
              <w:right w:val="nil"/>
            </w:tcBorders>
            <w:vAlign w:val="bottom"/>
          </w:tcPr>
          <w:p w14:paraId="6B1F5603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C3396D8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522EA9B8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331DC19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AD58646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7410" w:rsidRPr="00055FF8" w14:paraId="21796576" w14:textId="77777777" w:rsidTr="00EE2EFF">
        <w:trPr>
          <w:trHeight w:val="261"/>
        </w:trPr>
        <w:tc>
          <w:tcPr>
            <w:tcW w:w="3510" w:type="dxa"/>
          </w:tcPr>
          <w:p w14:paraId="0BEFEC04" w14:textId="77777777" w:rsidR="006F7410" w:rsidRPr="00055FF8" w:rsidRDefault="006F7410" w:rsidP="006F7410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0E3E07CF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</w:tcPr>
          <w:p w14:paraId="7CBE4612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931162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</w:tcPr>
          <w:p w14:paraId="670EA55B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7EA7C36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tcBorders>
              <w:left w:val="nil"/>
              <w:right w:val="nil"/>
            </w:tcBorders>
          </w:tcPr>
          <w:p w14:paraId="39ABE987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2AA594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61EE7D2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B040F3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6B88610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7410" w:rsidRPr="00055FF8" w14:paraId="2A17BB0E" w14:textId="77777777" w:rsidTr="00EE2EFF">
        <w:trPr>
          <w:trHeight w:val="261"/>
        </w:trPr>
        <w:tc>
          <w:tcPr>
            <w:tcW w:w="3510" w:type="dxa"/>
          </w:tcPr>
          <w:p w14:paraId="49361CC9" w14:textId="77777777" w:rsidR="006F7410" w:rsidRPr="00055FF8" w:rsidRDefault="006F7410" w:rsidP="006F7410">
            <w:pPr>
              <w:tabs>
                <w:tab w:val="clear" w:pos="227"/>
              </w:tabs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ตราสารทุนในความต้องการของตลาด</w:t>
            </w:r>
          </w:p>
        </w:tc>
        <w:tc>
          <w:tcPr>
            <w:tcW w:w="236" w:type="dxa"/>
          </w:tcPr>
          <w:p w14:paraId="3BFB1859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  <w:vAlign w:val="bottom"/>
          </w:tcPr>
          <w:p w14:paraId="2AE1D331" w14:textId="727253EC" w:rsidR="006F7410" w:rsidRPr="00055FF8" w:rsidRDefault="006F7410" w:rsidP="006F7410">
            <w:pPr>
              <w:pStyle w:val="acctfourfigures"/>
              <w:tabs>
                <w:tab w:val="clear" w:pos="765"/>
                <w:tab w:val="decimal" w:pos="1728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46FD5DE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</w:tcPr>
          <w:p w14:paraId="416C8209" w14:textId="57F70FD1" w:rsidR="006F7410" w:rsidRPr="00055FF8" w:rsidRDefault="006F7410" w:rsidP="006F7410">
            <w:pPr>
              <w:pStyle w:val="acctfourfigures"/>
              <w:tabs>
                <w:tab w:val="clear" w:pos="765"/>
                <w:tab w:val="decimal" w:pos="1999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</w:rPr>
              <w:t>3,824</w:t>
            </w:r>
          </w:p>
        </w:tc>
        <w:tc>
          <w:tcPr>
            <w:tcW w:w="236" w:type="dxa"/>
          </w:tcPr>
          <w:p w14:paraId="7AC56BAF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tcBorders>
              <w:left w:val="nil"/>
              <w:right w:val="nil"/>
            </w:tcBorders>
            <w:vAlign w:val="bottom"/>
          </w:tcPr>
          <w:p w14:paraId="02C0FF4E" w14:textId="2FCE0093" w:rsidR="006F7410" w:rsidRPr="00055FF8" w:rsidRDefault="006F7410" w:rsidP="006F7410">
            <w:pPr>
              <w:pStyle w:val="acctfourfigures"/>
              <w:tabs>
                <w:tab w:val="clear" w:pos="765"/>
                <w:tab w:val="decimal" w:pos="1669"/>
              </w:tabs>
              <w:spacing w:line="240" w:lineRule="atLeast"/>
              <w:ind w:left="-43" w:right="-185"/>
              <w:rPr>
                <w:rFonts w:asciiTheme="majorBidi" w:hAnsiTheme="majorBidi" w:cstheme="majorBidi"/>
                <w:sz w:val="28"/>
                <w:szCs w:val="28"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</w:rPr>
              <w:t>3,824</w:t>
            </w:r>
          </w:p>
        </w:tc>
        <w:tc>
          <w:tcPr>
            <w:tcW w:w="270" w:type="dxa"/>
            <w:vAlign w:val="bottom"/>
          </w:tcPr>
          <w:p w14:paraId="410F0803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78B3292A" w14:textId="4327F639" w:rsidR="006F7410" w:rsidRPr="00055FF8" w:rsidRDefault="006F7410" w:rsidP="006F7410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</w:rPr>
              <w:t>3,824</w:t>
            </w:r>
          </w:p>
        </w:tc>
        <w:tc>
          <w:tcPr>
            <w:tcW w:w="270" w:type="dxa"/>
            <w:vAlign w:val="bottom"/>
          </w:tcPr>
          <w:p w14:paraId="0C3F2B72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E725934" w14:textId="60F74679" w:rsidR="006F7410" w:rsidRPr="00055FF8" w:rsidRDefault="006F7410" w:rsidP="006F7410">
            <w:pPr>
              <w:pStyle w:val="acctfourfigures"/>
              <w:tabs>
                <w:tab w:val="clear" w:pos="765"/>
                <w:tab w:val="decimal" w:pos="1990"/>
              </w:tabs>
              <w:spacing w:line="240" w:lineRule="atLeast"/>
              <w:ind w:left="-43" w:right="4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F7410" w:rsidRPr="00055FF8" w14:paraId="50D2421A" w14:textId="77777777" w:rsidTr="00EE2EFF">
        <w:trPr>
          <w:trHeight w:val="261"/>
        </w:trPr>
        <w:tc>
          <w:tcPr>
            <w:tcW w:w="3510" w:type="dxa"/>
          </w:tcPr>
          <w:p w14:paraId="6B6FCB4B" w14:textId="77777777" w:rsidR="006F7410" w:rsidRPr="00055FF8" w:rsidRDefault="006F7410" w:rsidP="006F7410">
            <w:pPr>
              <w:tabs>
                <w:tab w:val="clear" w:pos="227"/>
              </w:tabs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  <w:cs/>
              </w:rPr>
              <w:t>กองทุนเปิดตราสารหนี้</w:t>
            </w:r>
          </w:p>
        </w:tc>
        <w:tc>
          <w:tcPr>
            <w:tcW w:w="236" w:type="dxa"/>
          </w:tcPr>
          <w:p w14:paraId="3AD6F9D4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3AFDF9" w14:textId="7C84E61E" w:rsidR="006F7410" w:rsidRPr="00055FF8" w:rsidRDefault="006F7410" w:rsidP="006F7410">
            <w:pPr>
              <w:pStyle w:val="acctfourfigures"/>
              <w:tabs>
                <w:tab w:val="clear" w:pos="765"/>
                <w:tab w:val="decimal" w:pos="172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</w:rPr>
              <w:t>126</w:t>
            </w:r>
          </w:p>
        </w:tc>
        <w:tc>
          <w:tcPr>
            <w:tcW w:w="236" w:type="dxa"/>
          </w:tcPr>
          <w:p w14:paraId="462E2FFE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tcBorders>
              <w:bottom w:val="single" w:sz="4" w:space="0" w:color="auto"/>
            </w:tcBorders>
            <w:vAlign w:val="bottom"/>
          </w:tcPr>
          <w:p w14:paraId="74F40ABF" w14:textId="0691A301" w:rsidR="006F7410" w:rsidRPr="00055FF8" w:rsidRDefault="006F7410" w:rsidP="006F7410">
            <w:pPr>
              <w:pStyle w:val="acctfourfigures"/>
              <w:tabs>
                <w:tab w:val="clear" w:pos="765"/>
                <w:tab w:val="decimal" w:pos="199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14D3BAB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F6F9BF" w14:textId="22F72BAF" w:rsidR="006F7410" w:rsidRPr="00055FF8" w:rsidRDefault="006F7410" w:rsidP="006F7410">
            <w:pPr>
              <w:pStyle w:val="acctfourfigures"/>
              <w:tabs>
                <w:tab w:val="clear" w:pos="765"/>
                <w:tab w:val="decimal" w:pos="1669"/>
              </w:tabs>
              <w:spacing w:line="240" w:lineRule="atLeast"/>
              <w:ind w:left="-43" w:right="-185"/>
              <w:rPr>
                <w:rFonts w:asciiTheme="majorBidi" w:hAnsiTheme="majorBidi" w:cstheme="majorBidi"/>
                <w:sz w:val="28"/>
                <w:szCs w:val="28"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</w:rPr>
              <w:t>126</w:t>
            </w:r>
          </w:p>
        </w:tc>
        <w:tc>
          <w:tcPr>
            <w:tcW w:w="270" w:type="dxa"/>
            <w:vAlign w:val="bottom"/>
          </w:tcPr>
          <w:p w14:paraId="0FD7DA13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66D5BB87" w14:textId="44CBADE7" w:rsidR="006F7410" w:rsidRPr="00055FF8" w:rsidRDefault="006F7410" w:rsidP="006F7410">
            <w:pPr>
              <w:pStyle w:val="acctfourfigures"/>
              <w:tabs>
                <w:tab w:val="clear" w:pos="765"/>
                <w:tab w:val="decimal" w:pos="1990"/>
              </w:tabs>
              <w:spacing w:line="240" w:lineRule="atLeast"/>
              <w:ind w:left="-43" w:right="52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08825D3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21FEC30" w14:textId="7A93CCB8" w:rsidR="006F7410" w:rsidRPr="00055FF8" w:rsidRDefault="006F7410" w:rsidP="006F7410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126</w:t>
            </w:r>
          </w:p>
        </w:tc>
      </w:tr>
      <w:tr w:rsidR="007967C5" w:rsidRPr="00055FF8" w14:paraId="25F31EB7" w14:textId="77777777" w:rsidTr="00EE2EFF">
        <w:trPr>
          <w:trHeight w:val="261"/>
        </w:trPr>
        <w:tc>
          <w:tcPr>
            <w:tcW w:w="3510" w:type="dxa"/>
          </w:tcPr>
          <w:p w14:paraId="3BDFE345" w14:textId="77777777" w:rsidR="006F7410" w:rsidRPr="00055FF8" w:rsidRDefault="006F7410" w:rsidP="006F7410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36" w:type="dxa"/>
          </w:tcPr>
          <w:p w14:paraId="171EA848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2AA04F" w14:textId="0ACFD8F1" w:rsidR="006F7410" w:rsidRPr="00055FF8" w:rsidRDefault="006F7410" w:rsidP="006F7410">
            <w:pPr>
              <w:pStyle w:val="acctfourfigures"/>
              <w:tabs>
                <w:tab w:val="clear" w:pos="765"/>
                <w:tab w:val="decimal" w:pos="172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126</w:t>
            </w:r>
          </w:p>
        </w:tc>
        <w:tc>
          <w:tcPr>
            <w:tcW w:w="236" w:type="dxa"/>
          </w:tcPr>
          <w:p w14:paraId="1454BB7D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84" w:type="dxa"/>
            <w:tcBorders>
              <w:top w:val="single" w:sz="4" w:space="0" w:color="auto"/>
              <w:bottom w:val="double" w:sz="4" w:space="0" w:color="auto"/>
            </w:tcBorders>
          </w:tcPr>
          <w:p w14:paraId="11A95426" w14:textId="53F0F246" w:rsidR="006F7410" w:rsidRPr="00055FF8" w:rsidRDefault="006F7410" w:rsidP="006F7410">
            <w:pPr>
              <w:pStyle w:val="acctfourfigures"/>
              <w:tabs>
                <w:tab w:val="clear" w:pos="765"/>
                <w:tab w:val="decimal" w:pos="1999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3,824</w:t>
            </w:r>
          </w:p>
        </w:tc>
        <w:tc>
          <w:tcPr>
            <w:tcW w:w="236" w:type="dxa"/>
          </w:tcPr>
          <w:p w14:paraId="280DEFF3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BB1552" w14:textId="41D82B4D" w:rsidR="006F7410" w:rsidRPr="00055FF8" w:rsidRDefault="006F7410" w:rsidP="006F7410">
            <w:pPr>
              <w:pStyle w:val="acctfourfigures"/>
              <w:tabs>
                <w:tab w:val="clear" w:pos="765"/>
                <w:tab w:val="decimal" w:pos="1669"/>
              </w:tabs>
              <w:spacing w:line="240" w:lineRule="atLeast"/>
              <w:ind w:left="-43" w:right="-1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3,950</w:t>
            </w:r>
          </w:p>
        </w:tc>
        <w:tc>
          <w:tcPr>
            <w:tcW w:w="270" w:type="dxa"/>
            <w:vAlign w:val="bottom"/>
          </w:tcPr>
          <w:p w14:paraId="592DAEAC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4892EC0D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7769A52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C0B0F56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645"/>
                <w:tab w:val="decimal" w:pos="10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F7410" w:rsidRPr="00055FF8" w14:paraId="166AE314" w14:textId="77777777" w:rsidTr="00EE2EFF">
        <w:trPr>
          <w:trHeight w:val="261"/>
        </w:trPr>
        <w:tc>
          <w:tcPr>
            <w:tcW w:w="3510" w:type="dxa"/>
          </w:tcPr>
          <w:p w14:paraId="7AD73B7E" w14:textId="77777777" w:rsidR="006F7410" w:rsidRPr="00055FF8" w:rsidRDefault="006F7410" w:rsidP="006F7410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</w:tcPr>
          <w:p w14:paraId="2E125D31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18DE391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172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0B5FDF16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84" w:type="dxa"/>
            <w:tcBorders>
              <w:top w:val="double" w:sz="4" w:space="0" w:color="auto"/>
            </w:tcBorders>
          </w:tcPr>
          <w:p w14:paraId="77FE0550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1999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71EC259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8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212CCF1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1669"/>
              </w:tabs>
              <w:spacing w:line="240" w:lineRule="atLeast"/>
              <w:ind w:left="-43" w:right="-1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64CEFA6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109292B1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2124C8B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30F4BD5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645"/>
                <w:tab w:val="decimal" w:pos="10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F7410" w:rsidRPr="00055FF8" w14:paraId="6A03F8AC" w14:textId="77777777" w:rsidTr="00EE2EFF">
        <w:trPr>
          <w:trHeight w:val="261"/>
        </w:trPr>
        <w:tc>
          <w:tcPr>
            <w:tcW w:w="3510" w:type="dxa"/>
          </w:tcPr>
          <w:p w14:paraId="29E1C687" w14:textId="344C4869" w:rsidR="006F7410" w:rsidRPr="00055FF8" w:rsidRDefault="006F7410" w:rsidP="006F7410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055F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5589E356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  <w:vAlign w:val="bottom"/>
          </w:tcPr>
          <w:p w14:paraId="25E34039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172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1A23865A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84" w:type="dxa"/>
          </w:tcPr>
          <w:p w14:paraId="5FE5F4A6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1999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3E768DD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84" w:type="dxa"/>
            <w:tcBorders>
              <w:left w:val="nil"/>
              <w:right w:val="nil"/>
            </w:tcBorders>
            <w:vAlign w:val="bottom"/>
          </w:tcPr>
          <w:p w14:paraId="2FAE909F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1669"/>
              </w:tabs>
              <w:spacing w:line="240" w:lineRule="atLeast"/>
              <w:ind w:left="-43" w:right="-1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6EEEF4A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275EC752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A115BAB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6F6A8E2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645"/>
                <w:tab w:val="decimal" w:pos="10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F7410" w:rsidRPr="00055FF8" w14:paraId="6CFAF26E" w14:textId="77777777" w:rsidTr="00EE2EFF">
        <w:trPr>
          <w:trHeight w:val="261"/>
        </w:trPr>
        <w:tc>
          <w:tcPr>
            <w:tcW w:w="3510" w:type="dxa"/>
          </w:tcPr>
          <w:p w14:paraId="102AAFEE" w14:textId="059940BB" w:rsidR="006F7410" w:rsidRPr="00055FF8" w:rsidRDefault="006F7410" w:rsidP="006F7410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055FF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สัญญาซื้อขายเงินตราต่างประเทศ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236" w:type="dxa"/>
          </w:tcPr>
          <w:p w14:paraId="50AC0790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1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2AB11CD" w14:textId="6EF0F13A" w:rsidR="006F7410" w:rsidRPr="00055FF8" w:rsidRDefault="006F7410" w:rsidP="006F7410">
            <w:pPr>
              <w:pStyle w:val="acctfourfigures"/>
              <w:tabs>
                <w:tab w:val="clear" w:pos="765"/>
                <w:tab w:val="decimal" w:pos="172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(3,715)</w:t>
            </w:r>
          </w:p>
        </w:tc>
        <w:tc>
          <w:tcPr>
            <w:tcW w:w="236" w:type="dxa"/>
          </w:tcPr>
          <w:p w14:paraId="27D6D44B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84" w:type="dxa"/>
            <w:tcBorders>
              <w:bottom w:val="double" w:sz="4" w:space="0" w:color="auto"/>
            </w:tcBorders>
          </w:tcPr>
          <w:p w14:paraId="779B0D98" w14:textId="73EED0E7" w:rsidR="006F7410" w:rsidRPr="00055FF8" w:rsidRDefault="006F7410" w:rsidP="006F7410">
            <w:pPr>
              <w:pStyle w:val="acctfourfigures"/>
              <w:tabs>
                <w:tab w:val="clear" w:pos="765"/>
                <w:tab w:val="decimal" w:pos="199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26583F2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8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B839AFA" w14:textId="135EC787" w:rsidR="006F7410" w:rsidRPr="00055FF8" w:rsidRDefault="006F7410" w:rsidP="006F7410">
            <w:pPr>
              <w:pStyle w:val="acctfourfigures"/>
              <w:tabs>
                <w:tab w:val="clear" w:pos="765"/>
                <w:tab w:val="decimal" w:pos="1669"/>
              </w:tabs>
              <w:spacing w:line="240" w:lineRule="atLeast"/>
              <w:ind w:left="-43" w:right="-1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(3,715)</w:t>
            </w:r>
          </w:p>
        </w:tc>
        <w:tc>
          <w:tcPr>
            <w:tcW w:w="270" w:type="dxa"/>
            <w:vAlign w:val="bottom"/>
          </w:tcPr>
          <w:p w14:paraId="62DD4E45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5F10AB05" w14:textId="7F36A6B4" w:rsidR="006F7410" w:rsidRPr="00055FF8" w:rsidRDefault="006F7410" w:rsidP="006F7410">
            <w:pPr>
              <w:pStyle w:val="acctfourfigures"/>
              <w:tabs>
                <w:tab w:val="clear" w:pos="765"/>
                <w:tab w:val="decimal" w:pos="1990"/>
              </w:tabs>
              <w:spacing w:line="240" w:lineRule="atLeast"/>
              <w:ind w:left="-43" w:right="52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D7DC59F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D132054" w14:textId="7A63576A" w:rsidR="006F7410" w:rsidRPr="00055FF8" w:rsidRDefault="006F7410" w:rsidP="006F7410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(3,715)</w:t>
            </w:r>
          </w:p>
        </w:tc>
      </w:tr>
      <w:tr w:rsidR="006F7410" w:rsidRPr="00055FF8" w14:paraId="3BB9A677" w14:textId="77777777" w:rsidTr="00EE2EFF">
        <w:trPr>
          <w:trHeight w:val="261"/>
        </w:trPr>
        <w:tc>
          <w:tcPr>
            <w:tcW w:w="3510" w:type="dxa"/>
          </w:tcPr>
          <w:p w14:paraId="3FF380C0" w14:textId="77777777" w:rsidR="006F7410" w:rsidRPr="00055FF8" w:rsidRDefault="006F7410" w:rsidP="006F7410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B9F0CA1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FB47640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172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9292F2B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84" w:type="dxa"/>
            <w:tcBorders>
              <w:top w:val="double" w:sz="4" w:space="0" w:color="auto"/>
            </w:tcBorders>
          </w:tcPr>
          <w:p w14:paraId="6C036E1E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1999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A46B82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8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0BD48BE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1669"/>
              </w:tabs>
              <w:spacing w:line="240" w:lineRule="atLeast"/>
              <w:ind w:left="-43" w:right="-1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89C9E28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1B6C2532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EDBBFA4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F53AD33" w14:textId="77777777" w:rsidR="006F7410" w:rsidRPr="00055FF8" w:rsidRDefault="006F7410" w:rsidP="006F741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</w:tbl>
    <w:p w14:paraId="52838175" w14:textId="77777777" w:rsidR="00DD1375" w:rsidRPr="00055FF8" w:rsidRDefault="00DD1375" w:rsidP="00832658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 w:bidi="th-TH"/>
        </w:rPr>
        <w:sectPr w:rsidR="00DD1375" w:rsidRPr="00055FF8" w:rsidSect="00B31167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5C9BAE40" w14:textId="76B14695" w:rsidR="00372499" w:rsidRPr="00055FF8" w:rsidRDefault="00372499" w:rsidP="00372499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55FF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09EDCC73" w14:textId="77777777" w:rsidR="00372499" w:rsidRPr="00055FF8" w:rsidRDefault="00372499" w:rsidP="00372499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tbl>
      <w:tblPr>
        <w:tblStyle w:val="TableGrid"/>
        <w:tblW w:w="933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236"/>
        <w:gridCol w:w="5765"/>
      </w:tblGrid>
      <w:tr w:rsidR="00372499" w:rsidRPr="00055FF8" w14:paraId="2E2AF782" w14:textId="77777777" w:rsidTr="00130C3A">
        <w:trPr>
          <w:tblHeader/>
        </w:trPr>
        <w:tc>
          <w:tcPr>
            <w:tcW w:w="3330" w:type="dxa"/>
          </w:tcPr>
          <w:p w14:paraId="698D489B" w14:textId="77777777" w:rsidR="00372499" w:rsidRPr="00055FF8" w:rsidRDefault="00372499" w:rsidP="009D664F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6C275DDD" w14:textId="77777777" w:rsidR="00372499" w:rsidRPr="00055FF8" w:rsidRDefault="00372499" w:rsidP="001F7D1F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765" w:type="dxa"/>
          </w:tcPr>
          <w:p w14:paraId="3D48D548" w14:textId="77777777" w:rsidR="00372499" w:rsidRPr="00055FF8" w:rsidRDefault="00372499" w:rsidP="009D664F">
            <w:pPr>
              <w:pStyle w:val="block"/>
              <w:spacing w:after="0" w:line="240" w:lineRule="auto"/>
              <w:ind w:left="0"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372499" w:rsidRPr="00055FF8" w14:paraId="1C3530D7" w14:textId="77777777" w:rsidTr="00130C3A">
        <w:tc>
          <w:tcPr>
            <w:tcW w:w="3330" w:type="dxa"/>
          </w:tcPr>
          <w:p w14:paraId="6F45CDEB" w14:textId="77777777" w:rsidR="00372499" w:rsidRPr="00055FF8" w:rsidRDefault="00372499" w:rsidP="001F7D1F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กองทุนเปิดตราสารหนี้</w:t>
            </w:r>
          </w:p>
        </w:tc>
        <w:tc>
          <w:tcPr>
            <w:tcW w:w="236" w:type="dxa"/>
          </w:tcPr>
          <w:p w14:paraId="63F9997E" w14:textId="77777777" w:rsidR="00372499" w:rsidRPr="00055FF8" w:rsidRDefault="00372499" w:rsidP="001F7D1F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765" w:type="dxa"/>
          </w:tcPr>
          <w:p w14:paraId="798270FA" w14:textId="25FA2A34" w:rsidR="00372499" w:rsidRPr="00055FF8" w:rsidRDefault="00372499" w:rsidP="001F7D1F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มูลค่าสินทรัพย์สุทธิ</w:t>
            </w:r>
            <w:r w:rsidRPr="00055FF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9D664F" w:rsidRPr="00055FF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372499" w:rsidRPr="00055FF8" w14:paraId="69136A57" w14:textId="77777777" w:rsidTr="00130C3A">
        <w:tc>
          <w:tcPr>
            <w:tcW w:w="3330" w:type="dxa"/>
          </w:tcPr>
          <w:p w14:paraId="3F9F720F" w14:textId="6821CF3E" w:rsidR="00372499" w:rsidRPr="00055FF8" w:rsidRDefault="009D664F" w:rsidP="00D6522E">
            <w:pPr>
              <w:tabs>
                <w:tab w:val="clear" w:pos="227"/>
              </w:tabs>
              <w:ind w:left="73" w:right="-90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ล่วงหน้าที่ใช้ในการป้องกันความเสี่ยง</w:t>
            </w:r>
          </w:p>
        </w:tc>
        <w:tc>
          <w:tcPr>
            <w:tcW w:w="236" w:type="dxa"/>
          </w:tcPr>
          <w:p w14:paraId="62E78E00" w14:textId="77777777" w:rsidR="00372499" w:rsidRPr="00055FF8" w:rsidRDefault="00372499" w:rsidP="001F7D1F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765" w:type="dxa"/>
          </w:tcPr>
          <w:p w14:paraId="2DCA15C3" w14:textId="77777777" w:rsidR="002E6895" w:rsidRPr="00055FF8" w:rsidRDefault="00D76E9C" w:rsidP="00D76E9C">
            <w:pPr>
              <w:pStyle w:val="block"/>
              <w:spacing w:after="0" w:line="240" w:lineRule="auto"/>
              <w:ind w:left="0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</w:t>
            </w:r>
          </w:p>
          <w:p w14:paraId="683F8D0F" w14:textId="13201558" w:rsidR="00372499" w:rsidRPr="00055FF8" w:rsidRDefault="00D76E9C" w:rsidP="00D6522E">
            <w:pPr>
              <w:pStyle w:val="block"/>
              <w:spacing w:after="0" w:line="240" w:lineRule="auto"/>
              <w:ind w:left="100"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เงินตราต่างประเทศล่วงหน้า ณ วันที่รายงาน</w:t>
            </w:r>
            <w:r w:rsidR="00372499" w:rsidRPr="00055FF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</w:tbl>
    <w:p w14:paraId="343A0DD5" w14:textId="77777777" w:rsidR="006401B5" w:rsidRPr="00055FF8" w:rsidRDefault="006401B5" w:rsidP="006401B5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E1C55A0" w14:textId="469DC9D8" w:rsidR="00372499" w:rsidRPr="00055FF8" w:rsidRDefault="006401B5" w:rsidP="00B174BE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 w:right="20" w:hanging="540"/>
        <w:jc w:val="thaiDistribute"/>
        <w:rPr>
          <w:rFonts w:asciiTheme="majorBidi" w:hAnsiTheme="majorBidi"/>
          <w:b/>
          <w:bCs/>
          <w:i/>
          <w:iCs/>
          <w:spacing w:val="-6"/>
          <w:sz w:val="30"/>
          <w:szCs w:val="30"/>
        </w:rPr>
      </w:pPr>
      <w:r w:rsidRPr="00055FF8">
        <w:rPr>
          <w:rFonts w:asciiTheme="majorBidi" w:hAnsiTheme="majorBidi"/>
          <w:b/>
          <w:bCs/>
          <w:i/>
          <w:iCs/>
          <w:spacing w:val="-6"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2E55312C" w14:textId="225DF7F7" w:rsidR="00C94D18" w:rsidRPr="00055FF8" w:rsidRDefault="00C94D18" w:rsidP="00C94D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 w:right="20"/>
        <w:jc w:val="thaiDistribute"/>
        <w:rPr>
          <w:rFonts w:asciiTheme="majorBidi" w:hAnsiTheme="majorBidi"/>
          <w:i/>
          <w:iCs/>
          <w:spacing w:val="-6"/>
          <w:sz w:val="30"/>
          <w:szCs w:val="30"/>
        </w:rPr>
      </w:pPr>
    </w:p>
    <w:p w14:paraId="09FE943A" w14:textId="6365AC5F" w:rsidR="00F405C7" w:rsidRPr="00055FF8" w:rsidRDefault="00F405C7" w:rsidP="00C94D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 w:right="20"/>
        <w:jc w:val="thaiDistribute"/>
        <w:rPr>
          <w:rFonts w:asciiTheme="majorBidi" w:hAnsiTheme="majorBidi"/>
          <w:i/>
          <w:iCs/>
          <w:spacing w:val="-6"/>
          <w:sz w:val="30"/>
          <w:szCs w:val="30"/>
        </w:rPr>
      </w:pPr>
      <w:r w:rsidRPr="00055FF8">
        <w:rPr>
          <w:rFonts w:asciiTheme="majorBidi" w:hAnsiTheme="majorBidi" w:hint="cs"/>
          <w:i/>
          <w:iCs/>
          <w:spacing w:val="-6"/>
          <w:sz w:val="30"/>
          <w:szCs w:val="30"/>
          <w:cs/>
        </w:rPr>
        <w:t>กรอบการบริหารจัดการความเสี่ยง</w:t>
      </w:r>
    </w:p>
    <w:p w14:paraId="4E92AD06" w14:textId="77777777" w:rsidR="00F405C7" w:rsidRPr="00055FF8" w:rsidRDefault="00F405C7" w:rsidP="00C94D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 w:right="20"/>
        <w:jc w:val="thaiDistribute"/>
        <w:rPr>
          <w:rFonts w:asciiTheme="majorBidi" w:hAnsiTheme="majorBidi"/>
          <w:i/>
          <w:iCs/>
          <w:spacing w:val="-6"/>
          <w:sz w:val="30"/>
          <w:szCs w:val="30"/>
        </w:rPr>
      </w:pPr>
    </w:p>
    <w:p w14:paraId="19149733" w14:textId="1427BDF0" w:rsidR="00C94D18" w:rsidRPr="00055FF8" w:rsidRDefault="00C94D18" w:rsidP="00C94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="Angsana New" w:hint="cs"/>
          <w:sz w:val="30"/>
          <w:szCs w:val="30"/>
          <w:cs/>
        </w:rPr>
        <w:t>คณะกรรมการบริษัทของ</w:t>
      </w:r>
      <w:r w:rsidR="00F405C7" w:rsidRPr="00055FF8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Pr="00055FF8">
        <w:rPr>
          <w:rFonts w:asciiTheme="majorBidi" w:hAnsiTheme="majorBidi" w:cs="Angsana New" w:hint="cs"/>
          <w:sz w:val="30"/>
          <w:szCs w:val="30"/>
          <w:cs/>
        </w:rPr>
        <w:t>บริษัทมีความรับผิดชอบโดยรวมในการจัดให้มีและการควบคุมกรอบการบริหารความเสี่ยงของ</w:t>
      </w:r>
      <w:r w:rsidR="00F405C7" w:rsidRPr="00055FF8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Pr="00055FF8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B174BE" w:rsidRPr="00055FF8">
        <w:rPr>
          <w:rFonts w:asciiTheme="majorBidi" w:hAnsiTheme="majorBidi" w:cs="Angsana New"/>
          <w:sz w:val="30"/>
          <w:szCs w:val="30"/>
        </w:rPr>
        <w:t xml:space="preserve"> </w:t>
      </w:r>
      <w:r w:rsidRPr="00055FF8">
        <w:rPr>
          <w:rFonts w:asciiTheme="majorBidi" w:hAnsiTheme="majorBidi" w:cs="Angsana New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</w:t>
      </w:r>
      <w:r w:rsidR="00F405C7" w:rsidRPr="00055FF8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Pr="00055FF8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B174BE" w:rsidRPr="00055FF8">
        <w:rPr>
          <w:rFonts w:asciiTheme="majorBidi" w:hAnsiTheme="majorBidi" w:cs="Angsana New"/>
          <w:sz w:val="30"/>
          <w:szCs w:val="30"/>
        </w:rPr>
        <w:t xml:space="preserve"> </w:t>
      </w:r>
      <w:r w:rsidRPr="00055FF8">
        <w:rPr>
          <w:rFonts w:asciiTheme="majorBidi" w:hAnsiTheme="majorBidi" w:cs="Angsana New" w:hint="cs"/>
          <w:sz w:val="30"/>
          <w:szCs w:val="30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5F9498E" w14:textId="77777777" w:rsidR="00C94D18" w:rsidRPr="00055FF8" w:rsidRDefault="00C94D18" w:rsidP="00C94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CAED6BF" w14:textId="2D9A8476" w:rsidR="00C94D18" w:rsidRPr="00055FF8" w:rsidRDefault="00C94D18" w:rsidP="00C94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="Angsana New" w:hint="cs"/>
          <w:sz w:val="30"/>
          <w:szCs w:val="30"/>
          <w:cs/>
        </w:rPr>
        <w:t>นโยบายการบริหารความเสี่ยงของ</w:t>
      </w:r>
      <w:r w:rsidR="00F405C7" w:rsidRPr="00055FF8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Pr="00055FF8">
        <w:rPr>
          <w:rFonts w:asciiTheme="majorBidi" w:hAnsiTheme="majorBidi" w:cs="Angsana New" w:hint="cs"/>
          <w:sz w:val="30"/>
          <w:szCs w:val="30"/>
          <w:cs/>
        </w:rPr>
        <w:t>บริษัทจัดทำขึ้นเพื่อระบุและวิเคราะห์ความเสี่ยงที่</w:t>
      </w:r>
      <w:r w:rsidR="00F405C7" w:rsidRPr="00055FF8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Pr="00055FF8">
        <w:rPr>
          <w:rFonts w:asciiTheme="majorBidi" w:hAnsiTheme="majorBidi" w:cs="Angsana New" w:hint="cs"/>
          <w:sz w:val="30"/>
          <w:szCs w:val="30"/>
          <w:cs/>
        </w:rPr>
        <w:t>บริษัทเผชิญเพื่อกำหนดระดับความเสี่ยงที่เหมาะสม</w:t>
      </w:r>
      <w:r w:rsidRPr="00055F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 w:hint="cs"/>
          <w:sz w:val="30"/>
          <w:szCs w:val="30"/>
          <w:cs/>
        </w:rPr>
        <w:t>รวมถึงควบคุมและติดตามความเสี่ยงให้อยู่ในระดับที่ยอมรับได้</w:t>
      </w:r>
      <w:r w:rsidRPr="00055F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 w:hint="cs"/>
          <w:sz w:val="30"/>
          <w:szCs w:val="30"/>
          <w:cs/>
        </w:rPr>
        <w:t>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="00F405C7" w:rsidRPr="00055FF8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Pr="00055FF8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055FF8">
        <w:rPr>
          <w:rFonts w:asciiTheme="majorBidi" w:hAnsiTheme="majorBidi" w:cs="Angsana New"/>
          <w:sz w:val="30"/>
          <w:szCs w:val="30"/>
        </w:rPr>
        <w:t xml:space="preserve"> </w:t>
      </w:r>
      <w:r w:rsidR="00F405C7" w:rsidRPr="00055FF8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Pr="00055FF8">
        <w:rPr>
          <w:rFonts w:asciiTheme="majorBidi" w:hAnsiTheme="majorBidi" w:cs="Angsana New" w:hint="cs"/>
          <w:sz w:val="30"/>
          <w:szCs w:val="30"/>
          <w:cs/>
        </w:rPr>
        <w:t>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5A714FA7" w14:textId="77777777" w:rsidR="00C94D18" w:rsidRPr="00055FF8" w:rsidRDefault="00C94D18" w:rsidP="00C94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70883E3" w14:textId="0DA2CDA1" w:rsidR="006401B5" w:rsidRPr="00055FF8" w:rsidRDefault="00C94D18" w:rsidP="00C94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55FF8">
        <w:rPr>
          <w:rFonts w:asciiTheme="majorBidi" w:hAnsiTheme="majorBidi" w:cs="Angsana New" w:hint="cs"/>
          <w:sz w:val="30"/>
          <w:szCs w:val="30"/>
          <w:cs/>
        </w:rPr>
        <w:t>คณะกรรมการตรวจสอบของ</w:t>
      </w:r>
      <w:r w:rsidR="00F405C7" w:rsidRPr="00055FF8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Pr="00055FF8">
        <w:rPr>
          <w:rFonts w:asciiTheme="majorBidi" w:hAnsiTheme="majorBidi" w:cs="Angsana New" w:hint="cs"/>
          <w:sz w:val="30"/>
          <w:szCs w:val="30"/>
          <w:cs/>
        </w:rPr>
        <w:t>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F405C7" w:rsidRPr="00055FF8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Pr="00055FF8">
        <w:rPr>
          <w:rFonts w:asciiTheme="majorBidi" w:hAnsiTheme="majorBidi" w:cs="Angsana New" w:hint="cs"/>
          <w:sz w:val="30"/>
          <w:szCs w:val="30"/>
          <w:cs/>
        </w:rPr>
        <w:t>บริษัทเผชิญอยู่</w:t>
      </w:r>
      <w:r w:rsidRPr="00055F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 w:hint="cs"/>
          <w:sz w:val="30"/>
          <w:szCs w:val="30"/>
          <w:cs/>
        </w:rPr>
        <w:t>คณะกรรมการตรวจสอบของ</w:t>
      </w:r>
      <w:r w:rsidR="00B174BE" w:rsidRPr="00055FF8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Pr="00055FF8">
        <w:rPr>
          <w:rFonts w:asciiTheme="majorBidi" w:hAnsiTheme="majorBidi" w:cs="Angsana New" w:hint="cs"/>
          <w:sz w:val="30"/>
          <w:szCs w:val="30"/>
          <w:cs/>
        </w:rPr>
        <w:t>บริษัทกำกับดูแลโดยผ่านทางผู้ตรวจสอบภายใน</w:t>
      </w:r>
      <w:r w:rsidRPr="00055F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 w:hint="cs"/>
          <w:sz w:val="30"/>
          <w:szCs w:val="30"/>
          <w:cs/>
        </w:rPr>
        <w:t>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1CB89F31" w14:textId="77777777" w:rsidR="006401B5" w:rsidRPr="00055FF8" w:rsidRDefault="006401B5" w:rsidP="00640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055FF8"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70C6FCDC" w14:textId="2504C2F0" w:rsidR="006401B5" w:rsidRPr="00055FF8" w:rsidRDefault="006401B5" w:rsidP="006401B5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55FF8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055FF8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055FF8">
        <w:rPr>
          <w:rFonts w:asciiTheme="majorBidi" w:hAnsiTheme="majorBidi" w:cstheme="majorBidi"/>
          <w:i/>
          <w:iCs/>
          <w:sz w:val="30"/>
          <w:szCs w:val="30"/>
        </w:rPr>
        <w:t xml:space="preserve">.1) </w:t>
      </w:r>
      <w:r w:rsidRPr="00055FF8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42B737C5" w14:textId="77777777" w:rsidR="006B3435" w:rsidRPr="00055FF8" w:rsidRDefault="006B3435" w:rsidP="006401B5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14CBAB4" w14:textId="1E7F9C86" w:rsidR="00CA38F1" w:rsidRPr="00055FF8" w:rsidRDefault="00CA38F1" w:rsidP="00CA38F1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</w:t>
      </w:r>
      <w:r w:rsidR="006B1179" w:rsidRPr="00055FF8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F405C7" w:rsidRPr="00055FF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55FF8">
        <w:rPr>
          <w:rFonts w:asciiTheme="majorBidi" w:hAnsiTheme="majorBidi" w:cstheme="majorBidi"/>
          <w:sz w:val="30"/>
          <w:szCs w:val="30"/>
          <w:cs/>
        </w:rPr>
        <w:t>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  <w:r w:rsidR="001C6BF0" w:rsidRPr="00055FF8">
        <w:rPr>
          <w:rFonts w:asciiTheme="majorBidi" w:hAnsiTheme="majorBidi" w:cstheme="majorBidi" w:hint="cs"/>
          <w:sz w:val="30"/>
          <w:szCs w:val="30"/>
          <w:cs/>
        </w:rPr>
        <w:t>ของกลุ่มบริษัท</w:t>
      </w:r>
    </w:p>
    <w:p w14:paraId="72AB5277" w14:textId="77777777" w:rsidR="006B3435" w:rsidRPr="00055FF8" w:rsidRDefault="006B3435" w:rsidP="00CA38F1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FBF389" w14:textId="2E340420" w:rsidR="00AE2044" w:rsidRPr="00055FF8" w:rsidRDefault="00AE2044" w:rsidP="006B3435">
      <w:pPr>
        <w:ind w:left="900"/>
        <w:jc w:val="thaiDistribute"/>
        <w:rPr>
          <w:rFonts w:asciiTheme="majorBidi" w:hAnsiTheme="majorBidi" w:cstheme="majorBidi"/>
          <w:b/>
          <w:bCs/>
          <w:color w:val="FF0000"/>
          <w:sz w:val="30"/>
          <w:szCs w:val="30"/>
          <w:vertAlign w:val="superscript"/>
        </w:rPr>
      </w:pPr>
      <w:r w:rsidRPr="00055FF8">
        <w:rPr>
          <w:rFonts w:asciiTheme="majorBidi" w:hAnsiTheme="majorBidi" w:cstheme="majorBidi"/>
          <w:sz w:val="30"/>
          <w:szCs w:val="30"/>
        </w:rPr>
        <w:t>(</w:t>
      </w:r>
      <w:r w:rsidRPr="00055FF8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055FF8">
        <w:rPr>
          <w:rFonts w:asciiTheme="majorBidi" w:hAnsiTheme="majorBidi" w:cstheme="majorBidi"/>
          <w:sz w:val="30"/>
          <w:szCs w:val="30"/>
        </w:rPr>
        <w:t>.1.1)</w:t>
      </w:r>
      <w:r w:rsidRPr="00055FF8">
        <w:rPr>
          <w:rFonts w:asciiTheme="majorBidi" w:hAnsiTheme="majorBidi" w:cstheme="majorBidi"/>
          <w:sz w:val="30"/>
          <w:szCs w:val="30"/>
        </w:rPr>
        <w:tab/>
      </w:r>
      <w:r w:rsidR="00A54E1F" w:rsidRPr="00055FF8">
        <w:rPr>
          <w:rFonts w:asciiTheme="majorBidi" w:hAnsiTheme="majorBidi" w:cs="Angsana New" w:hint="cs"/>
          <w:sz w:val="30"/>
          <w:szCs w:val="30"/>
          <w:cs/>
        </w:rPr>
        <w:t>ลูกหนี้การค้าและลูกหนี้อื่น</w:t>
      </w:r>
    </w:p>
    <w:p w14:paraId="561FADED" w14:textId="77777777" w:rsidR="006B3435" w:rsidRPr="00055FF8" w:rsidRDefault="006B3435" w:rsidP="006B3435">
      <w:pPr>
        <w:ind w:left="900"/>
        <w:jc w:val="thaiDistribute"/>
        <w:rPr>
          <w:rFonts w:asciiTheme="majorBidi" w:hAnsiTheme="majorBidi" w:cstheme="majorBidi"/>
          <w:b/>
          <w:bCs/>
          <w:color w:val="FF0000"/>
          <w:sz w:val="30"/>
          <w:szCs w:val="30"/>
          <w:vertAlign w:val="superscript"/>
        </w:rPr>
      </w:pPr>
    </w:p>
    <w:p w14:paraId="594168BF" w14:textId="2B8F17A8" w:rsidR="00AE2044" w:rsidRPr="00055FF8" w:rsidRDefault="00AE2044" w:rsidP="003E4F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55FF8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</w:t>
      </w:r>
      <w:r w:rsidR="00EE2B8E" w:rsidRPr="00055FF8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055FF8">
        <w:rPr>
          <w:rFonts w:asciiTheme="majorBidi" w:hAnsiTheme="majorBidi" w:cstheme="majorBidi"/>
          <w:sz w:val="30"/>
          <w:szCs w:val="30"/>
          <w:cs/>
        </w:rPr>
        <w:t>ได้รับอิทธิพลมาจากลักษณะเฉพาะตัวของลูกค้าแต่ละราย อย่างไ</w:t>
      </w:r>
      <w:r w:rsidR="00325EB0" w:rsidRPr="00055FF8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055FF8">
        <w:rPr>
          <w:rFonts w:asciiTheme="majorBidi" w:hAnsiTheme="majorBidi" w:cstheme="majorBidi"/>
          <w:sz w:val="30"/>
          <w:szCs w:val="30"/>
          <w:cs/>
        </w:rPr>
        <w:t>ก็ตาม ผู้บริหารต้องพิจารณาถึงปัจจัยอื่น</w:t>
      </w:r>
      <w:r w:rsidR="00252142" w:rsidRPr="00055FF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55FF8">
        <w:rPr>
          <w:rFonts w:asciiTheme="majorBidi" w:hAnsiTheme="majorBidi" w:cstheme="majorBidi"/>
          <w:sz w:val="30"/>
          <w:szCs w:val="30"/>
          <w:cs/>
        </w:rPr>
        <w:t xml:space="preserve">ๆ ซึ่งอาจส่งผลต่อความเสี่ยงด้านเครดิตของลูกค้า </w:t>
      </w:r>
      <w:r w:rsidR="00B1446B" w:rsidRPr="00055FF8">
        <w:rPr>
          <w:rFonts w:asciiTheme="majorBidi" w:hAnsiTheme="majorBidi" w:cstheme="majorBidi"/>
          <w:sz w:val="30"/>
          <w:szCs w:val="30"/>
          <w:cs/>
        </w:rPr>
        <w:br/>
      </w:r>
      <w:r w:rsidRPr="00055FF8">
        <w:rPr>
          <w:rFonts w:asciiTheme="majorBidi" w:hAnsiTheme="majorBidi" w:cstheme="majorBidi"/>
          <w:spacing w:val="-4"/>
          <w:sz w:val="30"/>
          <w:szCs w:val="30"/>
          <w:cs/>
        </w:rPr>
        <w:t>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055FF8">
        <w:rPr>
          <w:rFonts w:asciiTheme="majorBidi" w:hAnsiTheme="majorBidi" w:cstheme="majorBidi"/>
          <w:sz w:val="30"/>
          <w:szCs w:val="30"/>
        </w:rPr>
        <w:t xml:space="preserve"> </w:t>
      </w:r>
    </w:p>
    <w:p w14:paraId="3D5C3BFB" w14:textId="77777777" w:rsidR="00AE2044" w:rsidRPr="00055FF8" w:rsidRDefault="00AE2044" w:rsidP="00AE2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both"/>
        <w:rPr>
          <w:rFonts w:asciiTheme="majorBidi" w:hAnsiTheme="majorBidi" w:cstheme="majorBidi"/>
          <w:sz w:val="30"/>
          <w:szCs w:val="30"/>
        </w:rPr>
      </w:pPr>
    </w:p>
    <w:p w14:paraId="4470A111" w14:textId="100492F2" w:rsidR="00AE2044" w:rsidRPr="00055FF8" w:rsidRDefault="00BD6D42" w:rsidP="003E4F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AE2044" w:rsidRPr="00055FF8">
        <w:rPr>
          <w:rFonts w:asciiTheme="majorBidi" w:hAnsiTheme="majorBidi" w:cstheme="majorBidi"/>
          <w:sz w:val="30"/>
          <w:szCs w:val="30"/>
          <w:cs/>
        </w:rPr>
        <w:t>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="00EE2B8E" w:rsidRPr="00055FF8">
        <w:rPr>
          <w:rFonts w:asciiTheme="majorBidi" w:hAnsiTheme="majorBidi" w:cstheme="majorBidi" w:hint="cs"/>
          <w:spacing w:val="-6"/>
          <w:sz w:val="30"/>
          <w:szCs w:val="30"/>
          <w:cs/>
        </w:rPr>
        <w:t>กลุ่มบริษัท</w:t>
      </w:r>
      <w:r w:rsidR="00AE2044" w:rsidRPr="00055FF8">
        <w:rPr>
          <w:rFonts w:asciiTheme="majorBidi" w:hAnsiTheme="majorBidi" w:cstheme="majorBidi"/>
          <w:spacing w:val="-6"/>
          <w:sz w:val="30"/>
          <w:szCs w:val="30"/>
          <w:cs/>
        </w:rPr>
        <w:t>จะเสนอระยะเวลาและเงื่อนไข</w:t>
      </w:r>
      <w:r w:rsidR="00AE2044" w:rsidRPr="00055FF8">
        <w:rPr>
          <w:rFonts w:asciiTheme="majorBidi" w:hAnsiTheme="majorBidi" w:cstheme="majorBidi" w:hint="cs"/>
          <w:spacing w:val="-6"/>
          <w:sz w:val="30"/>
          <w:szCs w:val="30"/>
          <w:cs/>
        </w:rPr>
        <w:t>ทางการค้า</w:t>
      </w:r>
      <w:r w:rsidR="00AE2044" w:rsidRPr="00055FF8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EE2B8E" w:rsidRPr="00055FF8">
        <w:rPr>
          <w:rFonts w:asciiTheme="majorBidi" w:hAnsiTheme="majorBidi" w:cstheme="majorBidi" w:hint="cs"/>
          <w:spacing w:val="-6"/>
          <w:sz w:val="30"/>
          <w:szCs w:val="30"/>
          <w:cs/>
        </w:rPr>
        <w:t>กลุ่มบริษัท</w:t>
      </w:r>
      <w:r w:rsidR="00AE2044" w:rsidRPr="00055FF8">
        <w:rPr>
          <w:rFonts w:asciiTheme="majorBidi" w:hAnsiTheme="majorBidi" w:cstheme="majorBidi"/>
          <w:spacing w:val="-6"/>
          <w:sz w:val="30"/>
          <w:szCs w:val="30"/>
          <w:cs/>
        </w:rPr>
        <w:t>จะทบทวน</w:t>
      </w:r>
      <w:r w:rsidR="00CB0682">
        <w:rPr>
          <w:rFonts w:asciiTheme="majorBidi" w:hAnsiTheme="majorBidi" w:cstheme="majorBidi" w:hint="cs"/>
          <w:spacing w:val="-6"/>
          <w:sz w:val="30"/>
          <w:szCs w:val="30"/>
          <w:cs/>
        </w:rPr>
        <w:t>อันดับ</w:t>
      </w:r>
      <w:r w:rsidR="00AE2044" w:rsidRPr="00055FF8">
        <w:rPr>
          <w:rFonts w:asciiTheme="majorBidi" w:hAnsiTheme="majorBidi" w:cstheme="majorBidi"/>
          <w:spacing w:val="-6"/>
          <w:sz w:val="30"/>
          <w:szCs w:val="30"/>
          <w:cs/>
        </w:rPr>
        <w:t>ความน่าเชื่อถือภายนอก</w:t>
      </w:r>
      <w:r w:rsidR="00F405C7" w:rsidRPr="00055FF8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9F1AE2" w:rsidRPr="00055FF8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="00F405C7" w:rsidRPr="00055FF8">
        <w:rPr>
          <w:rFonts w:asciiTheme="majorBidi" w:hAnsiTheme="majorBidi" w:cstheme="majorBidi"/>
          <w:spacing w:val="-6"/>
          <w:sz w:val="30"/>
          <w:szCs w:val="30"/>
        </w:rPr>
        <w:t>(</w:t>
      </w:r>
      <w:r w:rsidR="00F405C7" w:rsidRPr="00055FF8">
        <w:rPr>
          <w:rFonts w:asciiTheme="majorBidi" w:hAnsiTheme="majorBidi" w:cstheme="majorBidi" w:hint="cs"/>
          <w:spacing w:val="-6"/>
          <w:sz w:val="30"/>
          <w:szCs w:val="30"/>
          <w:cs/>
        </w:rPr>
        <w:t>ถ้ามี</w:t>
      </w:r>
      <w:r w:rsidR="00F405C7" w:rsidRPr="00055FF8">
        <w:rPr>
          <w:rFonts w:asciiTheme="majorBidi" w:hAnsiTheme="majorBidi" w:cstheme="majorBidi"/>
          <w:spacing w:val="-6"/>
          <w:sz w:val="30"/>
          <w:szCs w:val="30"/>
        </w:rPr>
        <w:t>)</w:t>
      </w:r>
      <w:r w:rsidR="00F405C7" w:rsidRPr="00055FF8">
        <w:rPr>
          <w:rFonts w:asciiTheme="majorBidi" w:hAnsiTheme="majorBidi" w:cstheme="majorBidi"/>
          <w:sz w:val="30"/>
          <w:szCs w:val="30"/>
        </w:rPr>
        <w:t xml:space="preserve"> </w:t>
      </w:r>
      <w:r w:rsidR="00AE2044" w:rsidRPr="00055FF8">
        <w:rPr>
          <w:rFonts w:asciiTheme="majorBidi" w:hAnsiTheme="majorBidi" w:cstheme="majorBidi"/>
          <w:sz w:val="30"/>
          <w:szCs w:val="30"/>
          <w:cs/>
        </w:rPr>
        <w:t>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 ยอดขายที่เกินกว่าวงเงินดังกล่าวต้องได้รับการอนุมัติจากคณะกรรมการ</w:t>
      </w:r>
      <w:r w:rsidR="00C2402D" w:rsidRPr="00055FF8">
        <w:rPr>
          <w:rFonts w:asciiTheme="majorBidi" w:hAnsiTheme="majorBidi" w:cstheme="majorBidi" w:hint="cs"/>
          <w:sz w:val="30"/>
          <w:szCs w:val="30"/>
          <w:cs/>
        </w:rPr>
        <w:t>บริษัท</w:t>
      </w:r>
    </w:p>
    <w:p w14:paraId="713D7BD1" w14:textId="77777777" w:rsidR="004C711D" w:rsidRPr="00055FF8" w:rsidRDefault="004C711D" w:rsidP="003E4F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DFE38A" w14:textId="088DE9FF" w:rsidR="00AE2044" w:rsidRPr="00055FF8" w:rsidRDefault="00EC4387" w:rsidP="003E4F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AE2044" w:rsidRPr="00055FF8">
        <w:rPr>
          <w:rFonts w:asciiTheme="majorBidi" w:hAnsiTheme="majorBidi" w:cstheme="majorBidi"/>
          <w:sz w:val="30"/>
          <w:szCs w:val="30"/>
          <w:cs/>
        </w:rPr>
        <w:t xml:space="preserve">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AE2044" w:rsidRPr="00055FF8">
        <w:rPr>
          <w:rFonts w:asciiTheme="majorBidi" w:hAnsiTheme="majorBidi" w:cstheme="majorBidi"/>
          <w:sz w:val="30"/>
          <w:szCs w:val="30"/>
        </w:rPr>
        <w:t xml:space="preserve">3 </w:t>
      </w:r>
      <w:r w:rsidR="00AE2044" w:rsidRPr="00055FF8">
        <w:rPr>
          <w:rFonts w:asciiTheme="majorBidi" w:hAnsiTheme="majorBidi" w:cstheme="majorBidi"/>
          <w:sz w:val="30"/>
          <w:szCs w:val="30"/>
          <w:cs/>
        </w:rPr>
        <w:t xml:space="preserve">เดือนและมีการติดตามยอดคงค้างของลูกหนี้การค้าอย่างสม่ำเสมอ </w:t>
      </w:r>
      <w:bookmarkStart w:id="8" w:name="_Hlk59433075"/>
      <w:r w:rsidR="005763FB" w:rsidRPr="00055FF8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AE2044" w:rsidRPr="00055FF8">
        <w:rPr>
          <w:rFonts w:asciiTheme="majorBidi" w:hAnsiTheme="majorBidi" w:cstheme="majorBidi"/>
          <w:sz w:val="30"/>
          <w:szCs w:val="30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</w:t>
      </w:r>
      <w:bookmarkEnd w:id="8"/>
      <w:r w:rsidR="00E26B75" w:rsidRPr="00055FF8">
        <w:rPr>
          <w:rFonts w:asciiTheme="majorBidi" w:hAnsiTheme="majorBidi" w:cstheme="majorBidi"/>
          <w:sz w:val="30"/>
          <w:szCs w:val="30"/>
          <w:cs/>
        </w:rPr>
        <w:t>กลุ่มลูกค้าที่มีรูปแบบของความเสี่ยงด้านเครดิตที่คล้ายคลึงกัน</w:t>
      </w:r>
      <w:r w:rsidR="00AE2044" w:rsidRPr="00055FF8">
        <w:rPr>
          <w:rFonts w:asciiTheme="majorBidi" w:hAnsiTheme="majorBidi" w:cstheme="majorBidi"/>
          <w:sz w:val="30"/>
          <w:szCs w:val="30"/>
          <w:cs/>
        </w:rPr>
        <w:t>และสะท้อน</w:t>
      </w:r>
      <w:r w:rsidR="00AE2044" w:rsidRPr="00055FF8">
        <w:rPr>
          <w:rFonts w:asciiTheme="majorBidi" w:hAnsiTheme="majorBidi" w:cstheme="majorBidi" w:hint="cs"/>
          <w:sz w:val="30"/>
          <w:szCs w:val="30"/>
          <w:cs/>
        </w:rPr>
        <w:t xml:space="preserve">ผลแตกต่างระหว่างสภาวะเศรษฐกิจในอดีตที่ผ่านมา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 </w:t>
      </w:r>
    </w:p>
    <w:p w14:paraId="3B290138" w14:textId="77777777" w:rsidR="00AE2044" w:rsidRPr="00055FF8" w:rsidRDefault="00AE2044" w:rsidP="003E4F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FDC84B" w14:textId="1C5D7533" w:rsidR="0023432B" w:rsidRPr="00055FF8" w:rsidRDefault="00AE2044" w:rsidP="003E4F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55FF8">
        <w:rPr>
          <w:rFonts w:asciiTheme="majorBidi" w:hAnsiTheme="majorBidi" w:cstheme="majorBidi"/>
          <w:spacing w:val="-4"/>
          <w:sz w:val="30"/>
          <w:szCs w:val="30"/>
          <w:cs/>
        </w:rPr>
        <w:t>ข้อมูลเกี่ยวกับ</w:t>
      </w:r>
      <w:r w:rsidR="00A54E1F" w:rsidRPr="00055FF8">
        <w:rPr>
          <w:rFonts w:asciiTheme="majorBidi" w:hAnsiTheme="majorBidi" w:cs="Angsana New" w:hint="cs"/>
          <w:spacing w:val="-4"/>
          <w:sz w:val="30"/>
          <w:szCs w:val="30"/>
          <w:cs/>
        </w:rPr>
        <w:t>ลูกหนี้การค้าและลูกหนี้</w:t>
      </w:r>
      <w:r w:rsidR="00FB224F" w:rsidRPr="00055FF8">
        <w:rPr>
          <w:rFonts w:asciiTheme="majorBidi" w:hAnsiTheme="majorBidi" w:cstheme="majorBidi" w:hint="cs"/>
          <w:spacing w:val="-4"/>
          <w:sz w:val="30"/>
          <w:szCs w:val="30"/>
          <w:cs/>
        </w:rPr>
        <w:t>อื่น</w:t>
      </w:r>
      <w:r w:rsidRPr="00055FF8">
        <w:rPr>
          <w:rFonts w:asciiTheme="majorBidi" w:hAnsiTheme="majorBidi" w:cstheme="majorBidi"/>
          <w:spacing w:val="-4"/>
          <w:sz w:val="30"/>
          <w:szCs w:val="30"/>
          <w:cs/>
        </w:rPr>
        <w:t>เปิดเผยในหมายเหตุข้อ</w:t>
      </w:r>
      <w:r w:rsidR="00AC063D" w:rsidRPr="00055FF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3432B" w:rsidRPr="00055FF8">
        <w:rPr>
          <w:rFonts w:asciiTheme="majorBidi" w:hAnsiTheme="majorBidi" w:cstheme="majorBidi"/>
          <w:spacing w:val="-4"/>
          <w:sz w:val="30"/>
          <w:szCs w:val="30"/>
        </w:rPr>
        <w:t>6</w:t>
      </w:r>
    </w:p>
    <w:p w14:paraId="40F0D3FE" w14:textId="62B46272" w:rsidR="003C23A7" w:rsidRPr="00055FF8" w:rsidRDefault="003C23A7" w:rsidP="003E4F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55FF8">
        <w:rPr>
          <w:rFonts w:asciiTheme="majorBidi" w:hAnsiTheme="majorBidi" w:cstheme="majorBidi"/>
          <w:spacing w:val="-4"/>
          <w:sz w:val="30"/>
          <w:szCs w:val="30"/>
        </w:rPr>
        <w:br w:type="page"/>
      </w:r>
    </w:p>
    <w:p w14:paraId="6D950035" w14:textId="6064AC3E" w:rsidR="00AC063D" w:rsidRPr="00055FF8" w:rsidRDefault="00AC063D" w:rsidP="00BE0B75">
      <w:pPr>
        <w:tabs>
          <w:tab w:val="clear" w:pos="907"/>
          <w:tab w:val="left" w:pos="90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theme="majorBidi"/>
          <w:sz w:val="30"/>
          <w:szCs w:val="30"/>
        </w:rPr>
        <w:t>(</w:t>
      </w:r>
      <w:r w:rsidRPr="00055FF8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055FF8">
        <w:rPr>
          <w:rFonts w:asciiTheme="majorBidi" w:hAnsiTheme="majorBidi" w:cstheme="majorBidi"/>
          <w:sz w:val="30"/>
          <w:szCs w:val="30"/>
          <w:cs/>
        </w:rPr>
        <w:t>.</w:t>
      </w:r>
      <w:r w:rsidRPr="00055FF8">
        <w:rPr>
          <w:rFonts w:asciiTheme="majorBidi" w:hAnsiTheme="majorBidi" w:cstheme="majorBidi"/>
          <w:sz w:val="30"/>
          <w:szCs w:val="30"/>
        </w:rPr>
        <w:t>1.2)</w:t>
      </w:r>
      <w:r w:rsidRPr="00055FF8">
        <w:rPr>
          <w:rFonts w:asciiTheme="majorBidi" w:hAnsiTheme="majorBidi" w:cstheme="majorBidi"/>
          <w:sz w:val="30"/>
          <w:szCs w:val="30"/>
        </w:rPr>
        <w:tab/>
      </w:r>
      <w:r w:rsidRPr="00055FF8">
        <w:rPr>
          <w:rFonts w:asciiTheme="majorBidi" w:hAnsiTheme="majorBidi" w:cstheme="majorBidi" w:hint="cs"/>
          <w:sz w:val="30"/>
          <w:szCs w:val="30"/>
          <w:cs/>
        </w:rPr>
        <w:t>เงินสดและรายการเทียบเท่าเงินสดและอนุพันธ์</w:t>
      </w:r>
    </w:p>
    <w:p w14:paraId="789F52DF" w14:textId="77777777" w:rsidR="003C23A7" w:rsidRPr="00055FF8" w:rsidRDefault="003C23A7" w:rsidP="00AC063D">
      <w:pPr>
        <w:ind w:left="900"/>
        <w:jc w:val="thaiDistribute"/>
        <w:rPr>
          <w:rFonts w:asciiTheme="majorBidi" w:hAnsiTheme="majorBidi" w:cstheme="majorBidi"/>
          <w:sz w:val="24"/>
          <w:szCs w:val="24"/>
        </w:rPr>
      </w:pPr>
    </w:p>
    <w:p w14:paraId="7EC286F3" w14:textId="7285A328" w:rsidR="00F03F3D" w:rsidRPr="00055FF8" w:rsidRDefault="003C23A7" w:rsidP="003E4F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="Angsana New"/>
          <w:sz w:val="30"/>
          <w:szCs w:val="30"/>
        </w:rPr>
      </w:pPr>
      <w:r w:rsidRPr="00055FF8">
        <w:rPr>
          <w:rFonts w:asciiTheme="majorBidi" w:hAnsiTheme="majorBidi" w:cs="Angsana New" w:hint="cs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ความเสี่ยงด้านเครดิตของกลุ่มบริษัทที่เกิดจากเงินสดและรายการเทียบเท่าเงินสดและ</w:t>
      </w:r>
      <w:r w:rsidR="0077004B" w:rsidRPr="00055FF8">
        <w:rPr>
          <w:rFonts w:asciiTheme="majorBidi" w:hAnsiTheme="majorBidi" w:cs="Angsana New"/>
          <w:sz w:val="30"/>
          <w:szCs w:val="30"/>
          <w:cs/>
        </w:rPr>
        <w:br/>
      </w:r>
      <w:r w:rsidRPr="00055FF8">
        <w:rPr>
          <w:rFonts w:asciiTheme="majorBidi" w:hAnsiTheme="majorBidi" w:cs="Angsana New" w:hint="cs"/>
          <w:sz w:val="30"/>
          <w:szCs w:val="30"/>
          <w:cs/>
        </w:rPr>
        <w:t>สินทรัพย์อนุพันธ์</w:t>
      </w:r>
      <w:r w:rsidRPr="00055F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 w:hint="cs"/>
          <w:sz w:val="30"/>
          <w:szCs w:val="30"/>
          <w:cs/>
        </w:rPr>
        <w:t>มีจำกัดเนื่องจากคู่สัญญาเป็นธนาคารและสถาบันการเงิน</w:t>
      </w:r>
      <w:r w:rsidR="008B2DC4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 w:hint="cs"/>
          <w:sz w:val="30"/>
          <w:szCs w:val="30"/>
          <w:cs/>
        </w:rPr>
        <w:t>ซึ่งกลุ่มบริษัทพิจารณาว่ามีความเสี่ยงด้านเครดิตต่ำ</w:t>
      </w:r>
    </w:p>
    <w:p w14:paraId="27C0CCAE" w14:textId="2A78F14D" w:rsidR="00F03F3D" w:rsidRPr="00055FF8" w:rsidRDefault="00F03F3D" w:rsidP="003E4F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="Angsana New"/>
          <w:sz w:val="24"/>
          <w:szCs w:val="24"/>
        </w:rPr>
      </w:pPr>
    </w:p>
    <w:p w14:paraId="7CCDD263" w14:textId="27097900" w:rsidR="00F03F3D" w:rsidRPr="00055FF8" w:rsidRDefault="00F03F3D" w:rsidP="00F03F3D">
      <w:pPr>
        <w:tabs>
          <w:tab w:val="clear" w:pos="907"/>
          <w:tab w:val="left" w:pos="90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theme="majorBidi"/>
          <w:sz w:val="30"/>
          <w:szCs w:val="30"/>
        </w:rPr>
        <w:t>(</w:t>
      </w:r>
      <w:r w:rsidRPr="00055FF8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055FF8">
        <w:rPr>
          <w:rFonts w:asciiTheme="majorBidi" w:hAnsiTheme="majorBidi" w:cstheme="majorBidi"/>
          <w:sz w:val="30"/>
          <w:szCs w:val="30"/>
          <w:cs/>
        </w:rPr>
        <w:t>.</w:t>
      </w:r>
      <w:r w:rsidRPr="00055FF8">
        <w:rPr>
          <w:rFonts w:asciiTheme="majorBidi" w:hAnsiTheme="majorBidi" w:cstheme="majorBidi"/>
          <w:sz w:val="30"/>
          <w:szCs w:val="30"/>
        </w:rPr>
        <w:t>1.3)</w:t>
      </w:r>
      <w:r w:rsidRPr="00055FF8">
        <w:rPr>
          <w:rFonts w:asciiTheme="majorBidi" w:hAnsiTheme="majorBidi" w:cstheme="majorBidi"/>
          <w:sz w:val="30"/>
          <w:szCs w:val="30"/>
        </w:rPr>
        <w:tab/>
      </w:r>
      <w:r w:rsidRPr="00055FF8">
        <w:rPr>
          <w:rFonts w:asciiTheme="majorBidi" w:hAnsiTheme="majorBidi" w:cstheme="majorBidi" w:hint="cs"/>
          <w:sz w:val="30"/>
          <w:szCs w:val="30"/>
          <w:cs/>
        </w:rPr>
        <w:t>การค้ำประกัน</w:t>
      </w:r>
    </w:p>
    <w:p w14:paraId="3173BC68" w14:textId="77777777" w:rsidR="00571651" w:rsidRPr="00055FF8" w:rsidRDefault="00571651" w:rsidP="00F03F3D">
      <w:pPr>
        <w:tabs>
          <w:tab w:val="clear" w:pos="907"/>
          <w:tab w:val="left" w:pos="900"/>
        </w:tabs>
        <w:ind w:left="900"/>
        <w:jc w:val="thaiDistribute"/>
        <w:rPr>
          <w:rFonts w:asciiTheme="majorBidi" w:hAnsiTheme="majorBidi" w:cstheme="majorBidi"/>
          <w:sz w:val="24"/>
          <w:szCs w:val="24"/>
        </w:rPr>
      </w:pPr>
    </w:p>
    <w:p w14:paraId="4A96C03E" w14:textId="10F79A5E" w:rsidR="003521CC" w:rsidRPr="00055FF8" w:rsidRDefault="00F03F3D" w:rsidP="003E4F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="Angsana New" w:hint="cs"/>
          <w:sz w:val="30"/>
          <w:szCs w:val="30"/>
          <w:cs/>
        </w:rPr>
        <w:t>กลุ่มบริษัทมีนโยบายให้การค้ำประกันทางการเงินแก่หนี้สินของบริษัทร่วม</w:t>
      </w:r>
      <w:r w:rsidRPr="00055F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 w:hint="cs"/>
          <w:sz w:val="30"/>
          <w:szCs w:val="30"/>
          <w:cs/>
        </w:rPr>
        <w:t>ณ</w:t>
      </w:r>
      <w:r w:rsidRPr="00055F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055F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55FF8">
        <w:rPr>
          <w:rFonts w:asciiTheme="majorBidi" w:hAnsiTheme="majorBidi" w:cstheme="majorBidi"/>
          <w:sz w:val="30"/>
          <w:szCs w:val="30"/>
        </w:rPr>
        <w:t xml:space="preserve">31 </w:t>
      </w:r>
      <w:r w:rsidRPr="00055FF8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055F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43333">
        <w:rPr>
          <w:rFonts w:asciiTheme="majorBidi" w:hAnsiTheme="majorBidi" w:cs="Angsana New"/>
          <w:sz w:val="30"/>
          <w:szCs w:val="30"/>
        </w:rPr>
        <w:t>2568</w:t>
      </w:r>
      <w:r w:rsidR="005F3CCB" w:rsidRPr="00055FF8">
        <w:rPr>
          <w:rFonts w:asciiTheme="majorBidi" w:hAnsiTheme="majorBidi" w:cs="Angsana New"/>
          <w:sz w:val="30"/>
          <w:szCs w:val="30"/>
        </w:rPr>
        <w:t xml:space="preserve"> </w:t>
      </w:r>
      <w:r w:rsidR="005F3CCB" w:rsidRPr="00055FF8">
        <w:rPr>
          <w:rFonts w:asciiTheme="majorBidi" w:hAnsiTheme="majorBidi" w:cs="Angsana New" w:hint="cs"/>
          <w:sz w:val="30"/>
          <w:szCs w:val="30"/>
          <w:cs/>
        </w:rPr>
        <w:t xml:space="preserve">และ </w:t>
      </w:r>
      <w:r w:rsidR="00E43333">
        <w:rPr>
          <w:rFonts w:asciiTheme="majorBidi" w:hAnsiTheme="majorBidi" w:cstheme="majorBidi"/>
          <w:sz w:val="30"/>
          <w:szCs w:val="30"/>
        </w:rPr>
        <w:t>2567</w:t>
      </w:r>
      <w:r w:rsidRPr="00055FF8">
        <w:rPr>
          <w:rFonts w:asciiTheme="majorBidi" w:hAnsiTheme="majorBidi" w:cstheme="majorBidi"/>
          <w:sz w:val="30"/>
          <w:szCs w:val="30"/>
        </w:rPr>
        <w:t xml:space="preserve"> </w:t>
      </w:r>
      <w:r w:rsidRPr="00055FF8">
        <w:rPr>
          <w:rFonts w:asciiTheme="majorBidi" w:hAnsiTheme="majorBidi" w:cs="Angsana New" w:hint="cs"/>
          <w:sz w:val="30"/>
          <w:szCs w:val="30"/>
          <w:cs/>
        </w:rPr>
        <w:t xml:space="preserve">กลุ่มบริษัทเป็นผู้ค้ำประกันวงเงินสินเชื่อของบริษัทร่วม </w:t>
      </w:r>
      <w:r w:rsidRPr="00055FF8">
        <w:rPr>
          <w:rFonts w:asciiTheme="majorBidi" w:hAnsiTheme="majorBidi" w:cs="Angsana New"/>
          <w:sz w:val="30"/>
          <w:szCs w:val="30"/>
          <w:cs/>
        </w:rPr>
        <w:t>(</w:t>
      </w:r>
      <w:r w:rsidRPr="00055FF8">
        <w:rPr>
          <w:rFonts w:asciiTheme="majorBidi" w:hAnsiTheme="majorBidi" w:cs="Angsana New" w:hint="cs"/>
          <w:sz w:val="30"/>
          <w:szCs w:val="30"/>
          <w:cs/>
        </w:rPr>
        <w:t>ดูหมายเหตุข้อ</w:t>
      </w:r>
      <w:r w:rsidRPr="00055F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F3CCB" w:rsidRPr="00055FF8">
        <w:rPr>
          <w:rFonts w:asciiTheme="majorBidi" w:hAnsiTheme="majorBidi" w:cs="Angsana New"/>
          <w:sz w:val="30"/>
          <w:szCs w:val="30"/>
        </w:rPr>
        <w:t>10</w:t>
      </w:r>
      <w:r w:rsidRPr="00055FF8">
        <w:rPr>
          <w:rFonts w:asciiTheme="majorBidi" w:hAnsiTheme="majorBidi" w:cstheme="majorBidi"/>
          <w:sz w:val="30"/>
          <w:szCs w:val="30"/>
        </w:rPr>
        <w:t>)</w:t>
      </w:r>
    </w:p>
    <w:p w14:paraId="62CAD228" w14:textId="77777777" w:rsidR="00B62B45" w:rsidRPr="00055FF8" w:rsidRDefault="00B62B45" w:rsidP="003E4F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5B5010A9" w14:textId="727B9A77" w:rsidR="008211E4" w:rsidRPr="00055FF8" w:rsidRDefault="00F56894" w:rsidP="00F56894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55FF8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055FF8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055FF8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Pr="00055FF8">
        <w:rPr>
          <w:rFonts w:asciiTheme="majorBidi" w:hAnsiTheme="majorBidi" w:cstheme="majorBidi"/>
          <w:i/>
          <w:iCs/>
          <w:sz w:val="30"/>
          <w:szCs w:val="30"/>
        </w:rPr>
        <w:t xml:space="preserve">2) </w:t>
      </w:r>
      <w:r w:rsidRPr="00055FF8">
        <w:rPr>
          <w:rFonts w:asciiTheme="majorBidi" w:hAnsiTheme="majorBidi" w:cstheme="majorBidi" w:hint="cs"/>
          <w:i/>
          <w:iCs/>
          <w:sz w:val="30"/>
          <w:szCs w:val="30"/>
          <w:cs/>
        </w:rPr>
        <w:t>ความเสี่ยงด้านสภาพคล่อง</w:t>
      </w:r>
      <w:r w:rsidR="00AE2044" w:rsidRPr="00055FF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4C0E26EE" w14:textId="77777777" w:rsidR="003521CC" w:rsidRPr="00055FF8" w:rsidRDefault="003521CC" w:rsidP="003521CC">
      <w:pPr>
        <w:ind w:left="900"/>
        <w:jc w:val="thaiDistribute"/>
        <w:rPr>
          <w:rFonts w:asciiTheme="majorBidi" w:hAnsiTheme="majorBidi" w:cstheme="majorBidi"/>
          <w:sz w:val="24"/>
          <w:szCs w:val="24"/>
        </w:rPr>
      </w:pPr>
    </w:p>
    <w:p w14:paraId="0AE1C291" w14:textId="191F7AC6" w:rsidR="00F56894" w:rsidRPr="00055FF8" w:rsidRDefault="003521CC" w:rsidP="003521CC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theme="majorBidi" w:hint="cs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</w:t>
      </w:r>
      <w:r w:rsidRPr="00055FF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55FF8">
        <w:rPr>
          <w:rFonts w:asciiTheme="majorBidi" w:hAnsiTheme="majorBidi" w:cstheme="majorBidi" w:hint="cs"/>
          <w:sz w:val="30"/>
          <w:szCs w:val="30"/>
          <w:cs/>
        </w:rPr>
        <w:t>และลดผลกระทบจากความผันผวนในกระแสเงินสด</w:t>
      </w:r>
    </w:p>
    <w:p w14:paraId="67B5BE37" w14:textId="424F3E57" w:rsidR="00964DCE" w:rsidRPr="00055FF8" w:rsidRDefault="00964DCE" w:rsidP="003521CC">
      <w:pPr>
        <w:ind w:left="900"/>
        <w:jc w:val="thaiDistribute"/>
        <w:rPr>
          <w:rFonts w:asciiTheme="majorBidi" w:hAnsiTheme="majorBidi" w:cstheme="majorBidi"/>
          <w:sz w:val="24"/>
          <w:szCs w:val="24"/>
        </w:rPr>
      </w:pPr>
    </w:p>
    <w:p w14:paraId="75175AD5" w14:textId="11A0114F" w:rsidR="00964DCE" w:rsidRPr="00055FF8" w:rsidRDefault="00964DCE" w:rsidP="003521CC">
      <w:pPr>
        <w:ind w:left="900"/>
        <w:jc w:val="thaiDistribute"/>
        <w:rPr>
          <w:rFonts w:asciiTheme="majorBidi" w:hAnsiTheme="majorBidi" w:cs="Angsana New"/>
          <w:sz w:val="30"/>
          <w:szCs w:val="30"/>
        </w:rPr>
      </w:pPr>
      <w:r w:rsidRPr="00055FF8">
        <w:rPr>
          <w:rFonts w:asciiTheme="majorBidi" w:hAnsiTheme="majorBidi" w:cs="Angsana New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055F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 w:hint="cs"/>
          <w:sz w:val="30"/>
          <w:szCs w:val="30"/>
          <w:cs/>
        </w:rPr>
        <w:t>ณ</w:t>
      </w:r>
      <w:r w:rsidRPr="00055F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 w:hint="cs"/>
          <w:sz w:val="30"/>
          <w:szCs w:val="30"/>
          <w:cs/>
        </w:rPr>
        <w:t>วันที่รายงาน</w:t>
      </w:r>
      <w:r w:rsidRPr="00055F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 w:hint="cs"/>
          <w:sz w:val="30"/>
          <w:szCs w:val="30"/>
          <w:cs/>
        </w:rPr>
        <w:t>โดยแสดงจำนวน</w:t>
      </w:r>
      <w:r w:rsidR="0077004B" w:rsidRPr="00055FF8">
        <w:rPr>
          <w:rFonts w:asciiTheme="majorBidi" w:hAnsiTheme="majorBidi" w:cs="Angsana New" w:hint="cs"/>
          <w:sz w:val="30"/>
          <w:szCs w:val="30"/>
          <w:cs/>
        </w:rPr>
        <w:t>เงินเป็นจำนวน</w:t>
      </w:r>
      <w:r w:rsidRPr="00055FF8">
        <w:rPr>
          <w:rFonts w:asciiTheme="majorBidi" w:hAnsiTheme="majorBidi" w:cs="Angsana New" w:hint="cs"/>
          <w:sz w:val="30"/>
          <w:szCs w:val="30"/>
          <w:cs/>
        </w:rPr>
        <w:t>ขั้นต้นซึ่งไม่ได้คิดลด</w:t>
      </w:r>
      <w:r w:rsidRPr="00055F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 w:hint="cs"/>
          <w:sz w:val="30"/>
          <w:szCs w:val="30"/>
          <w:cs/>
        </w:rPr>
        <w:t>รวมดอกเบี้ยตามสัญญาและไม่รวมผลกระทบหากหักกลบตามสัญญา</w:t>
      </w:r>
    </w:p>
    <w:p w14:paraId="395319DC" w14:textId="01306382" w:rsidR="00964DCE" w:rsidRPr="00055FF8" w:rsidRDefault="00964DCE" w:rsidP="003521CC">
      <w:pPr>
        <w:ind w:left="900"/>
        <w:jc w:val="thaiDistribute"/>
        <w:rPr>
          <w:rFonts w:asciiTheme="majorBidi" w:hAnsiTheme="majorBidi" w:cs="Angsana New"/>
          <w:sz w:val="24"/>
          <w:szCs w:val="24"/>
        </w:rPr>
      </w:pPr>
    </w:p>
    <w:tbl>
      <w:tblPr>
        <w:tblStyle w:val="TableGrid"/>
        <w:tblW w:w="945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5"/>
        <w:gridCol w:w="1170"/>
        <w:gridCol w:w="265"/>
        <w:gridCol w:w="1080"/>
        <w:gridCol w:w="272"/>
        <w:gridCol w:w="933"/>
        <w:gridCol w:w="241"/>
        <w:gridCol w:w="987"/>
        <w:gridCol w:w="263"/>
        <w:gridCol w:w="1092"/>
      </w:tblGrid>
      <w:tr w:rsidR="00964DCE" w:rsidRPr="00055FF8" w14:paraId="6D53C828" w14:textId="77777777" w:rsidTr="003F0EF2">
        <w:trPr>
          <w:tblHeader/>
        </w:trPr>
        <w:tc>
          <w:tcPr>
            <w:tcW w:w="3155" w:type="dxa"/>
            <w:vAlign w:val="bottom"/>
          </w:tcPr>
          <w:p w14:paraId="66ED4B1B" w14:textId="1EE96C55" w:rsidR="00964DCE" w:rsidRPr="00055FF8" w:rsidRDefault="00964DCE" w:rsidP="0039015F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3" w:type="dxa"/>
            <w:gridSpan w:val="9"/>
            <w:vAlign w:val="bottom"/>
          </w:tcPr>
          <w:p w14:paraId="38674877" w14:textId="651D79D6" w:rsidR="00964DCE" w:rsidRPr="00055FF8" w:rsidRDefault="00964DCE" w:rsidP="00390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64DCE" w:rsidRPr="00055FF8" w14:paraId="21F5967E" w14:textId="77777777" w:rsidTr="00732F51">
        <w:trPr>
          <w:tblHeader/>
        </w:trPr>
        <w:tc>
          <w:tcPr>
            <w:tcW w:w="3155" w:type="dxa"/>
          </w:tcPr>
          <w:p w14:paraId="423298F2" w14:textId="584C8CDD" w:rsidR="00964DCE" w:rsidRPr="00055FF8" w:rsidRDefault="00964DCE" w:rsidP="0039015F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A2263D7" w14:textId="77777777" w:rsidR="00964DCE" w:rsidRPr="00055FF8" w:rsidRDefault="00964DCE" w:rsidP="0039015F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5" w:type="dxa"/>
          </w:tcPr>
          <w:p w14:paraId="045D067A" w14:textId="77777777" w:rsidR="00964DCE" w:rsidRPr="00055FF8" w:rsidRDefault="00964DCE" w:rsidP="0039015F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68" w:type="dxa"/>
            <w:gridSpan w:val="7"/>
            <w:vAlign w:val="bottom"/>
          </w:tcPr>
          <w:p w14:paraId="7FCE21DA" w14:textId="7FFE4290" w:rsidR="00964DCE" w:rsidRPr="00055FF8" w:rsidRDefault="00964DCE" w:rsidP="0064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81"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964DCE" w:rsidRPr="00055FF8" w14:paraId="2038B5B3" w14:textId="77777777" w:rsidTr="003F0EF2">
        <w:tc>
          <w:tcPr>
            <w:tcW w:w="3155" w:type="dxa"/>
            <w:vAlign w:val="bottom"/>
            <w:hideMark/>
          </w:tcPr>
          <w:p w14:paraId="659B21A2" w14:textId="51769521" w:rsidR="00964DCE" w:rsidRPr="00055FF8" w:rsidRDefault="00964DCE" w:rsidP="0039015F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0B663718" w14:textId="77777777" w:rsidR="00964DCE" w:rsidRPr="00055FF8" w:rsidRDefault="00964DCE" w:rsidP="0039015F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มูลค่า</w:t>
            </w:r>
          </w:p>
          <w:p w14:paraId="6B5C5521" w14:textId="77777777" w:rsidR="00964DCE" w:rsidRPr="00055FF8" w:rsidRDefault="00964DCE" w:rsidP="0039015F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65" w:type="dxa"/>
          </w:tcPr>
          <w:p w14:paraId="503AC2C8" w14:textId="77777777" w:rsidR="00964DCE" w:rsidRPr="00055FF8" w:rsidRDefault="00964DCE" w:rsidP="0039015F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794F4CCB" w14:textId="77777777" w:rsidR="00964DCE" w:rsidRPr="00055FF8" w:rsidRDefault="00964DCE" w:rsidP="0039015F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ภายใน</w:t>
            </w:r>
            <w:r w:rsidRPr="00055FF8">
              <w:rPr>
                <w:rFonts w:ascii="Angsana New" w:hAnsi="Angsana New" w:cs="Angsana New"/>
                <w:sz w:val="30"/>
                <w:szCs w:val="30"/>
              </w:rPr>
              <w:t xml:space="preserve"> 1 </w:t>
            </w: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7241F54A" w14:textId="77777777" w:rsidR="00964DCE" w:rsidRPr="00055FF8" w:rsidRDefault="00964DCE" w:rsidP="0039015F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  <w:hideMark/>
          </w:tcPr>
          <w:p w14:paraId="676C074D" w14:textId="77777777" w:rsidR="00964DCE" w:rsidRPr="00055FF8" w:rsidRDefault="00964DCE" w:rsidP="0039015F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 xml:space="preserve">มากกว่า </w:t>
            </w:r>
            <w:r w:rsidRPr="00055FF8">
              <w:rPr>
                <w:rFonts w:ascii="Angsana New" w:hAnsi="Angsana New" w:cs="Angsana New"/>
                <w:spacing w:val="-10"/>
                <w:sz w:val="30"/>
                <w:szCs w:val="30"/>
              </w:rPr>
              <w:t xml:space="preserve">1 </w:t>
            </w:r>
            <w:r w:rsidRPr="00055FF8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ปี</w:t>
            </w:r>
            <w:r w:rsidRPr="00055FF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 xml:space="preserve">แต่ไม่เกิน </w:t>
            </w:r>
            <w:r w:rsidRPr="00055FF8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3660F2B5" w14:textId="77777777" w:rsidR="00964DCE" w:rsidRPr="00055FF8" w:rsidRDefault="00964DCE" w:rsidP="0039015F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  <w:hideMark/>
          </w:tcPr>
          <w:p w14:paraId="404BEC82" w14:textId="77777777" w:rsidR="00964DCE" w:rsidRPr="00055FF8" w:rsidRDefault="00964DCE" w:rsidP="0039015F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มากกว่า</w:t>
            </w:r>
            <w:r w:rsidRPr="00055FF8">
              <w:rPr>
                <w:rFonts w:ascii="Angsana New" w:hAnsi="Angsana New" w:cs="Angsana New"/>
                <w:sz w:val="30"/>
                <w:szCs w:val="30"/>
              </w:rPr>
              <w:t xml:space="preserve"> 5 </w:t>
            </w: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3BBD2080" w14:textId="77777777" w:rsidR="00964DCE" w:rsidRPr="00055FF8" w:rsidRDefault="00964DCE" w:rsidP="0039015F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  <w:hideMark/>
          </w:tcPr>
          <w:p w14:paraId="6194B034" w14:textId="77777777" w:rsidR="00964DCE" w:rsidRPr="00055FF8" w:rsidRDefault="00964DCE" w:rsidP="0039015F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964DCE" w:rsidRPr="00055FF8" w14:paraId="30C51479" w14:textId="77777777" w:rsidTr="003F0EF2">
        <w:tc>
          <w:tcPr>
            <w:tcW w:w="3155" w:type="dxa"/>
          </w:tcPr>
          <w:p w14:paraId="3A9F62B4" w14:textId="3811C509" w:rsidR="00964DCE" w:rsidRPr="00055FF8" w:rsidRDefault="008F3D96" w:rsidP="0039015F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E4333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6303" w:type="dxa"/>
            <w:gridSpan w:val="9"/>
          </w:tcPr>
          <w:p w14:paraId="0F9A6298" w14:textId="7FA0A4D6" w:rsidR="00964DCE" w:rsidRPr="00055FF8" w:rsidRDefault="00964DCE" w:rsidP="00390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="00402995" w:rsidRPr="00055FF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55FF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64DCE" w:rsidRPr="00055FF8" w14:paraId="0C7A5D60" w14:textId="77777777" w:rsidTr="003F0EF2">
        <w:tc>
          <w:tcPr>
            <w:tcW w:w="3155" w:type="dxa"/>
            <w:hideMark/>
          </w:tcPr>
          <w:p w14:paraId="47EB4BE9" w14:textId="77777777" w:rsidR="00964DCE" w:rsidRPr="00055FF8" w:rsidRDefault="00964DCE" w:rsidP="0039015F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28CC0D13" w14:textId="77777777" w:rsidR="00964DCE" w:rsidRPr="00055FF8" w:rsidRDefault="00964DCE" w:rsidP="0039015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371E6D2A" w14:textId="77777777" w:rsidR="00964DCE" w:rsidRPr="00055FF8" w:rsidRDefault="00964DCE" w:rsidP="0039015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4EC73D" w14:textId="77777777" w:rsidR="00964DCE" w:rsidRPr="00055FF8" w:rsidRDefault="00964DCE" w:rsidP="0039015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A3E46FA" w14:textId="77777777" w:rsidR="00964DCE" w:rsidRPr="00055FF8" w:rsidRDefault="00964DCE" w:rsidP="0039015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</w:tcPr>
          <w:p w14:paraId="2235BA2A" w14:textId="77777777" w:rsidR="00964DCE" w:rsidRPr="00055FF8" w:rsidRDefault="00964DCE" w:rsidP="0039015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0233B2D4" w14:textId="77777777" w:rsidR="00964DCE" w:rsidRPr="00055FF8" w:rsidRDefault="00964DCE" w:rsidP="0039015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</w:tcPr>
          <w:p w14:paraId="14603321" w14:textId="77777777" w:rsidR="00964DCE" w:rsidRPr="00055FF8" w:rsidRDefault="00964DCE" w:rsidP="0039015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499630BD" w14:textId="77777777" w:rsidR="00964DCE" w:rsidRPr="00055FF8" w:rsidRDefault="00964DCE" w:rsidP="0039015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</w:tcPr>
          <w:p w14:paraId="21D89289" w14:textId="77777777" w:rsidR="00964DCE" w:rsidRPr="00055FF8" w:rsidRDefault="00964DCE" w:rsidP="0039015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B3D9B" w:rsidRPr="00055FF8" w14:paraId="4D0BF00F" w14:textId="77777777" w:rsidTr="003F0EF2">
        <w:tc>
          <w:tcPr>
            <w:tcW w:w="3155" w:type="dxa"/>
          </w:tcPr>
          <w:p w14:paraId="7C1EEF56" w14:textId="3FE2C8E0" w:rsidR="000B3D9B" w:rsidRPr="00055FF8" w:rsidRDefault="000B3D9B" w:rsidP="000B3D9B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49D0BA31" w14:textId="7A410952" w:rsidR="000B3D9B" w:rsidRPr="00055FF8" w:rsidRDefault="000B3D9B" w:rsidP="000B3D9B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1,594,657</w:t>
            </w:r>
          </w:p>
        </w:tc>
        <w:tc>
          <w:tcPr>
            <w:tcW w:w="265" w:type="dxa"/>
          </w:tcPr>
          <w:p w14:paraId="6783BEB1" w14:textId="77777777" w:rsidR="000B3D9B" w:rsidRPr="00055FF8" w:rsidRDefault="000B3D9B" w:rsidP="000B3D9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3784C9" w14:textId="2C0F87BA" w:rsidR="000B3D9B" w:rsidRPr="00055FF8" w:rsidRDefault="000B3D9B" w:rsidP="000B3D9B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1,594,657</w:t>
            </w:r>
          </w:p>
        </w:tc>
        <w:tc>
          <w:tcPr>
            <w:tcW w:w="272" w:type="dxa"/>
          </w:tcPr>
          <w:p w14:paraId="20EDEFDC" w14:textId="77777777" w:rsidR="000B3D9B" w:rsidRPr="00055FF8" w:rsidRDefault="000B3D9B" w:rsidP="000B3D9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</w:tcPr>
          <w:p w14:paraId="6317806B" w14:textId="6AD6A4A3" w:rsidR="000B3D9B" w:rsidRPr="00055FF8" w:rsidRDefault="000B3D9B" w:rsidP="000B3D9B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17A67D3D" w14:textId="77777777" w:rsidR="000B3D9B" w:rsidRPr="00055FF8" w:rsidRDefault="000B3D9B" w:rsidP="000B3D9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</w:tcPr>
          <w:p w14:paraId="691F4401" w14:textId="4776F8A7" w:rsidR="000B3D9B" w:rsidRPr="00055FF8" w:rsidRDefault="000B3D9B" w:rsidP="000B3D9B">
            <w:pPr>
              <w:tabs>
                <w:tab w:val="decimal" w:pos="647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6F80D910" w14:textId="77777777" w:rsidR="000B3D9B" w:rsidRPr="00055FF8" w:rsidRDefault="000B3D9B" w:rsidP="000B3D9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</w:tcPr>
          <w:p w14:paraId="3D1440EF" w14:textId="3A2DE6D3" w:rsidR="000B3D9B" w:rsidRPr="00055FF8" w:rsidRDefault="000B3D9B" w:rsidP="000B3D9B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1,594,657</w:t>
            </w:r>
          </w:p>
        </w:tc>
      </w:tr>
      <w:tr w:rsidR="005513E2" w:rsidRPr="00055FF8" w14:paraId="201E03BC" w14:textId="77777777" w:rsidTr="003F0EF2">
        <w:tc>
          <w:tcPr>
            <w:tcW w:w="3155" w:type="dxa"/>
            <w:hideMark/>
          </w:tcPr>
          <w:p w14:paraId="6F808C53" w14:textId="34689616" w:rsidR="005513E2" w:rsidRPr="00055FF8" w:rsidRDefault="005513E2" w:rsidP="005513E2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และเจ้าหนี้อื่น</w:t>
            </w:r>
            <w:r w:rsidRPr="00055FF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31944C81" w14:textId="6A7F6C2A" w:rsidR="005513E2" w:rsidRPr="00055FF8" w:rsidRDefault="007E5BDE" w:rsidP="005513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188,</w:t>
            </w:r>
            <w:r w:rsidR="00BF5931">
              <w:rPr>
                <w:rFonts w:ascii="Angsana New" w:hAnsi="Angsana New" w:cs="Angsana New"/>
                <w:sz w:val="30"/>
                <w:szCs w:val="30"/>
              </w:rPr>
              <w:t>430</w:t>
            </w:r>
          </w:p>
        </w:tc>
        <w:tc>
          <w:tcPr>
            <w:tcW w:w="265" w:type="dxa"/>
          </w:tcPr>
          <w:p w14:paraId="2147D08D" w14:textId="77777777" w:rsidR="005513E2" w:rsidRPr="00055FF8" w:rsidRDefault="005513E2" w:rsidP="005513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1862F9" w14:textId="1CF853E5" w:rsidR="005513E2" w:rsidRPr="00055FF8" w:rsidRDefault="00B157DA" w:rsidP="005513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188,430</w:t>
            </w:r>
          </w:p>
        </w:tc>
        <w:tc>
          <w:tcPr>
            <w:tcW w:w="272" w:type="dxa"/>
          </w:tcPr>
          <w:p w14:paraId="5199DBAC" w14:textId="77777777" w:rsidR="005513E2" w:rsidRPr="00055FF8" w:rsidRDefault="005513E2" w:rsidP="005513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3" w:type="dxa"/>
          </w:tcPr>
          <w:p w14:paraId="168D40EF" w14:textId="2F6E758E" w:rsidR="005513E2" w:rsidRPr="00055FF8" w:rsidRDefault="007E5BDE" w:rsidP="005513E2">
            <w:pPr>
              <w:tabs>
                <w:tab w:val="decimal" w:pos="64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4400D66F" w14:textId="77777777" w:rsidR="005513E2" w:rsidRPr="00055FF8" w:rsidRDefault="005513E2" w:rsidP="005513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7" w:type="dxa"/>
          </w:tcPr>
          <w:p w14:paraId="6F2F3058" w14:textId="3BA0910B" w:rsidR="005513E2" w:rsidRPr="00055FF8" w:rsidRDefault="007E5BDE" w:rsidP="005513E2">
            <w:pPr>
              <w:tabs>
                <w:tab w:val="decimal" w:pos="647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005E9FE0" w14:textId="77777777" w:rsidR="005513E2" w:rsidRPr="00055FF8" w:rsidRDefault="005513E2" w:rsidP="005513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</w:tcPr>
          <w:p w14:paraId="49280A40" w14:textId="7B06E344" w:rsidR="005513E2" w:rsidRPr="00055FF8" w:rsidRDefault="00B157DA" w:rsidP="00DB533D">
            <w:pPr>
              <w:tabs>
                <w:tab w:val="clear" w:pos="907"/>
                <w:tab w:val="decimal" w:pos="706"/>
                <w:tab w:val="left" w:pos="84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188,430</w:t>
            </w:r>
          </w:p>
        </w:tc>
      </w:tr>
      <w:tr w:rsidR="005513E2" w:rsidRPr="00055FF8" w14:paraId="5A7E706F" w14:textId="77777777" w:rsidTr="003F0EF2">
        <w:trPr>
          <w:trHeight w:val="119"/>
        </w:trPr>
        <w:tc>
          <w:tcPr>
            <w:tcW w:w="3155" w:type="dxa"/>
            <w:hideMark/>
          </w:tcPr>
          <w:p w14:paraId="37ECCFCC" w14:textId="77777777" w:rsidR="005513E2" w:rsidRPr="00055FF8" w:rsidRDefault="005513E2" w:rsidP="005513E2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12EC8B9F" w14:textId="2D3FDA2A" w:rsidR="005513E2" w:rsidRPr="00055FF8" w:rsidRDefault="00336839" w:rsidP="005513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43,507</w:t>
            </w:r>
          </w:p>
        </w:tc>
        <w:tc>
          <w:tcPr>
            <w:tcW w:w="265" w:type="dxa"/>
            <w:vAlign w:val="bottom"/>
          </w:tcPr>
          <w:p w14:paraId="17B50351" w14:textId="77777777" w:rsidR="005513E2" w:rsidRPr="00055FF8" w:rsidRDefault="005513E2" w:rsidP="005513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4D08E1" w14:textId="3F52D89E" w:rsidR="005513E2" w:rsidRPr="006143BC" w:rsidRDefault="00380657" w:rsidP="005513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3BC">
              <w:rPr>
                <w:rFonts w:ascii="Angsana New" w:hAnsi="Angsana New" w:cs="Angsana New"/>
                <w:sz w:val="30"/>
                <w:szCs w:val="30"/>
              </w:rPr>
              <w:t>10,033</w:t>
            </w:r>
          </w:p>
        </w:tc>
        <w:tc>
          <w:tcPr>
            <w:tcW w:w="272" w:type="dxa"/>
            <w:vAlign w:val="bottom"/>
          </w:tcPr>
          <w:p w14:paraId="245A5A09" w14:textId="77777777" w:rsidR="005513E2" w:rsidRPr="006143BC" w:rsidRDefault="005513E2" w:rsidP="005513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14:paraId="393CCAE2" w14:textId="4AA615B9" w:rsidR="005513E2" w:rsidRPr="006143BC" w:rsidRDefault="00380657" w:rsidP="005513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3BC">
              <w:rPr>
                <w:rFonts w:ascii="Angsana New" w:hAnsi="Angsana New" w:cs="Angsana New"/>
                <w:sz w:val="30"/>
                <w:szCs w:val="30"/>
              </w:rPr>
              <w:t>14,240</w:t>
            </w:r>
          </w:p>
        </w:tc>
        <w:tc>
          <w:tcPr>
            <w:tcW w:w="241" w:type="dxa"/>
            <w:vAlign w:val="bottom"/>
          </w:tcPr>
          <w:p w14:paraId="6C40221B" w14:textId="77777777" w:rsidR="005513E2" w:rsidRPr="006143BC" w:rsidRDefault="005513E2" w:rsidP="005513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73695620" w14:textId="4BA40035" w:rsidR="005513E2" w:rsidRPr="006143BC" w:rsidRDefault="00380657" w:rsidP="005513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3BC">
              <w:rPr>
                <w:rFonts w:ascii="Angsana New" w:hAnsi="Angsana New" w:cs="Angsana New"/>
                <w:sz w:val="30"/>
                <w:szCs w:val="30"/>
              </w:rPr>
              <w:t>38,625</w:t>
            </w:r>
          </w:p>
        </w:tc>
        <w:tc>
          <w:tcPr>
            <w:tcW w:w="263" w:type="dxa"/>
            <w:vAlign w:val="bottom"/>
          </w:tcPr>
          <w:p w14:paraId="2B19EE41" w14:textId="77777777" w:rsidR="005513E2" w:rsidRPr="006143BC" w:rsidRDefault="005513E2" w:rsidP="005513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1CD60B5B" w14:textId="1A1193B7" w:rsidR="005513E2" w:rsidRPr="006143BC" w:rsidRDefault="00A50D31" w:rsidP="005513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3BC">
              <w:rPr>
                <w:rFonts w:ascii="Angsana New" w:hAnsi="Angsana New" w:cs="Angsana New"/>
                <w:sz w:val="30"/>
                <w:szCs w:val="30"/>
              </w:rPr>
              <w:t>62,898</w:t>
            </w:r>
          </w:p>
        </w:tc>
      </w:tr>
      <w:tr w:rsidR="005513E2" w:rsidRPr="00055FF8" w14:paraId="2443D1AB" w14:textId="77777777" w:rsidTr="006316C2">
        <w:trPr>
          <w:trHeight w:val="460"/>
        </w:trPr>
        <w:tc>
          <w:tcPr>
            <w:tcW w:w="3155" w:type="dxa"/>
          </w:tcPr>
          <w:p w14:paraId="6A6F67F1" w14:textId="77777777" w:rsidR="005513E2" w:rsidRPr="00055FF8" w:rsidRDefault="005513E2" w:rsidP="00362C45">
            <w:pPr>
              <w:spacing w:line="240" w:lineRule="auto"/>
              <w:ind w:right="-24" w:hanging="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F37AD1" w14:textId="6AA6E1BF" w:rsidR="005513E2" w:rsidRPr="00055FF8" w:rsidRDefault="00C61CE8" w:rsidP="00EE1BE2">
            <w:pPr>
              <w:tabs>
                <w:tab w:val="clear" w:pos="3515"/>
                <w:tab w:val="decimal" w:pos="706"/>
                <w:tab w:val="left" w:pos="95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</w:t>
            </w:r>
            <w:r w:rsidR="004A54ED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="002B1B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913D75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4A54E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2B1B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594</w:t>
            </w:r>
          </w:p>
        </w:tc>
        <w:tc>
          <w:tcPr>
            <w:tcW w:w="265" w:type="dxa"/>
          </w:tcPr>
          <w:p w14:paraId="6DBB7DD6" w14:textId="77777777" w:rsidR="005513E2" w:rsidRPr="00055FF8" w:rsidRDefault="005513E2" w:rsidP="005513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D779BF" w14:textId="256E9961" w:rsidR="005513E2" w:rsidRPr="00055FF8" w:rsidRDefault="00F20A42" w:rsidP="005513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</w:t>
            </w:r>
            <w:r w:rsidR="00984A39">
              <w:rPr>
                <w:rFonts w:ascii="Angsana New" w:hAnsi="Angsana New" w:cs="Angsana New"/>
                <w:b/>
                <w:bCs/>
                <w:sz w:val="30"/>
                <w:szCs w:val="30"/>
              </w:rPr>
              <w:t>793,120</w:t>
            </w:r>
          </w:p>
        </w:tc>
        <w:tc>
          <w:tcPr>
            <w:tcW w:w="272" w:type="dxa"/>
          </w:tcPr>
          <w:p w14:paraId="016669BC" w14:textId="77777777" w:rsidR="005513E2" w:rsidRPr="00055FF8" w:rsidRDefault="005513E2" w:rsidP="005513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F30080" w14:textId="708E896D" w:rsidR="005513E2" w:rsidRPr="00055FF8" w:rsidRDefault="00F20A42" w:rsidP="005513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14,240</w:t>
            </w:r>
          </w:p>
        </w:tc>
        <w:tc>
          <w:tcPr>
            <w:tcW w:w="241" w:type="dxa"/>
          </w:tcPr>
          <w:p w14:paraId="156718FA" w14:textId="77777777" w:rsidR="005513E2" w:rsidRPr="00055FF8" w:rsidRDefault="005513E2" w:rsidP="005513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35F208" w14:textId="76B634B7" w:rsidR="005513E2" w:rsidRPr="00055FF8" w:rsidRDefault="00F20A42" w:rsidP="005513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38,625</w:t>
            </w:r>
          </w:p>
        </w:tc>
        <w:tc>
          <w:tcPr>
            <w:tcW w:w="263" w:type="dxa"/>
          </w:tcPr>
          <w:p w14:paraId="4392F41F" w14:textId="77777777" w:rsidR="005513E2" w:rsidRPr="00055FF8" w:rsidRDefault="005513E2" w:rsidP="005513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AC3395" w14:textId="46DBCF5C" w:rsidR="005513E2" w:rsidRPr="00055FF8" w:rsidRDefault="0030332B" w:rsidP="005513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1,845,</w:t>
            </w:r>
            <w:r w:rsidR="00984A39">
              <w:rPr>
                <w:rFonts w:ascii="Angsana New" w:hAnsi="Angsana New" w:cs="Angsana New"/>
                <w:b/>
                <w:bCs/>
                <w:sz w:val="30"/>
                <w:szCs w:val="30"/>
              </w:rPr>
              <w:t>985</w:t>
            </w:r>
          </w:p>
        </w:tc>
      </w:tr>
    </w:tbl>
    <w:p w14:paraId="33C66305" w14:textId="6C62A8D3" w:rsidR="004D44C6" w:rsidRPr="00055FF8" w:rsidRDefault="004D44C6">
      <w:r w:rsidRPr="00055FF8">
        <w:br w:type="page"/>
      </w:r>
    </w:p>
    <w:tbl>
      <w:tblPr>
        <w:tblStyle w:val="TableGrid"/>
        <w:tblW w:w="945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5"/>
        <w:gridCol w:w="1170"/>
        <w:gridCol w:w="265"/>
        <w:gridCol w:w="1080"/>
        <w:gridCol w:w="272"/>
        <w:gridCol w:w="933"/>
        <w:gridCol w:w="241"/>
        <w:gridCol w:w="987"/>
        <w:gridCol w:w="263"/>
        <w:gridCol w:w="1092"/>
      </w:tblGrid>
      <w:tr w:rsidR="004D44C6" w:rsidRPr="00055FF8" w14:paraId="6B511E01" w14:textId="77777777">
        <w:tc>
          <w:tcPr>
            <w:tcW w:w="3155" w:type="dxa"/>
          </w:tcPr>
          <w:p w14:paraId="5582087B" w14:textId="715AA8A3" w:rsidR="004D44C6" w:rsidRPr="00055FF8" w:rsidRDefault="004D44C6" w:rsidP="005513E2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03" w:type="dxa"/>
            <w:gridSpan w:val="9"/>
            <w:tcBorders>
              <w:left w:val="nil"/>
              <w:bottom w:val="nil"/>
              <w:right w:val="nil"/>
            </w:tcBorders>
          </w:tcPr>
          <w:p w14:paraId="560079E5" w14:textId="2DC9A0DA" w:rsidR="004D44C6" w:rsidRPr="00055FF8" w:rsidRDefault="004D44C6" w:rsidP="004D44C6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C4DA7" w:rsidRPr="00055FF8" w14:paraId="6E24C537" w14:textId="77777777">
        <w:tc>
          <w:tcPr>
            <w:tcW w:w="3155" w:type="dxa"/>
            <w:vAlign w:val="bottom"/>
          </w:tcPr>
          <w:p w14:paraId="35AF35C2" w14:textId="77777777" w:rsidR="005C4DA7" w:rsidRPr="00055FF8" w:rsidRDefault="005C4DA7" w:rsidP="00732F51">
            <w:pPr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DAE2D05" w14:textId="77777777" w:rsidR="005C4DA7" w:rsidRPr="00055FF8" w:rsidRDefault="005C4DA7" w:rsidP="00732F51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5" w:type="dxa"/>
          </w:tcPr>
          <w:p w14:paraId="3E01CE9E" w14:textId="77777777" w:rsidR="005C4DA7" w:rsidRPr="00055FF8" w:rsidRDefault="005C4DA7" w:rsidP="00732F51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868" w:type="dxa"/>
            <w:gridSpan w:val="7"/>
            <w:vAlign w:val="bottom"/>
          </w:tcPr>
          <w:p w14:paraId="3D89E50C" w14:textId="71FA4F4F" w:rsidR="005C4DA7" w:rsidRPr="00055FF8" w:rsidRDefault="005C4DA7" w:rsidP="005C4DA7">
            <w:pPr>
              <w:tabs>
                <w:tab w:val="decimal" w:pos="706"/>
                <w:tab w:val="left" w:pos="1330"/>
                <w:tab w:val="left" w:pos="338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C4DA7">
              <w:rPr>
                <w:rFonts w:ascii="Angsana New" w:hAnsi="Angsana New" w:cs="Angsana New" w:hint="cs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732F51" w:rsidRPr="00055FF8" w14:paraId="739EDC42" w14:textId="77777777" w:rsidTr="003F0EF2">
        <w:tc>
          <w:tcPr>
            <w:tcW w:w="3155" w:type="dxa"/>
            <w:vAlign w:val="bottom"/>
            <w:hideMark/>
          </w:tcPr>
          <w:p w14:paraId="73A003A8" w14:textId="67914121" w:rsidR="00732F51" w:rsidRPr="00055FF8" w:rsidRDefault="00732F51" w:rsidP="00732F51">
            <w:pPr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B82D597" w14:textId="77777777" w:rsidR="00732F51" w:rsidRPr="00055FF8" w:rsidRDefault="00732F51" w:rsidP="00732F51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มูลค่า</w:t>
            </w:r>
          </w:p>
          <w:p w14:paraId="5CB9274F" w14:textId="5548B93A" w:rsidR="00732F51" w:rsidRPr="00055FF8" w:rsidRDefault="00732F51" w:rsidP="00732F51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65" w:type="dxa"/>
          </w:tcPr>
          <w:p w14:paraId="4625F577" w14:textId="77777777" w:rsidR="00732F51" w:rsidRPr="00055FF8" w:rsidRDefault="00732F51" w:rsidP="00732F51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46A20F" w14:textId="61F6C8D3" w:rsidR="00732F51" w:rsidRPr="00055FF8" w:rsidRDefault="00732F51" w:rsidP="00AB5772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ภายใน</w:t>
            </w:r>
            <w:r w:rsidRPr="00055FF8">
              <w:rPr>
                <w:rFonts w:ascii="Angsana New" w:hAnsi="Angsana New" w:cs="Angsana New"/>
                <w:sz w:val="30"/>
                <w:szCs w:val="30"/>
              </w:rPr>
              <w:t xml:space="preserve"> 1 </w:t>
            </w: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65C3EC65" w14:textId="77777777" w:rsidR="00732F51" w:rsidRPr="00055FF8" w:rsidRDefault="00732F51" w:rsidP="00732F51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14:paraId="68C282C4" w14:textId="77777777" w:rsidR="00732F51" w:rsidRPr="00055FF8" w:rsidRDefault="00732F51" w:rsidP="00732F51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pacing w:val="-10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 xml:space="preserve">มากกว่า </w:t>
            </w:r>
            <w:r w:rsidRPr="00055FF8">
              <w:rPr>
                <w:rFonts w:ascii="Angsana New" w:hAnsi="Angsana New" w:cs="Angsana New"/>
                <w:spacing w:val="-10"/>
                <w:sz w:val="30"/>
                <w:szCs w:val="30"/>
              </w:rPr>
              <w:t xml:space="preserve">1 </w:t>
            </w:r>
            <w:r w:rsidRPr="00055FF8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ปี</w:t>
            </w:r>
            <w:r w:rsidRPr="00055FF8">
              <w:rPr>
                <w:rFonts w:ascii="Angsana New" w:hAnsi="Angsana New" w:cs="Angsana New"/>
                <w:spacing w:val="-10"/>
                <w:sz w:val="30"/>
                <w:szCs w:val="30"/>
              </w:rPr>
              <w:t xml:space="preserve"> </w:t>
            </w:r>
            <w:r w:rsidRPr="00055FF8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 xml:space="preserve">แต่ไม่เกิน </w:t>
            </w:r>
          </w:p>
          <w:p w14:paraId="2850BB74" w14:textId="07C341DD" w:rsidR="00732F51" w:rsidRPr="00055FF8" w:rsidRDefault="00732F51" w:rsidP="00732F51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pacing w:val="-10"/>
                <w:sz w:val="30"/>
                <w:szCs w:val="30"/>
              </w:rPr>
              <w:t xml:space="preserve">5 </w:t>
            </w:r>
            <w:r w:rsidRPr="00055FF8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3C342609" w14:textId="77777777" w:rsidR="00732F51" w:rsidRPr="00055FF8" w:rsidRDefault="00732F51" w:rsidP="00732F51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37A3F964" w14:textId="6AD278CD" w:rsidR="00732F51" w:rsidRPr="00055FF8" w:rsidRDefault="00732F51" w:rsidP="00732F51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มากกว่า</w:t>
            </w:r>
            <w:r w:rsidRPr="00055FF8">
              <w:rPr>
                <w:rFonts w:ascii="Angsana New" w:hAnsi="Angsana New" w:cs="Angsana New"/>
                <w:sz w:val="30"/>
                <w:szCs w:val="30"/>
              </w:rPr>
              <w:t xml:space="preserve"> 5 </w:t>
            </w: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28A34E2B" w14:textId="77777777" w:rsidR="00732F51" w:rsidRPr="00055FF8" w:rsidRDefault="00732F51" w:rsidP="00732F51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1BFA7D1F" w14:textId="27714B48" w:rsidR="00732F51" w:rsidRPr="00055FF8" w:rsidRDefault="00732F51" w:rsidP="00732F51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3F0EF2" w:rsidRPr="00055FF8" w14:paraId="78D3D336" w14:textId="77777777" w:rsidTr="003F0EF2">
        <w:trPr>
          <w:trHeight w:val="218"/>
        </w:trPr>
        <w:tc>
          <w:tcPr>
            <w:tcW w:w="3155" w:type="dxa"/>
          </w:tcPr>
          <w:p w14:paraId="2D1C8C46" w14:textId="7287DE07" w:rsidR="003F0EF2" w:rsidRPr="00055FF8" w:rsidRDefault="00854592" w:rsidP="00732F51">
            <w:pPr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E4333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6303" w:type="dxa"/>
            <w:gridSpan w:val="9"/>
          </w:tcPr>
          <w:p w14:paraId="7F47995F" w14:textId="79304C09" w:rsidR="003F0EF2" w:rsidRPr="00055FF8" w:rsidRDefault="003F0EF2" w:rsidP="003F0EF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055FF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55FF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32F51" w:rsidRPr="00055FF8" w14:paraId="5B90256A" w14:textId="77777777" w:rsidTr="003F0EF2">
        <w:tc>
          <w:tcPr>
            <w:tcW w:w="3155" w:type="dxa"/>
          </w:tcPr>
          <w:p w14:paraId="39C4B9B6" w14:textId="6542DF3A" w:rsidR="00732F51" w:rsidRPr="00055FF8" w:rsidRDefault="00732F51" w:rsidP="00732F51">
            <w:pPr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70" w:type="dxa"/>
          </w:tcPr>
          <w:p w14:paraId="4B155E9F" w14:textId="77777777" w:rsidR="00732F51" w:rsidRPr="00055FF8" w:rsidRDefault="00732F51" w:rsidP="00732F5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0DDBDBFF" w14:textId="77777777" w:rsidR="00732F51" w:rsidRPr="00055FF8" w:rsidRDefault="00732F51" w:rsidP="00732F5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937E22" w14:textId="77777777" w:rsidR="00732F51" w:rsidRPr="00055FF8" w:rsidRDefault="00732F51" w:rsidP="00732F5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35AB68B" w14:textId="77777777" w:rsidR="00732F51" w:rsidRPr="00055FF8" w:rsidRDefault="00732F51" w:rsidP="00732F5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</w:tcPr>
          <w:p w14:paraId="6A19C451" w14:textId="77777777" w:rsidR="00732F51" w:rsidRPr="00055FF8" w:rsidRDefault="00732F51" w:rsidP="00732F5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798D3EC0" w14:textId="77777777" w:rsidR="00732F51" w:rsidRPr="00055FF8" w:rsidRDefault="00732F51" w:rsidP="00732F5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</w:tcPr>
          <w:p w14:paraId="3AAD3819" w14:textId="77777777" w:rsidR="00732F51" w:rsidRPr="00055FF8" w:rsidRDefault="00732F51" w:rsidP="00732F5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224DE3BC" w14:textId="77777777" w:rsidR="00732F51" w:rsidRPr="00055FF8" w:rsidRDefault="00732F51" w:rsidP="00732F5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</w:tcPr>
          <w:p w14:paraId="2126762B" w14:textId="77777777" w:rsidR="00732F51" w:rsidRPr="00055FF8" w:rsidRDefault="00732F51" w:rsidP="00732F5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40FA2" w:rsidRPr="00055FF8" w14:paraId="0BD0CB6B" w14:textId="77777777" w:rsidTr="003F0EF2">
        <w:tc>
          <w:tcPr>
            <w:tcW w:w="3155" w:type="dxa"/>
          </w:tcPr>
          <w:p w14:paraId="1FD23165" w14:textId="4905A9EB" w:rsidR="00240FA2" w:rsidRPr="00055FF8" w:rsidRDefault="00240FA2" w:rsidP="00240FA2">
            <w:pPr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5DBDB4A0" w14:textId="795470D0" w:rsidR="00240FA2" w:rsidRPr="00055FF8" w:rsidRDefault="00240FA2" w:rsidP="00240FA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1,071,869</w:t>
            </w:r>
          </w:p>
        </w:tc>
        <w:tc>
          <w:tcPr>
            <w:tcW w:w="265" w:type="dxa"/>
          </w:tcPr>
          <w:p w14:paraId="51C73C29" w14:textId="77777777" w:rsidR="00240FA2" w:rsidRPr="00055FF8" w:rsidRDefault="00240FA2" w:rsidP="00240FA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5BC929" w14:textId="3778D09A" w:rsidR="00240FA2" w:rsidRPr="00055FF8" w:rsidRDefault="00240FA2" w:rsidP="00240FA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1,071,869</w:t>
            </w:r>
          </w:p>
        </w:tc>
        <w:tc>
          <w:tcPr>
            <w:tcW w:w="272" w:type="dxa"/>
          </w:tcPr>
          <w:p w14:paraId="534102AF" w14:textId="77777777" w:rsidR="00240FA2" w:rsidRPr="00055FF8" w:rsidRDefault="00240FA2" w:rsidP="00240FA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</w:tcPr>
          <w:p w14:paraId="0010D6C9" w14:textId="30E7734C" w:rsidR="00240FA2" w:rsidRPr="00055FF8" w:rsidRDefault="00240FA2" w:rsidP="00240FA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210C7D04" w14:textId="77777777" w:rsidR="00240FA2" w:rsidRPr="00055FF8" w:rsidRDefault="00240FA2" w:rsidP="00240FA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</w:tcPr>
          <w:p w14:paraId="7724CB6E" w14:textId="3A3EEBCC" w:rsidR="00240FA2" w:rsidRPr="00055FF8" w:rsidRDefault="00240FA2" w:rsidP="00240FA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599D45A7" w14:textId="77777777" w:rsidR="00240FA2" w:rsidRPr="00055FF8" w:rsidRDefault="00240FA2" w:rsidP="00240FA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</w:tcPr>
          <w:p w14:paraId="0185F9E7" w14:textId="1AE8CC00" w:rsidR="00240FA2" w:rsidRPr="00055FF8" w:rsidRDefault="00240FA2" w:rsidP="00240FA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1,071,869</w:t>
            </w:r>
          </w:p>
        </w:tc>
      </w:tr>
      <w:tr w:rsidR="008462BF" w:rsidRPr="00055FF8" w14:paraId="7F7EFCFA" w14:textId="77777777">
        <w:tc>
          <w:tcPr>
            <w:tcW w:w="3155" w:type="dxa"/>
          </w:tcPr>
          <w:p w14:paraId="3074D38D" w14:textId="0EADD8EF" w:rsidR="008462BF" w:rsidRPr="00055FF8" w:rsidRDefault="008462BF" w:rsidP="008462BF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และเจ้าหนี้อื่น</w:t>
            </w:r>
            <w:r w:rsidRPr="00055FF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0CE4A091" w14:textId="0F30918F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611,839</w:t>
            </w:r>
          </w:p>
        </w:tc>
        <w:tc>
          <w:tcPr>
            <w:tcW w:w="265" w:type="dxa"/>
          </w:tcPr>
          <w:p w14:paraId="39F09412" w14:textId="77777777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6D559F" w14:textId="0055893A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611,839</w:t>
            </w:r>
          </w:p>
        </w:tc>
        <w:tc>
          <w:tcPr>
            <w:tcW w:w="272" w:type="dxa"/>
          </w:tcPr>
          <w:p w14:paraId="467AA1DB" w14:textId="77777777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3" w:type="dxa"/>
          </w:tcPr>
          <w:p w14:paraId="69A03A61" w14:textId="40FDFB29" w:rsidR="008462BF" w:rsidRPr="00055FF8" w:rsidRDefault="008462BF" w:rsidP="008462BF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42EC83B0" w14:textId="77777777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87" w:type="dxa"/>
          </w:tcPr>
          <w:p w14:paraId="0684D8B9" w14:textId="103A6575" w:rsidR="008462BF" w:rsidRPr="00055FF8" w:rsidRDefault="008462BF" w:rsidP="008462BF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317AE642" w14:textId="77777777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</w:tcPr>
          <w:p w14:paraId="52E03C88" w14:textId="2776E990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611,839</w:t>
            </w:r>
          </w:p>
        </w:tc>
      </w:tr>
      <w:tr w:rsidR="008462BF" w:rsidRPr="00055FF8" w14:paraId="2DEF8F92" w14:textId="77777777">
        <w:tc>
          <w:tcPr>
            <w:tcW w:w="3155" w:type="dxa"/>
          </w:tcPr>
          <w:p w14:paraId="79B0C780" w14:textId="62CC99FD" w:rsidR="008462BF" w:rsidRPr="00055FF8" w:rsidRDefault="008462BF" w:rsidP="008462BF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0DE26B2B" w14:textId="5FD50FB6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47,995</w:t>
            </w:r>
          </w:p>
        </w:tc>
        <w:tc>
          <w:tcPr>
            <w:tcW w:w="265" w:type="dxa"/>
            <w:vAlign w:val="bottom"/>
          </w:tcPr>
          <w:p w14:paraId="4236193A" w14:textId="77777777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72A049" w14:textId="2BCB4F5F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10,051</w:t>
            </w:r>
          </w:p>
        </w:tc>
        <w:tc>
          <w:tcPr>
            <w:tcW w:w="272" w:type="dxa"/>
            <w:vAlign w:val="bottom"/>
          </w:tcPr>
          <w:p w14:paraId="387BDEAC" w14:textId="77777777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14:paraId="031A3146" w14:textId="643809BD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18,236</w:t>
            </w:r>
          </w:p>
        </w:tc>
        <w:tc>
          <w:tcPr>
            <w:tcW w:w="241" w:type="dxa"/>
            <w:vAlign w:val="bottom"/>
          </w:tcPr>
          <w:p w14:paraId="1EE0F42B" w14:textId="77777777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3703CFC5" w14:textId="5E8B4747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40,906</w:t>
            </w:r>
          </w:p>
        </w:tc>
        <w:tc>
          <w:tcPr>
            <w:tcW w:w="263" w:type="dxa"/>
            <w:vAlign w:val="bottom"/>
          </w:tcPr>
          <w:p w14:paraId="28468140" w14:textId="77777777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33D92F12" w14:textId="79F53E82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69,193</w:t>
            </w:r>
          </w:p>
        </w:tc>
      </w:tr>
      <w:tr w:rsidR="008462BF" w:rsidRPr="00055FF8" w14:paraId="7260634E" w14:textId="77777777">
        <w:tc>
          <w:tcPr>
            <w:tcW w:w="3155" w:type="dxa"/>
          </w:tcPr>
          <w:p w14:paraId="378F6F8B" w14:textId="77777777" w:rsidR="008462BF" w:rsidRPr="00055FF8" w:rsidRDefault="008462BF" w:rsidP="008462BF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B6E684" w14:textId="58FB9C17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1,731,703</w:t>
            </w:r>
          </w:p>
        </w:tc>
        <w:tc>
          <w:tcPr>
            <w:tcW w:w="265" w:type="dxa"/>
          </w:tcPr>
          <w:p w14:paraId="47B60036" w14:textId="77777777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33028B" w14:textId="61D2E760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1,693,759</w:t>
            </w:r>
          </w:p>
        </w:tc>
        <w:tc>
          <w:tcPr>
            <w:tcW w:w="272" w:type="dxa"/>
          </w:tcPr>
          <w:p w14:paraId="3BF549B1" w14:textId="77777777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18D1CF" w14:textId="5B3CC778" w:rsidR="008462BF" w:rsidRPr="00127CF1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18,236</w:t>
            </w:r>
          </w:p>
        </w:tc>
        <w:tc>
          <w:tcPr>
            <w:tcW w:w="241" w:type="dxa"/>
          </w:tcPr>
          <w:p w14:paraId="6F35C91D" w14:textId="77777777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715258" w14:textId="06FBECAF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40,906</w:t>
            </w:r>
          </w:p>
        </w:tc>
        <w:tc>
          <w:tcPr>
            <w:tcW w:w="263" w:type="dxa"/>
          </w:tcPr>
          <w:p w14:paraId="7F710110" w14:textId="77777777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42AFD6" w14:textId="4E51D369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1,752,901</w:t>
            </w:r>
          </w:p>
        </w:tc>
      </w:tr>
      <w:tr w:rsidR="008462BF" w:rsidRPr="00055FF8" w14:paraId="31402150" w14:textId="77777777" w:rsidTr="003F0EF2">
        <w:trPr>
          <w:trHeight w:val="215"/>
        </w:trPr>
        <w:tc>
          <w:tcPr>
            <w:tcW w:w="3155" w:type="dxa"/>
          </w:tcPr>
          <w:p w14:paraId="76CE9ADF" w14:textId="77777777" w:rsidR="008462BF" w:rsidRPr="00055FF8" w:rsidRDefault="008462BF" w:rsidP="008462BF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6F1860CF" w14:textId="77777777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1546D286" w14:textId="77777777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590712C1" w14:textId="77777777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7F67592A" w14:textId="77777777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right w:val="nil"/>
            </w:tcBorders>
          </w:tcPr>
          <w:p w14:paraId="3AD4A568" w14:textId="77777777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0ADA5815" w14:textId="77777777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double" w:sz="4" w:space="0" w:color="auto"/>
              <w:left w:val="nil"/>
              <w:right w:val="nil"/>
            </w:tcBorders>
          </w:tcPr>
          <w:p w14:paraId="7571D42C" w14:textId="77777777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2AE5A52E" w14:textId="77777777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double" w:sz="4" w:space="0" w:color="auto"/>
              <w:left w:val="nil"/>
              <w:right w:val="nil"/>
            </w:tcBorders>
          </w:tcPr>
          <w:p w14:paraId="46FE9FAA" w14:textId="77777777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462BF" w:rsidRPr="00055FF8" w14:paraId="26E79EFA" w14:textId="77777777" w:rsidTr="003F0EF2">
        <w:tc>
          <w:tcPr>
            <w:tcW w:w="3155" w:type="dxa"/>
            <w:vAlign w:val="bottom"/>
          </w:tcPr>
          <w:p w14:paraId="15831759" w14:textId="77777777" w:rsidR="008462BF" w:rsidRPr="00055FF8" w:rsidRDefault="008462BF" w:rsidP="008462BF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3" w:type="dxa"/>
            <w:gridSpan w:val="9"/>
            <w:vAlign w:val="bottom"/>
          </w:tcPr>
          <w:p w14:paraId="61236BB3" w14:textId="148C2379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62BF" w:rsidRPr="00055FF8" w14:paraId="79301ED1" w14:textId="77777777" w:rsidTr="00732F51">
        <w:tc>
          <w:tcPr>
            <w:tcW w:w="3155" w:type="dxa"/>
          </w:tcPr>
          <w:p w14:paraId="1ECA9458" w14:textId="77777777" w:rsidR="008462BF" w:rsidRPr="00055FF8" w:rsidRDefault="008462BF" w:rsidP="008462BF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CA9BE4C" w14:textId="77777777" w:rsidR="008462BF" w:rsidRPr="00055FF8" w:rsidRDefault="008462BF" w:rsidP="008462BF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5" w:type="dxa"/>
          </w:tcPr>
          <w:p w14:paraId="76F64AA3" w14:textId="77777777" w:rsidR="008462BF" w:rsidRPr="00055FF8" w:rsidRDefault="008462BF" w:rsidP="008462BF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68" w:type="dxa"/>
            <w:gridSpan w:val="7"/>
            <w:vAlign w:val="bottom"/>
          </w:tcPr>
          <w:p w14:paraId="619A5808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8462BF" w:rsidRPr="00055FF8" w14:paraId="59F3B6CC" w14:textId="77777777" w:rsidTr="003F0EF2">
        <w:tc>
          <w:tcPr>
            <w:tcW w:w="3155" w:type="dxa"/>
            <w:vAlign w:val="bottom"/>
            <w:hideMark/>
          </w:tcPr>
          <w:p w14:paraId="461B380E" w14:textId="03F896BF" w:rsidR="008462BF" w:rsidRPr="00055FF8" w:rsidRDefault="008462BF" w:rsidP="008462BF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1D423BF1" w14:textId="77777777" w:rsidR="008462BF" w:rsidRPr="00055FF8" w:rsidRDefault="008462BF" w:rsidP="008462BF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มูลค่า</w:t>
            </w:r>
          </w:p>
          <w:p w14:paraId="110251A3" w14:textId="77777777" w:rsidR="008462BF" w:rsidRPr="00055FF8" w:rsidRDefault="008462BF" w:rsidP="008462BF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65" w:type="dxa"/>
          </w:tcPr>
          <w:p w14:paraId="21029FD3" w14:textId="77777777" w:rsidR="008462BF" w:rsidRPr="00055FF8" w:rsidRDefault="008462BF" w:rsidP="008462BF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7CBA31AC" w14:textId="77777777" w:rsidR="008462BF" w:rsidRPr="00055FF8" w:rsidRDefault="008462BF" w:rsidP="008462BF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ภายใน</w:t>
            </w:r>
            <w:r w:rsidRPr="00055FF8">
              <w:rPr>
                <w:rFonts w:ascii="Angsana New" w:hAnsi="Angsana New" w:cs="Angsana New"/>
                <w:sz w:val="30"/>
                <w:szCs w:val="30"/>
              </w:rPr>
              <w:t xml:space="preserve"> 1 </w:t>
            </w: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0E109364" w14:textId="77777777" w:rsidR="008462BF" w:rsidRPr="00055FF8" w:rsidRDefault="008462BF" w:rsidP="008462BF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  <w:hideMark/>
          </w:tcPr>
          <w:p w14:paraId="2CF31934" w14:textId="77777777" w:rsidR="008462BF" w:rsidRPr="00055FF8" w:rsidRDefault="008462BF" w:rsidP="008462BF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 xml:space="preserve">มากกว่า </w:t>
            </w:r>
            <w:r w:rsidRPr="00055FF8">
              <w:rPr>
                <w:rFonts w:ascii="Angsana New" w:hAnsi="Angsana New" w:cs="Angsana New"/>
                <w:spacing w:val="-10"/>
                <w:sz w:val="30"/>
                <w:szCs w:val="30"/>
              </w:rPr>
              <w:t xml:space="preserve">1 </w:t>
            </w:r>
            <w:r w:rsidRPr="00055FF8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ปี</w:t>
            </w:r>
            <w:r w:rsidRPr="00055FF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 xml:space="preserve">แต่ไม่เกิน </w:t>
            </w:r>
            <w:r w:rsidRPr="00055FF8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051AAA60" w14:textId="77777777" w:rsidR="008462BF" w:rsidRPr="00055FF8" w:rsidRDefault="008462BF" w:rsidP="008462BF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  <w:hideMark/>
          </w:tcPr>
          <w:p w14:paraId="6B06C71D" w14:textId="77777777" w:rsidR="008462BF" w:rsidRPr="00055FF8" w:rsidRDefault="008462BF" w:rsidP="008462BF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มากกว่า</w:t>
            </w:r>
            <w:r w:rsidRPr="00055FF8">
              <w:rPr>
                <w:rFonts w:ascii="Angsana New" w:hAnsi="Angsana New" w:cs="Angsana New"/>
                <w:sz w:val="30"/>
                <w:szCs w:val="30"/>
              </w:rPr>
              <w:t xml:space="preserve"> 5 </w:t>
            </w: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7E11A41C" w14:textId="77777777" w:rsidR="008462BF" w:rsidRPr="00055FF8" w:rsidRDefault="008462BF" w:rsidP="008462BF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  <w:hideMark/>
          </w:tcPr>
          <w:p w14:paraId="05D1BAB0" w14:textId="77777777" w:rsidR="008462BF" w:rsidRPr="00055FF8" w:rsidRDefault="008462BF" w:rsidP="008462BF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8462BF" w:rsidRPr="00055FF8" w14:paraId="3CB0F5CA" w14:textId="77777777" w:rsidTr="003F0EF2">
        <w:tc>
          <w:tcPr>
            <w:tcW w:w="3155" w:type="dxa"/>
          </w:tcPr>
          <w:p w14:paraId="75B8872C" w14:textId="77777777" w:rsidR="008462BF" w:rsidRPr="00055FF8" w:rsidRDefault="008462BF" w:rsidP="008462BF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3" w:type="dxa"/>
            <w:gridSpan w:val="9"/>
          </w:tcPr>
          <w:p w14:paraId="4326A5BC" w14:textId="1FF1E308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055FF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55FF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462BF" w:rsidRPr="00055FF8" w14:paraId="5C6A1051" w14:textId="77777777" w:rsidTr="003F0EF2">
        <w:tc>
          <w:tcPr>
            <w:tcW w:w="3155" w:type="dxa"/>
          </w:tcPr>
          <w:p w14:paraId="06095D59" w14:textId="290DE4E8" w:rsidR="008462BF" w:rsidRPr="00055FF8" w:rsidRDefault="008462BF" w:rsidP="008462BF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6303" w:type="dxa"/>
            <w:gridSpan w:val="9"/>
          </w:tcPr>
          <w:p w14:paraId="304EDC66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8462BF" w:rsidRPr="00055FF8" w14:paraId="441F0AF4" w14:textId="77777777" w:rsidTr="003F0EF2">
        <w:tc>
          <w:tcPr>
            <w:tcW w:w="3155" w:type="dxa"/>
            <w:hideMark/>
          </w:tcPr>
          <w:p w14:paraId="26D0E294" w14:textId="77777777" w:rsidR="008462BF" w:rsidRPr="00055FF8" w:rsidRDefault="008462BF" w:rsidP="008462BF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369109DA" w14:textId="343A1352" w:rsidR="008462BF" w:rsidRPr="00055FF8" w:rsidRDefault="008462BF" w:rsidP="008462BF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7533D1F9" w14:textId="77777777" w:rsidR="008462BF" w:rsidRPr="00055FF8" w:rsidRDefault="008462BF" w:rsidP="008462B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0B3F3B" w14:textId="64949C39" w:rsidR="008462BF" w:rsidRPr="00055FF8" w:rsidRDefault="008462BF" w:rsidP="008462BF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A85AB5A" w14:textId="77777777" w:rsidR="008462BF" w:rsidRPr="00055FF8" w:rsidRDefault="008462BF" w:rsidP="008462B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</w:tcPr>
          <w:p w14:paraId="650B6B44" w14:textId="3DC90A15" w:rsidR="008462BF" w:rsidRPr="00055FF8" w:rsidRDefault="008462BF" w:rsidP="008462BF">
            <w:pPr>
              <w:tabs>
                <w:tab w:val="decimal" w:pos="644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021F0C2A" w14:textId="77777777" w:rsidR="008462BF" w:rsidRPr="00055FF8" w:rsidRDefault="008462BF" w:rsidP="008462B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</w:tcPr>
          <w:p w14:paraId="7C224F6B" w14:textId="0FA165BF" w:rsidR="008462BF" w:rsidRPr="00055FF8" w:rsidRDefault="008462BF" w:rsidP="008462BF">
            <w:pPr>
              <w:tabs>
                <w:tab w:val="decimal" w:pos="647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4B4DA380" w14:textId="77777777" w:rsidR="008462BF" w:rsidRPr="00055FF8" w:rsidRDefault="008462BF" w:rsidP="008462B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</w:tcPr>
          <w:p w14:paraId="7C8637FE" w14:textId="096C0250" w:rsidR="008462BF" w:rsidRPr="00055FF8" w:rsidRDefault="008462BF" w:rsidP="008462BF">
            <w:pPr>
              <w:tabs>
                <w:tab w:val="clear" w:pos="907"/>
                <w:tab w:val="decimal" w:pos="708"/>
                <w:tab w:val="left" w:pos="84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40FA2" w:rsidRPr="00055FF8" w14:paraId="43EEBD69" w14:textId="77777777" w:rsidTr="003F0EF2">
        <w:tc>
          <w:tcPr>
            <w:tcW w:w="3155" w:type="dxa"/>
          </w:tcPr>
          <w:p w14:paraId="5FE6FFB0" w14:textId="59A3F692" w:rsidR="00240FA2" w:rsidRPr="00055FF8" w:rsidRDefault="002B6F72" w:rsidP="00240FA2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3BEBDC2D" w14:textId="023723BF" w:rsidR="00240FA2" w:rsidRPr="00055FF8" w:rsidRDefault="002B6F72" w:rsidP="00240FA2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1,594,657</w:t>
            </w:r>
          </w:p>
        </w:tc>
        <w:tc>
          <w:tcPr>
            <w:tcW w:w="265" w:type="dxa"/>
          </w:tcPr>
          <w:p w14:paraId="626A90FF" w14:textId="77777777" w:rsidR="00240FA2" w:rsidRPr="00055FF8" w:rsidRDefault="00240FA2" w:rsidP="00240FA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4980FF" w14:textId="18630EA9" w:rsidR="00240FA2" w:rsidRPr="00055FF8" w:rsidRDefault="002B6F72" w:rsidP="00240FA2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1,594,657</w:t>
            </w:r>
          </w:p>
        </w:tc>
        <w:tc>
          <w:tcPr>
            <w:tcW w:w="272" w:type="dxa"/>
          </w:tcPr>
          <w:p w14:paraId="77E681DD" w14:textId="77777777" w:rsidR="00240FA2" w:rsidRPr="00055FF8" w:rsidRDefault="00240FA2" w:rsidP="00240FA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</w:tcPr>
          <w:p w14:paraId="6110E336" w14:textId="2B362CAF" w:rsidR="00240FA2" w:rsidRPr="00055FF8" w:rsidRDefault="002B6F72" w:rsidP="00240FA2">
            <w:pPr>
              <w:tabs>
                <w:tab w:val="decimal" w:pos="644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5FE9660F" w14:textId="77777777" w:rsidR="00240FA2" w:rsidRPr="00055FF8" w:rsidRDefault="00240FA2" w:rsidP="00240FA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</w:tcPr>
          <w:p w14:paraId="17FD2651" w14:textId="585D0466" w:rsidR="00240FA2" w:rsidRPr="00055FF8" w:rsidRDefault="002B6F72" w:rsidP="00240FA2">
            <w:pPr>
              <w:tabs>
                <w:tab w:val="decimal" w:pos="647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65B3B53C" w14:textId="77777777" w:rsidR="00240FA2" w:rsidRPr="00055FF8" w:rsidRDefault="00240FA2" w:rsidP="00240FA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</w:tcPr>
          <w:p w14:paraId="3A3CA766" w14:textId="037E9A32" w:rsidR="00240FA2" w:rsidRPr="00055FF8" w:rsidRDefault="002B6F72" w:rsidP="00240FA2">
            <w:pPr>
              <w:tabs>
                <w:tab w:val="clear" w:pos="907"/>
                <w:tab w:val="decimal" w:pos="708"/>
                <w:tab w:val="left" w:pos="84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1,594,657</w:t>
            </w:r>
          </w:p>
        </w:tc>
      </w:tr>
      <w:tr w:rsidR="008462BF" w:rsidRPr="00055FF8" w14:paraId="453AF8A3" w14:textId="77777777" w:rsidTr="003F0EF2">
        <w:tc>
          <w:tcPr>
            <w:tcW w:w="3155" w:type="dxa"/>
            <w:hideMark/>
          </w:tcPr>
          <w:p w14:paraId="75F3F9E5" w14:textId="18CEFDEA" w:rsidR="008462BF" w:rsidRPr="00055FF8" w:rsidRDefault="008462BF" w:rsidP="008462BF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</w:tcPr>
          <w:p w14:paraId="2BC6BC6E" w14:textId="0F1B4F75" w:rsidR="008462BF" w:rsidRPr="00055FF8" w:rsidRDefault="008417C5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184,656</w:t>
            </w:r>
          </w:p>
        </w:tc>
        <w:tc>
          <w:tcPr>
            <w:tcW w:w="265" w:type="dxa"/>
          </w:tcPr>
          <w:p w14:paraId="023793B8" w14:textId="77777777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2A9F76" w14:textId="337F2F45" w:rsidR="008462BF" w:rsidRPr="00055FF8" w:rsidRDefault="008417C5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184,656</w:t>
            </w:r>
          </w:p>
        </w:tc>
        <w:tc>
          <w:tcPr>
            <w:tcW w:w="272" w:type="dxa"/>
          </w:tcPr>
          <w:p w14:paraId="63342C63" w14:textId="77777777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3" w:type="dxa"/>
          </w:tcPr>
          <w:p w14:paraId="6397BD7C" w14:textId="1A84F1F1" w:rsidR="008462BF" w:rsidRPr="00055FF8" w:rsidRDefault="00A56740" w:rsidP="008462BF">
            <w:pPr>
              <w:tabs>
                <w:tab w:val="decimal" w:pos="64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4F4D30FC" w14:textId="77777777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7" w:type="dxa"/>
          </w:tcPr>
          <w:p w14:paraId="5F5D25D0" w14:textId="79427B52" w:rsidR="008462BF" w:rsidRPr="00055FF8" w:rsidRDefault="00A56740" w:rsidP="008462BF">
            <w:pPr>
              <w:tabs>
                <w:tab w:val="decimal" w:pos="647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1380767B" w14:textId="77777777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</w:tcPr>
          <w:p w14:paraId="424DFEF6" w14:textId="46CCC9AA" w:rsidR="008462BF" w:rsidRPr="00055FF8" w:rsidRDefault="008417C5" w:rsidP="008462BF">
            <w:pPr>
              <w:tabs>
                <w:tab w:val="clear" w:pos="907"/>
                <w:tab w:val="decimal" w:pos="706"/>
                <w:tab w:val="left" w:pos="84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184,656</w:t>
            </w:r>
          </w:p>
        </w:tc>
      </w:tr>
      <w:tr w:rsidR="008462BF" w:rsidRPr="00055FF8" w14:paraId="311D3854" w14:textId="77777777">
        <w:trPr>
          <w:trHeight w:val="119"/>
        </w:trPr>
        <w:tc>
          <w:tcPr>
            <w:tcW w:w="3155" w:type="dxa"/>
            <w:hideMark/>
          </w:tcPr>
          <w:p w14:paraId="74FB28B7" w14:textId="77777777" w:rsidR="008462BF" w:rsidRPr="00055FF8" w:rsidRDefault="008462BF" w:rsidP="008462BF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6255E612" w14:textId="2D906E2A" w:rsidR="008462BF" w:rsidRPr="00055FF8" w:rsidRDefault="00362D41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0D7BB3">
              <w:rPr>
                <w:rFonts w:ascii="Angsana New" w:hAnsi="Angsana New" w:cs="Angsana New"/>
                <w:sz w:val="30"/>
                <w:szCs w:val="30"/>
              </w:rPr>
              <w:t>6,224</w:t>
            </w:r>
          </w:p>
        </w:tc>
        <w:tc>
          <w:tcPr>
            <w:tcW w:w="265" w:type="dxa"/>
            <w:vAlign w:val="bottom"/>
          </w:tcPr>
          <w:p w14:paraId="14682878" w14:textId="77777777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E53498" w14:textId="526F6B1D" w:rsidR="008462BF" w:rsidRPr="00055FF8" w:rsidRDefault="00B136C9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12,265</w:t>
            </w:r>
          </w:p>
        </w:tc>
        <w:tc>
          <w:tcPr>
            <w:tcW w:w="272" w:type="dxa"/>
            <w:vAlign w:val="bottom"/>
          </w:tcPr>
          <w:p w14:paraId="461FA37B" w14:textId="77777777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14:paraId="46CF6DB1" w14:textId="0A7A62B5" w:rsidR="008462BF" w:rsidRPr="00055FF8" w:rsidRDefault="00EC36B7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14,914</w:t>
            </w:r>
          </w:p>
        </w:tc>
        <w:tc>
          <w:tcPr>
            <w:tcW w:w="241" w:type="dxa"/>
            <w:vAlign w:val="bottom"/>
          </w:tcPr>
          <w:p w14:paraId="1EAFE822" w14:textId="77777777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5D69291B" w14:textId="3A43E5E5" w:rsidR="008462BF" w:rsidRPr="00055FF8" w:rsidRDefault="00EC36B7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38,625</w:t>
            </w:r>
          </w:p>
        </w:tc>
        <w:tc>
          <w:tcPr>
            <w:tcW w:w="263" w:type="dxa"/>
            <w:vAlign w:val="bottom"/>
          </w:tcPr>
          <w:p w14:paraId="265AD8F6" w14:textId="77777777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06421B47" w14:textId="0CC845C6" w:rsidR="008462BF" w:rsidRPr="00055FF8" w:rsidRDefault="00EC36B7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65,804</w:t>
            </w:r>
          </w:p>
        </w:tc>
      </w:tr>
      <w:tr w:rsidR="008462BF" w:rsidRPr="00055FF8" w14:paraId="03F5BD88" w14:textId="77777777" w:rsidTr="003F0EF2">
        <w:tc>
          <w:tcPr>
            <w:tcW w:w="3155" w:type="dxa"/>
          </w:tcPr>
          <w:p w14:paraId="4906B792" w14:textId="77777777" w:rsidR="008462BF" w:rsidRPr="00055FF8" w:rsidRDefault="008462BF" w:rsidP="008462BF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BD39B4" w14:textId="7D75D82F" w:rsidR="008462BF" w:rsidRPr="00055FF8" w:rsidRDefault="00C953DD" w:rsidP="008462BF">
            <w:pPr>
              <w:tabs>
                <w:tab w:val="clear" w:pos="3515"/>
                <w:tab w:val="decimal" w:pos="706"/>
                <w:tab w:val="left" w:pos="95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1,82</w:t>
            </w:r>
            <w:r w:rsidR="005F23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3E181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537</w:t>
            </w:r>
          </w:p>
        </w:tc>
        <w:tc>
          <w:tcPr>
            <w:tcW w:w="265" w:type="dxa"/>
          </w:tcPr>
          <w:p w14:paraId="735B63D0" w14:textId="77777777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110FF6" w14:textId="620E8D23" w:rsidR="008462BF" w:rsidRPr="00055FF8" w:rsidRDefault="00C953D5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1,791,578</w:t>
            </w:r>
          </w:p>
        </w:tc>
        <w:tc>
          <w:tcPr>
            <w:tcW w:w="272" w:type="dxa"/>
          </w:tcPr>
          <w:p w14:paraId="6D9E0B55" w14:textId="77777777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25BA35" w14:textId="645ADD92" w:rsidR="008462BF" w:rsidRPr="00055FF8" w:rsidRDefault="0000148A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014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14,914</w:t>
            </w:r>
          </w:p>
        </w:tc>
        <w:tc>
          <w:tcPr>
            <w:tcW w:w="241" w:type="dxa"/>
          </w:tcPr>
          <w:p w14:paraId="396566AF" w14:textId="77777777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2122D7" w14:textId="7E54A00C" w:rsidR="008462BF" w:rsidRPr="00055FF8" w:rsidRDefault="0000148A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014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38,625</w:t>
            </w:r>
          </w:p>
        </w:tc>
        <w:tc>
          <w:tcPr>
            <w:tcW w:w="263" w:type="dxa"/>
          </w:tcPr>
          <w:p w14:paraId="4C424EB9" w14:textId="77777777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D2E707" w14:textId="653B7132" w:rsidR="008462BF" w:rsidRPr="00055FF8" w:rsidRDefault="002F7B08" w:rsidP="008462BF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1,845,117</w:t>
            </w:r>
          </w:p>
        </w:tc>
      </w:tr>
      <w:tr w:rsidR="008462BF" w:rsidRPr="00055FF8" w14:paraId="32FD7FAF" w14:textId="77777777" w:rsidTr="005B21F9">
        <w:tc>
          <w:tcPr>
            <w:tcW w:w="3155" w:type="dxa"/>
          </w:tcPr>
          <w:p w14:paraId="24BCF407" w14:textId="77777777" w:rsidR="008462BF" w:rsidRPr="00055FF8" w:rsidRDefault="008462BF" w:rsidP="008462BF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FEA7DF1" w14:textId="77777777" w:rsidR="008462BF" w:rsidRPr="00055FF8" w:rsidRDefault="008462BF" w:rsidP="008462BF">
            <w:pPr>
              <w:tabs>
                <w:tab w:val="clear" w:pos="3515"/>
                <w:tab w:val="decimal" w:pos="706"/>
                <w:tab w:val="left" w:pos="95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61EE78BD" w14:textId="77777777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49AE3F9" w14:textId="77777777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15287DDC" w14:textId="77777777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right w:val="nil"/>
            </w:tcBorders>
          </w:tcPr>
          <w:p w14:paraId="4D710F74" w14:textId="77777777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056AA744" w14:textId="77777777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right w:val="nil"/>
            </w:tcBorders>
          </w:tcPr>
          <w:p w14:paraId="679F922D" w14:textId="77777777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6FB7A435" w14:textId="77777777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</w:tcPr>
          <w:p w14:paraId="7323799D" w14:textId="77777777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462BF" w:rsidRPr="00055FF8" w14:paraId="3CA51258" w14:textId="77777777" w:rsidTr="005B21F9">
        <w:tc>
          <w:tcPr>
            <w:tcW w:w="3155" w:type="dxa"/>
          </w:tcPr>
          <w:p w14:paraId="0574B08C" w14:textId="60BF10A8" w:rsidR="008462BF" w:rsidRPr="00055FF8" w:rsidRDefault="008462BF" w:rsidP="008462BF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8A5AFCB" w14:textId="77777777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5" w:type="dxa"/>
          </w:tcPr>
          <w:p w14:paraId="3755DCC8" w14:textId="77777777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403BCEB" w14:textId="77777777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4E738286" w14:textId="77777777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406331F6" w14:textId="77777777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388077B2" w14:textId="77777777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</w:tcPr>
          <w:p w14:paraId="337CAC86" w14:textId="77777777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50F367BF" w14:textId="77777777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</w:tcPr>
          <w:p w14:paraId="24DFE6C6" w14:textId="77777777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8462BF" w:rsidRPr="00055FF8" w14:paraId="6EF8C0FC" w14:textId="77777777" w:rsidTr="003F0EF2">
        <w:tc>
          <w:tcPr>
            <w:tcW w:w="3155" w:type="dxa"/>
            <w:hideMark/>
          </w:tcPr>
          <w:p w14:paraId="07683FD8" w14:textId="77777777" w:rsidR="008462BF" w:rsidRPr="00055FF8" w:rsidRDefault="008462BF" w:rsidP="008462BF">
            <w:pPr>
              <w:spacing w:line="240" w:lineRule="auto"/>
              <w:ind w:left="73" w:right="-108" w:hanging="7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bookmarkStart w:id="9" w:name="_Hlk126656420"/>
            <w:r w:rsidRPr="00055FF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70" w:type="dxa"/>
          </w:tcPr>
          <w:p w14:paraId="4565EAC1" w14:textId="77777777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71EBCB2C" w14:textId="77777777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DE47BF" w14:textId="77777777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37378D3" w14:textId="77777777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</w:tcPr>
          <w:p w14:paraId="0FEF1C09" w14:textId="77777777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63132F87" w14:textId="77777777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</w:tcPr>
          <w:p w14:paraId="721338F7" w14:textId="77777777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667D3D49" w14:textId="77777777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</w:tcPr>
          <w:p w14:paraId="6DA5068A" w14:textId="77777777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40FA2" w:rsidRPr="00055FF8" w14:paraId="6D68EA2A" w14:textId="77777777" w:rsidTr="003F0EF2">
        <w:tc>
          <w:tcPr>
            <w:tcW w:w="3155" w:type="dxa"/>
          </w:tcPr>
          <w:p w14:paraId="3CDA3A05" w14:textId="6F5B3711" w:rsidR="00240FA2" w:rsidRPr="00055FF8" w:rsidRDefault="00B02DEA" w:rsidP="00240FA2">
            <w:pPr>
              <w:spacing w:line="240" w:lineRule="auto"/>
              <w:ind w:left="73" w:right="-108" w:hanging="7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1AF0B673" w14:textId="195C8D00" w:rsidR="00240FA2" w:rsidRPr="00055FF8" w:rsidRDefault="00B02DEA" w:rsidP="00240FA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1,071,869</w:t>
            </w:r>
          </w:p>
        </w:tc>
        <w:tc>
          <w:tcPr>
            <w:tcW w:w="265" w:type="dxa"/>
          </w:tcPr>
          <w:p w14:paraId="1F940B15" w14:textId="77777777" w:rsidR="00240FA2" w:rsidRPr="00055FF8" w:rsidRDefault="00240FA2" w:rsidP="00240FA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79EC0A" w14:textId="0E99FC5D" w:rsidR="00240FA2" w:rsidRPr="00055FF8" w:rsidRDefault="00B02DEA" w:rsidP="00240FA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1,071,869</w:t>
            </w:r>
          </w:p>
        </w:tc>
        <w:tc>
          <w:tcPr>
            <w:tcW w:w="272" w:type="dxa"/>
          </w:tcPr>
          <w:p w14:paraId="1960F315" w14:textId="77777777" w:rsidR="00240FA2" w:rsidRPr="00055FF8" w:rsidRDefault="00240FA2" w:rsidP="00240FA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</w:tcPr>
          <w:p w14:paraId="375A2FFE" w14:textId="44733A93" w:rsidR="00240FA2" w:rsidRPr="00055FF8" w:rsidRDefault="00B02DEA" w:rsidP="00240FA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19EFE211" w14:textId="77777777" w:rsidR="00240FA2" w:rsidRPr="00055FF8" w:rsidRDefault="00240FA2" w:rsidP="00240FA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</w:tcPr>
          <w:p w14:paraId="22C061E5" w14:textId="139AFB7D" w:rsidR="00240FA2" w:rsidRPr="00055FF8" w:rsidRDefault="00B02DEA" w:rsidP="00240FA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49785F1D" w14:textId="77777777" w:rsidR="00240FA2" w:rsidRPr="00055FF8" w:rsidRDefault="00240FA2" w:rsidP="00240FA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</w:tcPr>
          <w:p w14:paraId="29E5BBF8" w14:textId="3BAE94F8" w:rsidR="00240FA2" w:rsidRPr="00055FF8" w:rsidRDefault="00B02DEA" w:rsidP="00240FA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1,071,869</w:t>
            </w:r>
          </w:p>
        </w:tc>
      </w:tr>
      <w:bookmarkEnd w:id="9"/>
      <w:tr w:rsidR="008462BF" w:rsidRPr="00055FF8" w14:paraId="762DFB76" w14:textId="77777777">
        <w:tc>
          <w:tcPr>
            <w:tcW w:w="3155" w:type="dxa"/>
          </w:tcPr>
          <w:p w14:paraId="58107044" w14:textId="73B155A1" w:rsidR="008462BF" w:rsidRPr="00055FF8" w:rsidRDefault="008462BF" w:rsidP="008462BF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</w:tcPr>
          <w:p w14:paraId="09AFD020" w14:textId="3EA347D9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609,757</w:t>
            </w:r>
          </w:p>
        </w:tc>
        <w:tc>
          <w:tcPr>
            <w:tcW w:w="265" w:type="dxa"/>
          </w:tcPr>
          <w:p w14:paraId="38D012EC" w14:textId="77777777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72C386" w14:textId="6B5B6453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609,757</w:t>
            </w:r>
          </w:p>
        </w:tc>
        <w:tc>
          <w:tcPr>
            <w:tcW w:w="272" w:type="dxa"/>
          </w:tcPr>
          <w:p w14:paraId="4AC3B2B6" w14:textId="77777777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3" w:type="dxa"/>
          </w:tcPr>
          <w:p w14:paraId="50ABD173" w14:textId="15E492F8" w:rsidR="008462BF" w:rsidRPr="00055FF8" w:rsidRDefault="008462BF" w:rsidP="008462B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6A8F00BE" w14:textId="77777777" w:rsidR="008462BF" w:rsidRPr="00055FF8" w:rsidRDefault="008462BF" w:rsidP="008462BF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0B1C5C4F" w14:textId="4265712B" w:rsidR="008462BF" w:rsidRPr="00055FF8" w:rsidRDefault="008462BF" w:rsidP="008462B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5A0DE9A9" w14:textId="77777777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</w:tcPr>
          <w:p w14:paraId="62C9E39D" w14:textId="20DD14FE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609,757</w:t>
            </w:r>
          </w:p>
        </w:tc>
      </w:tr>
      <w:tr w:rsidR="008462BF" w:rsidRPr="00055FF8" w14:paraId="1F3A8900" w14:textId="77777777">
        <w:tc>
          <w:tcPr>
            <w:tcW w:w="3155" w:type="dxa"/>
          </w:tcPr>
          <w:p w14:paraId="4A242318" w14:textId="1991F7D9" w:rsidR="008462BF" w:rsidRPr="00055FF8" w:rsidRDefault="008462BF" w:rsidP="008462BF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67632416" w14:textId="25719ACB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52,688</w:t>
            </w:r>
          </w:p>
        </w:tc>
        <w:tc>
          <w:tcPr>
            <w:tcW w:w="265" w:type="dxa"/>
            <w:vAlign w:val="bottom"/>
          </w:tcPr>
          <w:p w14:paraId="616C4E0F" w14:textId="77777777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2FB8F23" w14:textId="0C659C10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12,283</w:t>
            </w:r>
          </w:p>
        </w:tc>
        <w:tc>
          <w:tcPr>
            <w:tcW w:w="272" w:type="dxa"/>
            <w:vAlign w:val="bottom"/>
          </w:tcPr>
          <w:p w14:paraId="57AEE497" w14:textId="77777777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14:paraId="6B845B81" w14:textId="50CD5E99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21,142</w:t>
            </w:r>
          </w:p>
        </w:tc>
        <w:tc>
          <w:tcPr>
            <w:tcW w:w="241" w:type="dxa"/>
            <w:vAlign w:val="bottom"/>
          </w:tcPr>
          <w:p w14:paraId="4FB75E38" w14:textId="77777777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48A67C02" w14:textId="7950AE22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40,906</w:t>
            </w:r>
          </w:p>
        </w:tc>
        <w:tc>
          <w:tcPr>
            <w:tcW w:w="263" w:type="dxa"/>
            <w:vAlign w:val="bottom"/>
          </w:tcPr>
          <w:p w14:paraId="35F0479F" w14:textId="77777777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5DF87201" w14:textId="444FA11B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74,331</w:t>
            </w:r>
          </w:p>
        </w:tc>
      </w:tr>
      <w:tr w:rsidR="008462BF" w:rsidRPr="00055FF8" w14:paraId="5A0B1643" w14:textId="77777777" w:rsidTr="003F0EF2">
        <w:tc>
          <w:tcPr>
            <w:tcW w:w="3155" w:type="dxa"/>
          </w:tcPr>
          <w:p w14:paraId="23A68969" w14:textId="77777777" w:rsidR="008462BF" w:rsidRPr="00055FF8" w:rsidRDefault="008462BF" w:rsidP="008462BF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F254C4" w14:textId="7FB19491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1,734,314</w:t>
            </w:r>
          </w:p>
        </w:tc>
        <w:tc>
          <w:tcPr>
            <w:tcW w:w="265" w:type="dxa"/>
          </w:tcPr>
          <w:p w14:paraId="59AAB1F4" w14:textId="77777777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79B3D0" w14:textId="647B8DB1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1,693,909</w:t>
            </w:r>
          </w:p>
        </w:tc>
        <w:tc>
          <w:tcPr>
            <w:tcW w:w="272" w:type="dxa"/>
          </w:tcPr>
          <w:p w14:paraId="4BF3E1B1" w14:textId="77777777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2626CE" w14:textId="21EB5289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21,142</w:t>
            </w:r>
          </w:p>
        </w:tc>
        <w:tc>
          <w:tcPr>
            <w:tcW w:w="241" w:type="dxa"/>
          </w:tcPr>
          <w:p w14:paraId="60AB8F11" w14:textId="77777777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9C5E09" w14:textId="707750B6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40,906</w:t>
            </w:r>
          </w:p>
        </w:tc>
        <w:tc>
          <w:tcPr>
            <w:tcW w:w="263" w:type="dxa"/>
          </w:tcPr>
          <w:p w14:paraId="79D05775" w14:textId="77777777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B81BB0" w14:textId="04B4725F" w:rsidR="008462BF" w:rsidRPr="00055FF8" w:rsidRDefault="008462BF" w:rsidP="008462B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1,755,957</w:t>
            </w:r>
          </w:p>
        </w:tc>
      </w:tr>
    </w:tbl>
    <w:p w14:paraId="3939E814" w14:textId="6A3B2C90" w:rsidR="008211E4" w:rsidRPr="00055FF8" w:rsidRDefault="00B5208A" w:rsidP="00362C4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72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55FF8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055FF8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055FF8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B62B45" w:rsidRPr="00055FF8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055FF8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055FF8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6AC1C758" w14:textId="77777777" w:rsidR="00571651" w:rsidRPr="00055FF8" w:rsidRDefault="00571651" w:rsidP="008211E4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A10EEC6" w14:textId="5F4BDED4" w:rsidR="008211E4" w:rsidRPr="00055FF8" w:rsidRDefault="00DF7211" w:rsidP="00BF75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8211E4" w:rsidRPr="00055FF8">
        <w:rPr>
          <w:rFonts w:asciiTheme="majorBidi" w:hAnsiTheme="majorBidi" w:cstheme="majorBidi" w:hint="cs"/>
          <w:sz w:val="30"/>
          <w:szCs w:val="30"/>
          <w:cs/>
        </w:rPr>
        <w:t>บริษัทมีความเสี่ยงที่มูลค่ายุติธรรมหรือกระแสเงินสดในอนาคตของเครื่องมือทางการเงินจะมีความ</w:t>
      </w:r>
      <w:r w:rsidR="00E43A04" w:rsidRPr="00055FF8">
        <w:rPr>
          <w:rFonts w:asciiTheme="majorBidi" w:hAnsiTheme="majorBidi" w:cstheme="majorBidi"/>
          <w:sz w:val="30"/>
          <w:szCs w:val="30"/>
          <w:cs/>
        </w:rPr>
        <w:br/>
      </w:r>
      <w:r w:rsidR="008211E4" w:rsidRPr="00055FF8">
        <w:rPr>
          <w:rFonts w:asciiTheme="majorBidi" w:hAnsiTheme="majorBidi" w:cstheme="majorBidi" w:hint="cs"/>
          <w:sz w:val="30"/>
          <w:szCs w:val="30"/>
          <w:cs/>
        </w:rPr>
        <w:t>ผันผวนอันเนื่องมาจากการเปลี่ยนแปลงของราคาตลาด</w:t>
      </w:r>
      <w:r w:rsidR="008211E4" w:rsidRPr="00055FF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211E4" w:rsidRPr="00055FF8">
        <w:rPr>
          <w:rFonts w:asciiTheme="majorBidi" w:hAnsiTheme="majorBidi" w:cstheme="majorBidi" w:hint="cs"/>
          <w:sz w:val="30"/>
          <w:szCs w:val="30"/>
          <w:cs/>
        </w:rPr>
        <w:t>ความเสี่ยงด้านตลาดมีดังนี้</w:t>
      </w:r>
    </w:p>
    <w:p w14:paraId="6AD21444" w14:textId="09D4E0A8" w:rsidR="008211E4" w:rsidRPr="00055FF8" w:rsidRDefault="008211E4" w:rsidP="008211E4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3208B5C5" w14:textId="1DFC27C1" w:rsidR="00DD48D4" w:rsidRPr="00055FF8" w:rsidRDefault="00DD48D4" w:rsidP="00DD48D4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theme="majorBidi"/>
          <w:sz w:val="30"/>
          <w:szCs w:val="30"/>
        </w:rPr>
        <w:t>(</w:t>
      </w:r>
      <w:r w:rsidRPr="00055FF8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055FF8">
        <w:rPr>
          <w:rFonts w:asciiTheme="majorBidi" w:hAnsiTheme="majorBidi" w:cstheme="majorBidi"/>
          <w:sz w:val="30"/>
          <w:szCs w:val="30"/>
        </w:rPr>
        <w:t>.</w:t>
      </w:r>
      <w:r w:rsidR="0040397B" w:rsidRPr="00055FF8">
        <w:rPr>
          <w:rFonts w:asciiTheme="majorBidi" w:hAnsiTheme="majorBidi" w:cstheme="majorBidi"/>
          <w:sz w:val="30"/>
          <w:szCs w:val="30"/>
        </w:rPr>
        <w:t>3</w:t>
      </w:r>
      <w:r w:rsidRPr="00055FF8">
        <w:rPr>
          <w:rFonts w:asciiTheme="majorBidi" w:hAnsiTheme="majorBidi" w:cstheme="majorBidi"/>
          <w:sz w:val="30"/>
          <w:szCs w:val="30"/>
        </w:rPr>
        <w:t>.1)</w:t>
      </w:r>
      <w:r w:rsidRPr="00055FF8">
        <w:rPr>
          <w:rFonts w:asciiTheme="majorBidi" w:hAnsiTheme="majorBidi" w:cstheme="majorBidi"/>
          <w:sz w:val="30"/>
          <w:szCs w:val="30"/>
        </w:rPr>
        <w:tab/>
      </w:r>
      <w:r w:rsidRPr="00055FF8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5CC7A844" w14:textId="77777777" w:rsidR="008211E4" w:rsidRPr="00055FF8" w:rsidRDefault="008211E4" w:rsidP="008211E4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6F0E501" w14:textId="58A6364A" w:rsidR="0055557B" w:rsidRPr="00055FF8" w:rsidRDefault="00904B77" w:rsidP="003E4FA6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1620"/>
        <w:jc w:val="thaiDistribute"/>
        <w:rPr>
          <w:rFonts w:asciiTheme="majorBidi" w:hAnsiTheme="majorBidi"/>
          <w:sz w:val="30"/>
          <w:szCs w:val="30"/>
        </w:rPr>
      </w:pPr>
      <w:r w:rsidRPr="00055FF8">
        <w:rPr>
          <w:rFonts w:asciiTheme="majorBidi" w:hAnsiTheme="majorBidi" w:hint="cs"/>
          <w:sz w:val="30"/>
          <w:szCs w:val="30"/>
          <w:cs/>
        </w:rPr>
        <w:t>กลุ่ม</w:t>
      </w:r>
      <w:r w:rsidR="008211E4" w:rsidRPr="00055FF8">
        <w:rPr>
          <w:rFonts w:asciiTheme="majorBidi" w:hAnsiTheme="majorBidi" w:hint="cs"/>
          <w:sz w:val="30"/>
          <w:szCs w:val="30"/>
          <w:cs/>
        </w:rPr>
        <w:t>บริษัทมีความเสี่ยงด้านอัตราแลกเปลี่ยนที่เกี่ยวข้องกับการซื้อ</w:t>
      </w:r>
      <w:r w:rsidR="0040397B" w:rsidRPr="00055FF8">
        <w:rPr>
          <w:rFonts w:asciiTheme="majorBidi" w:hAnsiTheme="majorBidi" w:hint="cs"/>
          <w:sz w:val="30"/>
          <w:szCs w:val="30"/>
          <w:cs/>
        </w:rPr>
        <w:t>และ</w:t>
      </w:r>
      <w:r w:rsidR="00BD08B1" w:rsidRPr="00055FF8">
        <w:rPr>
          <w:rFonts w:asciiTheme="majorBidi" w:hAnsiTheme="majorBidi" w:hint="cs"/>
          <w:sz w:val="30"/>
          <w:szCs w:val="30"/>
          <w:cs/>
        </w:rPr>
        <w:t>การขาย</w:t>
      </w:r>
      <w:r w:rsidR="008211E4" w:rsidRPr="00055FF8">
        <w:rPr>
          <w:rFonts w:asciiTheme="majorBidi" w:hAnsiTheme="majorBidi" w:hint="cs"/>
          <w:sz w:val="30"/>
          <w:szCs w:val="30"/>
          <w:cs/>
        </w:rPr>
        <w:t>ที่เป็นสกุลเงินตราต่างประเทศ</w:t>
      </w:r>
      <w:r w:rsidR="003E4FA6" w:rsidRPr="00055FF8">
        <w:rPr>
          <w:rFonts w:asciiTheme="majorBidi" w:hAnsiTheme="majorBidi" w:hint="cs"/>
          <w:sz w:val="30"/>
          <w:szCs w:val="30"/>
          <w:cs/>
        </w:rPr>
        <w:t xml:space="preserve"> </w:t>
      </w:r>
      <w:r w:rsidRPr="00055FF8">
        <w:rPr>
          <w:rFonts w:asciiTheme="majorBidi" w:hAnsiTheme="majorBidi" w:hint="cs"/>
          <w:sz w:val="30"/>
          <w:szCs w:val="30"/>
          <w:cs/>
        </w:rPr>
        <w:t>กลุ่ม</w:t>
      </w:r>
      <w:r w:rsidR="008211E4" w:rsidRPr="00055FF8">
        <w:rPr>
          <w:rFonts w:asciiTheme="majorBidi" w:hAnsiTheme="majorBidi" w:hint="cs"/>
          <w:sz w:val="30"/>
          <w:szCs w:val="30"/>
          <w:cs/>
        </w:rPr>
        <w:t>บริษัทใช้สัญญา</w:t>
      </w:r>
      <w:r w:rsidR="001E6029" w:rsidRPr="00055FF8">
        <w:rPr>
          <w:rFonts w:asciiTheme="majorBidi" w:hAnsiTheme="majorBidi" w:hint="cs"/>
          <w:sz w:val="30"/>
          <w:szCs w:val="30"/>
          <w:cs/>
        </w:rPr>
        <w:t>ซื้อ</w:t>
      </w:r>
      <w:r w:rsidR="008211E4" w:rsidRPr="00055FF8">
        <w:rPr>
          <w:rFonts w:asciiTheme="majorBidi" w:hAnsiTheme="majorBidi" w:hint="cs"/>
          <w:sz w:val="30"/>
          <w:szCs w:val="30"/>
          <w:cs/>
        </w:rPr>
        <w:t>เงินตราต่างประเทศล่วงหน้าเป็นหลักเพื่อป้องกันความเสี่ยงในหนี้สินทางการเงินในสกุลเงินตราต่างประเทศที่ครบกำหนดชำระน้อยกว่าหนึ่งปี</w:t>
      </w:r>
      <w:r w:rsidR="008211E4" w:rsidRPr="00055FF8">
        <w:rPr>
          <w:rFonts w:asciiTheme="majorBidi" w:hAnsiTheme="majorBidi"/>
          <w:sz w:val="30"/>
          <w:szCs w:val="30"/>
          <w:cs/>
        </w:rPr>
        <w:t xml:space="preserve"> </w:t>
      </w:r>
      <w:r w:rsidR="008211E4" w:rsidRPr="00055FF8">
        <w:rPr>
          <w:rFonts w:asciiTheme="majorBidi" w:hAnsiTheme="majorBidi" w:hint="cs"/>
          <w:sz w:val="30"/>
          <w:szCs w:val="30"/>
          <w:cs/>
        </w:rPr>
        <w:t>สัญญาซื้อขายเงินตราต่างประเทศล่วงหน้าที่ทำสัญญา</w:t>
      </w:r>
      <w:r w:rsidR="008211E4" w:rsidRPr="00055FF8">
        <w:rPr>
          <w:rFonts w:asciiTheme="majorBidi" w:hAnsiTheme="majorBidi"/>
          <w:sz w:val="30"/>
          <w:szCs w:val="30"/>
          <w:cs/>
        </w:rPr>
        <w:t xml:space="preserve"> </w:t>
      </w:r>
      <w:r w:rsidR="008211E4" w:rsidRPr="00055FF8">
        <w:rPr>
          <w:rFonts w:asciiTheme="majorBidi" w:hAnsiTheme="majorBidi" w:hint="cs"/>
          <w:sz w:val="30"/>
          <w:szCs w:val="30"/>
          <w:cs/>
        </w:rPr>
        <w:t>ณ</w:t>
      </w:r>
      <w:r w:rsidR="008211E4" w:rsidRPr="00055FF8">
        <w:rPr>
          <w:rFonts w:asciiTheme="majorBidi" w:hAnsiTheme="majorBidi"/>
          <w:sz w:val="30"/>
          <w:szCs w:val="30"/>
          <w:cs/>
        </w:rPr>
        <w:t xml:space="preserve"> </w:t>
      </w:r>
      <w:r w:rsidR="008211E4" w:rsidRPr="00055FF8">
        <w:rPr>
          <w:rFonts w:asciiTheme="majorBidi" w:hAnsiTheme="majorBidi" w:hint="cs"/>
          <w:sz w:val="30"/>
          <w:szCs w:val="30"/>
          <w:cs/>
        </w:rPr>
        <w:t>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41B3A6B3" w14:textId="240EF074" w:rsidR="008F52E7" w:rsidRPr="00055FF8" w:rsidRDefault="008F52E7" w:rsidP="003E4FA6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1620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10080" w:type="dxa"/>
        <w:tblInd w:w="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167"/>
        <w:gridCol w:w="183"/>
        <w:gridCol w:w="1080"/>
        <w:gridCol w:w="180"/>
        <w:gridCol w:w="990"/>
        <w:gridCol w:w="180"/>
        <w:gridCol w:w="1169"/>
        <w:gridCol w:w="181"/>
        <w:gridCol w:w="987"/>
        <w:gridCol w:w="183"/>
        <w:gridCol w:w="900"/>
      </w:tblGrid>
      <w:tr w:rsidR="00850806" w:rsidRPr="00055FF8" w14:paraId="7E67AE0E" w14:textId="77777777" w:rsidTr="00ED40E0">
        <w:trPr>
          <w:trHeight w:val="19"/>
          <w:tblHeader/>
        </w:trPr>
        <w:tc>
          <w:tcPr>
            <w:tcW w:w="2880" w:type="dxa"/>
            <w:vAlign w:val="bottom"/>
          </w:tcPr>
          <w:p w14:paraId="0E2EC52E" w14:textId="2D327172" w:rsidR="00850806" w:rsidRPr="00055FF8" w:rsidRDefault="00850806" w:rsidP="00E64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jc w:val="center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ความเสี่ยงจากเงินตราต่างประเทศ</w:t>
            </w:r>
          </w:p>
        </w:tc>
        <w:tc>
          <w:tcPr>
            <w:tcW w:w="7200" w:type="dxa"/>
            <w:gridSpan w:val="11"/>
          </w:tcPr>
          <w:p w14:paraId="334F25BE" w14:textId="77777777" w:rsidR="00850806" w:rsidRPr="00055FF8" w:rsidRDefault="00850806" w:rsidP="00E64C19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/</w:t>
            </w:r>
            <w:r w:rsidRPr="00055FF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</w:t>
            </w:r>
            <w:r w:rsidRPr="00055FF8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บการเงินเฉพาะกิจการ</w:t>
            </w:r>
          </w:p>
        </w:tc>
      </w:tr>
      <w:tr w:rsidR="00850806" w:rsidRPr="00055FF8" w14:paraId="0B86D709" w14:textId="77777777" w:rsidTr="00ED40E0">
        <w:trPr>
          <w:trHeight w:val="19"/>
          <w:tblHeader/>
        </w:trPr>
        <w:tc>
          <w:tcPr>
            <w:tcW w:w="2880" w:type="dxa"/>
            <w:vAlign w:val="bottom"/>
          </w:tcPr>
          <w:p w14:paraId="6A8D4C97" w14:textId="0150BE5E" w:rsidR="00850806" w:rsidRPr="00055FF8" w:rsidRDefault="00850806" w:rsidP="00850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600" w:type="dxa"/>
            <w:gridSpan w:val="5"/>
          </w:tcPr>
          <w:p w14:paraId="49C02049" w14:textId="251F4BAB" w:rsidR="00850806" w:rsidRPr="00055FF8" w:rsidRDefault="00E43333" w:rsidP="0085080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6AA36BC8" w14:textId="77777777" w:rsidR="00850806" w:rsidRPr="00055FF8" w:rsidRDefault="00850806" w:rsidP="0085080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5"/>
          </w:tcPr>
          <w:p w14:paraId="1A6ABAA4" w14:textId="114B9F79" w:rsidR="00850806" w:rsidRPr="00055FF8" w:rsidRDefault="00E43333" w:rsidP="00850806">
            <w:pPr>
              <w:pStyle w:val="acctfourfigures"/>
              <w:spacing w:line="240" w:lineRule="auto"/>
              <w:ind w:right="3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E64C19" w:rsidRPr="00055FF8" w14:paraId="2687AFEF" w14:textId="77777777" w:rsidTr="003D7140">
        <w:trPr>
          <w:trHeight w:val="19"/>
          <w:tblHeader/>
        </w:trPr>
        <w:tc>
          <w:tcPr>
            <w:tcW w:w="2880" w:type="dxa"/>
          </w:tcPr>
          <w:p w14:paraId="4EF42340" w14:textId="77777777" w:rsidR="00850806" w:rsidRPr="00055FF8" w:rsidRDefault="00850806" w:rsidP="00850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1EDFF367" w14:textId="4AEF3354" w:rsidR="00850806" w:rsidRPr="00055FF8" w:rsidRDefault="00850806" w:rsidP="0085080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83" w:type="dxa"/>
            <w:vAlign w:val="bottom"/>
          </w:tcPr>
          <w:p w14:paraId="10896E2B" w14:textId="77777777" w:rsidR="00850806" w:rsidRPr="00055FF8" w:rsidRDefault="00850806" w:rsidP="0085080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6F5671" w14:textId="34E435F0" w:rsidR="00850806" w:rsidRPr="00055FF8" w:rsidRDefault="00850806" w:rsidP="0085080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80" w:type="dxa"/>
            <w:vAlign w:val="bottom"/>
          </w:tcPr>
          <w:p w14:paraId="435410A2" w14:textId="77777777" w:rsidR="00850806" w:rsidRPr="00055FF8" w:rsidRDefault="00850806" w:rsidP="00D6094B">
            <w:pPr>
              <w:pStyle w:val="acctfourfigures"/>
              <w:tabs>
                <w:tab w:val="clear" w:pos="765"/>
                <w:tab w:val="decimal" w:pos="10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73487F9" w14:textId="48F31EA5" w:rsidR="00850806" w:rsidRPr="00055FF8" w:rsidRDefault="00850806" w:rsidP="0085080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หยวน</w:t>
            </w:r>
          </w:p>
        </w:tc>
        <w:tc>
          <w:tcPr>
            <w:tcW w:w="180" w:type="dxa"/>
            <w:vAlign w:val="bottom"/>
          </w:tcPr>
          <w:p w14:paraId="155134D9" w14:textId="77777777" w:rsidR="00850806" w:rsidRPr="00055FF8" w:rsidRDefault="00850806" w:rsidP="0085080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30FE0634" w14:textId="37B7CD4A" w:rsidR="00850806" w:rsidRPr="00055FF8" w:rsidRDefault="00850806" w:rsidP="0085080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81" w:type="dxa"/>
            <w:vAlign w:val="bottom"/>
          </w:tcPr>
          <w:p w14:paraId="1C40C4DF" w14:textId="77777777" w:rsidR="00850806" w:rsidRPr="00055FF8" w:rsidRDefault="00850806" w:rsidP="0085080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0FF08AEE" w14:textId="660F70BC" w:rsidR="00850806" w:rsidRPr="00055FF8" w:rsidRDefault="00850806" w:rsidP="0085080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83" w:type="dxa"/>
            <w:vAlign w:val="bottom"/>
          </w:tcPr>
          <w:p w14:paraId="1A0E7BBE" w14:textId="77777777" w:rsidR="00850806" w:rsidRPr="00055FF8" w:rsidRDefault="00850806" w:rsidP="0085080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4540670" w14:textId="2D40CE1D" w:rsidR="00850806" w:rsidRPr="00055FF8" w:rsidRDefault="00850806" w:rsidP="0085080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หยวน</w:t>
            </w:r>
          </w:p>
        </w:tc>
      </w:tr>
      <w:tr w:rsidR="00850806" w:rsidRPr="00055FF8" w14:paraId="4A567E08" w14:textId="77777777" w:rsidTr="00ED40E0">
        <w:trPr>
          <w:trHeight w:val="19"/>
          <w:tblHeader/>
        </w:trPr>
        <w:tc>
          <w:tcPr>
            <w:tcW w:w="2880" w:type="dxa"/>
          </w:tcPr>
          <w:p w14:paraId="3E7534F9" w14:textId="77777777" w:rsidR="00850806" w:rsidRPr="00055FF8" w:rsidRDefault="00850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0" w:type="dxa"/>
            <w:gridSpan w:val="11"/>
          </w:tcPr>
          <w:p w14:paraId="317E036F" w14:textId="77777777" w:rsidR="00850806" w:rsidRPr="00055FF8" w:rsidRDefault="0085080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55FF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462BF" w:rsidRPr="00055FF8" w14:paraId="1DA13349" w14:textId="77777777" w:rsidTr="003D7140">
        <w:trPr>
          <w:cantSplit/>
          <w:trHeight w:val="19"/>
        </w:trPr>
        <w:tc>
          <w:tcPr>
            <w:tcW w:w="2880" w:type="dxa"/>
          </w:tcPr>
          <w:p w14:paraId="0DDA7729" w14:textId="74EAB369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111A158C" w14:textId="32A7142E" w:rsidR="008462BF" w:rsidRPr="00055FF8" w:rsidRDefault="00A74FC5" w:rsidP="008462B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117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88,432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30B9516F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075E44B" w14:textId="110A73E8" w:rsidR="008462BF" w:rsidRPr="00055FF8" w:rsidRDefault="00A74FC5" w:rsidP="00ED40E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117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135,72</w:t>
            </w:r>
            <w:r w:rsidR="00ED40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5C3EA56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801BDF5" w14:textId="57E21BBE" w:rsidR="008462BF" w:rsidRPr="00055FF8" w:rsidRDefault="00A74FC5" w:rsidP="00C45619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117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35,866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5E13C3D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3CD0E101" w14:textId="0F26FA93" w:rsidR="008462BF" w:rsidRPr="00055FF8" w:rsidRDefault="008462BF" w:rsidP="008462B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(577,486)</w:t>
            </w:r>
          </w:p>
        </w:tc>
        <w:tc>
          <w:tcPr>
            <w:tcW w:w="181" w:type="dxa"/>
            <w:vAlign w:val="bottom"/>
          </w:tcPr>
          <w:p w14:paraId="3454ABF8" w14:textId="77777777" w:rsidR="008462BF" w:rsidRPr="00055FF8" w:rsidRDefault="008462BF" w:rsidP="008462BF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2F56234F" w14:textId="525A90FA" w:rsidR="008462BF" w:rsidRPr="00055FF8" w:rsidRDefault="008462BF" w:rsidP="008462B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16955BDA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AF17EFA" w14:textId="69CF4408" w:rsidR="008462BF" w:rsidRPr="00055FF8" w:rsidRDefault="008462BF" w:rsidP="008462B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(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18</w:t>
            </w: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619</w:t>
            </w:r>
            <w:r w:rsidRPr="00055FF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8462BF" w:rsidRPr="00055FF8" w14:paraId="10B6C0FA" w14:textId="77777777" w:rsidTr="003D7140">
        <w:trPr>
          <w:cantSplit/>
          <w:trHeight w:val="19"/>
        </w:trPr>
        <w:tc>
          <w:tcPr>
            <w:tcW w:w="2880" w:type="dxa"/>
          </w:tcPr>
          <w:p w14:paraId="376E0433" w14:textId="5692D303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ยอดบัญชีในงบฐานะการเงิน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ที่มีความเสี่ยง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12A3FA50" w14:textId="43D9C8EA" w:rsidR="008462BF" w:rsidRPr="00055FF8" w:rsidRDefault="002C34FE" w:rsidP="00C4561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C34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(88,432)</w:t>
            </w:r>
          </w:p>
        </w:tc>
        <w:tc>
          <w:tcPr>
            <w:tcW w:w="183" w:type="dxa"/>
            <w:vAlign w:val="bottom"/>
          </w:tcPr>
          <w:p w14:paraId="37C6841D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5C71716" w14:textId="3E7AD75D" w:rsidR="008462BF" w:rsidRPr="00055FF8" w:rsidRDefault="002C34FE" w:rsidP="00ED40E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C34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(135,72</w:t>
            </w:r>
            <w:r w:rsidR="00741B0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Pr="002C34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1CD9CEE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80A2C8D" w14:textId="5C56BEC4" w:rsidR="008462BF" w:rsidRPr="00055FF8" w:rsidRDefault="002C34FE" w:rsidP="008462B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C34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(35,866)</w:t>
            </w:r>
          </w:p>
        </w:tc>
        <w:tc>
          <w:tcPr>
            <w:tcW w:w="180" w:type="dxa"/>
          </w:tcPr>
          <w:p w14:paraId="195C121D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7C2FA3CB" w14:textId="5ABFA843" w:rsidR="008462BF" w:rsidRPr="00055FF8" w:rsidRDefault="008462BF" w:rsidP="008462B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(577,486)</w:t>
            </w:r>
          </w:p>
        </w:tc>
        <w:tc>
          <w:tcPr>
            <w:tcW w:w="181" w:type="dxa"/>
            <w:vAlign w:val="bottom"/>
          </w:tcPr>
          <w:p w14:paraId="4AABAAF7" w14:textId="77777777" w:rsidR="008462BF" w:rsidRPr="00055FF8" w:rsidRDefault="008462BF" w:rsidP="008462BF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vAlign w:val="bottom"/>
          </w:tcPr>
          <w:p w14:paraId="36CAA843" w14:textId="73AD851E" w:rsidR="008462BF" w:rsidRPr="00055FF8" w:rsidRDefault="008462BF" w:rsidP="008462B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17A5E6B6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2909BD3" w14:textId="2F336F8B" w:rsidR="008462BF" w:rsidRPr="00055FF8" w:rsidRDefault="008462BF" w:rsidP="008462B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(18,619)</w:t>
            </w:r>
          </w:p>
        </w:tc>
      </w:tr>
      <w:tr w:rsidR="008462BF" w:rsidRPr="00055FF8" w14:paraId="49D41D52" w14:textId="77777777" w:rsidTr="003D7140">
        <w:trPr>
          <w:cantSplit/>
          <w:trHeight w:val="19"/>
        </w:trPr>
        <w:tc>
          <w:tcPr>
            <w:tcW w:w="2880" w:type="dxa"/>
          </w:tcPr>
          <w:p w14:paraId="6E523DEB" w14:textId="17801A9F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</w:t>
            </w:r>
            <w:r w:rsidRPr="00055FF8">
              <w:rPr>
                <w:rFonts w:asciiTheme="majorBidi" w:hAnsiTheme="majorBidi" w:hint="cs"/>
                <w:sz w:val="30"/>
                <w:szCs w:val="30"/>
                <w:cs/>
              </w:rPr>
              <w:t>ขาย</w:t>
            </w: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  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 xml:space="preserve">        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641E619F" w14:textId="7DBABD56" w:rsidR="008462BF" w:rsidRPr="00C45619" w:rsidRDefault="00D41530" w:rsidP="00C45619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56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84,228</w:t>
            </w:r>
          </w:p>
        </w:tc>
        <w:tc>
          <w:tcPr>
            <w:tcW w:w="183" w:type="dxa"/>
          </w:tcPr>
          <w:p w14:paraId="7C93F756" w14:textId="77777777" w:rsidR="008462BF" w:rsidRPr="00C45619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38491A2" w14:textId="5D24C7DA" w:rsidR="008462BF" w:rsidRPr="00C45619" w:rsidRDefault="00313D36" w:rsidP="00C45619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56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132,987</w:t>
            </w:r>
          </w:p>
        </w:tc>
        <w:tc>
          <w:tcPr>
            <w:tcW w:w="180" w:type="dxa"/>
          </w:tcPr>
          <w:p w14:paraId="1FD3C334" w14:textId="77777777" w:rsidR="008462BF" w:rsidRPr="00C45619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9F46315" w14:textId="2490526E" w:rsidR="008462BF" w:rsidRPr="00C45619" w:rsidRDefault="002C34FE" w:rsidP="00C45619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56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F89D127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7529ABAB" w14:textId="4DB046BC" w:rsidR="008462BF" w:rsidRPr="00055FF8" w:rsidRDefault="008462BF" w:rsidP="008462B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619,231</w:t>
            </w:r>
          </w:p>
        </w:tc>
        <w:tc>
          <w:tcPr>
            <w:tcW w:w="181" w:type="dxa"/>
          </w:tcPr>
          <w:p w14:paraId="5AABAB8B" w14:textId="77777777" w:rsidR="008462BF" w:rsidRPr="00055FF8" w:rsidRDefault="008462BF" w:rsidP="008462BF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06E0C70C" w14:textId="6E9301A2" w:rsidR="008462BF" w:rsidRPr="00055FF8" w:rsidRDefault="008462BF" w:rsidP="008462B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7840B8C6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5FD8494" w14:textId="14EE25A2" w:rsidR="008462BF" w:rsidRPr="00055FF8" w:rsidRDefault="008462BF" w:rsidP="00846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19,579</w:t>
            </w:r>
          </w:p>
        </w:tc>
      </w:tr>
      <w:tr w:rsidR="008462BF" w:rsidRPr="00055FF8" w14:paraId="2A7F47D6" w14:textId="77777777" w:rsidTr="003D7140">
        <w:trPr>
          <w:cantSplit/>
          <w:trHeight w:val="487"/>
        </w:trPr>
        <w:tc>
          <w:tcPr>
            <w:tcW w:w="2880" w:type="dxa"/>
          </w:tcPr>
          <w:p w14:paraId="4C3931BD" w14:textId="36C46819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35FEAB" w14:textId="56A42D58" w:rsidR="008462BF" w:rsidRPr="00C45619" w:rsidRDefault="00CF4D85" w:rsidP="008462B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456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(4,204)</w:t>
            </w:r>
          </w:p>
        </w:tc>
        <w:tc>
          <w:tcPr>
            <w:tcW w:w="183" w:type="dxa"/>
          </w:tcPr>
          <w:p w14:paraId="3777CC40" w14:textId="77777777" w:rsidR="008462BF" w:rsidRPr="00C45619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E37CD5" w14:textId="676B0922" w:rsidR="008462BF" w:rsidRPr="00C45619" w:rsidRDefault="00E66CC4" w:rsidP="00C40E2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456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(2,737)</w:t>
            </w:r>
          </w:p>
        </w:tc>
        <w:tc>
          <w:tcPr>
            <w:tcW w:w="180" w:type="dxa"/>
          </w:tcPr>
          <w:p w14:paraId="7738B917" w14:textId="77777777" w:rsidR="008462BF" w:rsidRPr="00C45619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218CA8" w14:textId="5BEE90DA" w:rsidR="008462BF" w:rsidRPr="00C45619" w:rsidRDefault="00A108EC" w:rsidP="008462B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456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(35</w:t>
            </w:r>
            <w:r w:rsidR="00037038" w:rsidRPr="00C456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,866</w:t>
            </w:r>
            <w:r w:rsidRPr="00C456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01DF90C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E83066" w14:textId="5237CCEF" w:rsidR="008462BF" w:rsidRPr="000E6214" w:rsidRDefault="008462BF" w:rsidP="008462B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E62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41,745</w:t>
            </w:r>
          </w:p>
        </w:tc>
        <w:tc>
          <w:tcPr>
            <w:tcW w:w="181" w:type="dxa"/>
          </w:tcPr>
          <w:p w14:paraId="7E95C099" w14:textId="77777777" w:rsidR="008462BF" w:rsidRPr="00055FF8" w:rsidRDefault="008462BF" w:rsidP="008462BF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0A9E0C" w14:textId="29868D67" w:rsidR="008462BF" w:rsidRPr="00055FF8" w:rsidRDefault="008462BF" w:rsidP="008462B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7C5E24EC" w14:textId="77777777" w:rsidR="008462BF" w:rsidRPr="00055FF8" w:rsidRDefault="008462BF" w:rsidP="00846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BB6786" w14:textId="4AEE0FC7" w:rsidR="008462BF" w:rsidRPr="00055FF8" w:rsidRDefault="008462BF" w:rsidP="000E6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960</w:t>
            </w:r>
          </w:p>
        </w:tc>
      </w:tr>
    </w:tbl>
    <w:p w14:paraId="5787C21D" w14:textId="77777777" w:rsidR="00850806" w:rsidRPr="00055FF8" w:rsidRDefault="00850806" w:rsidP="003E4FA6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1620"/>
        <w:jc w:val="thaiDistribute"/>
        <w:rPr>
          <w:rFonts w:asciiTheme="majorBidi" w:hAnsiTheme="majorBidi"/>
          <w:sz w:val="30"/>
          <w:szCs w:val="30"/>
        </w:rPr>
      </w:pPr>
    </w:p>
    <w:p w14:paraId="02EE1067" w14:textId="2FC4F0A7" w:rsidR="00CA3ADD" w:rsidRPr="00055FF8" w:rsidRDefault="00CA3ADD" w:rsidP="00CA3ADD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55FF8">
        <w:rPr>
          <w:rFonts w:asciiTheme="majorBidi" w:hAnsiTheme="majorBidi" w:hint="cs"/>
          <w:i/>
          <w:iCs/>
          <w:sz w:val="30"/>
          <w:szCs w:val="30"/>
          <w:cs/>
        </w:rPr>
        <w:t>การวิเคราะห์ความอ่อนไหว</w:t>
      </w:r>
    </w:p>
    <w:p w14:paraId="01F7F512" w14:textId="77777777" w:rsidR="00CA3ADD" w:rsidRPr="00055FF8" w:rsidRDefault="00CA3ADD" w:rsidP="00CA3ADD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DC6BB6D" w14:textId="605C51EE" w:rsidR="00CA3ADD" w:rsidRPr="00055FF8" w:rsidRDefault="00CA3ADD" w:rsidP="00CA3ADD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055FF8">
        <w:rPr>
          <w:rFonts w:asciiTheme="majorBidi" w:hAnsiTheme="majorBidi" w:hint="cs"/>
          <w:sz w:val="30"/>
          <w:szCs w:val="30"/>
          <w:cs/>
        </w:rPr>
        <w:t>การแข็งค่า</w:t>
      </w:r>
      <w:r w:rsidRPr="00055FF8">
        <w:rPr>
          <w:rFonts w:asciiTheme="majorBidi" w:hAnsiTheme="majorBidi"/>
          <w:sz w:val="30"/>
          <w:szCs w:val="30"/>
          <w:cs/>
        </w:rPr>
        <w:t xml:space="preserve"> (</w:t>
      </w:r>
      <w:r w:rsidRPr="00055FF8">
        <w:rPr>
          <w:rFonts w:asciiTheme="majorBidi" w:hAnsiTheme="majorBidi" w:hint="cs"/>
          <w:sz w:val="30"/>
          <w:szCs w:val="30"/>
          <w:cs/>
        </w:rPr>
        <w:t>การอ่อนค่า</w:t>
      </w:r>
      <w:r w:rsidRPr="00055FF8">
        <w:rPr>
          <w:rFonts w:asciiTheme="majorBidi" w:hAnsiTheme="majorBidi"/>
          <w:sz w:val="30"/>
          <w:szCs w:val="30"/>
          <w:cs/>
        </w:rPr>
        <w:t xml:space="preserve">) </w:t>
      </w:r>
      <w:r w:rsidRPr="00055FF8">
        <w:rPr>
          <w:rFonts w:asciiTheme="majorBidi" w:hAnsiTheme="majorBidi" w:hint="cs"/>
          <w:sz w:val="30"/>
          <w:szCs w:val="30"/>
          <w:cs/>
        </w:rPr>
        <w:t>ที่เป็นไปได้อย่างสมเหตุสมผลของเงินบาทที่มีต่อสกุลเงินตราต่างประเทศ</w:t>
      </w:r>
      <w:r w:rsidRPr="00055FF8">
        <w:rPr>
          <w:rFonts w:asciiTheme="majorBidi" w:hAnsiTheme="majorBidi"/>
          <w:sz w:val="30"/>
          <w:szCs w:val="30"/>
          <w:cs/>
        </w:rPr>
        <w:t xml:space="preserve"> </w:t>
      </w:r>
      <w:r w:rsidRPr="00055FF8">
        <w:rPr>
          <w:rFonts w:asciiTheme="majorBidi" w:hAnsiTheme="majorBidi" w:hint="cs"/>
          <w:sz w:val="30"/>
          <w:szCs w:val="30"/>
          <w:cs/>
        </w:rPr>
        <w:t>ณ</w:t>
      </w:r>
      <w:r w:rsidRPr="00055FF8">
        <w:rPr>
          <w:rFonts w:asciiTheme="majorBidi" w:hAnsiTheme="majorBidi"/>
          <w:sz w:val="30"/>
          <w:szCs w:val="30"/>
          <w:cs/>
        </w:rPr>
        <w:t xml:space="preserve"> </w:t>
      </w:r>
      <w:r w:rsidRPr="00055FF8">
        <w:rPr>
          <w:rFonts w:asciiTheme="majorBidi" w:hAnsiTheme="majorBidi" w:hint="cs"/>
          <w:sz w:val="30"/>
          <w:szCs w:val="30"/>
          <w:cs/>
        </w:rPr>
        <w:t>วันที่รายงาน</w:t>
      </w:r>
      <w:r w:rsidRPr="00055FF8">
        <w:rPr>
          <w:rFonts w:asciiTheme="majorBidi" w:hAnsiTheme="majorBidi"/>
          <w:sz w:val="30"/>
          <w:szCs w:val="30"/>
          <w:cs/>
        </w:rPr>
        <w:t xml:space="preserve"> </w:t>
      </w:r>
      <w:r w:rsidRPr="00055FF8">
        <w:rPr>
          <w:rFonts w:asciiTheme="majorBidi" w:hAnsiTheme="majorBidi" w:hint="cs"/>
          <w:sz w:val="30"/>
          <w:szCs w:val="30"/>
          <w:cs/>
        </w:rPr>
        <w:t>ส่งผลกระทบต่อการวัดมูลค่าของเครื่องมือทางการเงินในสกุลเงินตราต่างประเทศ</w:t>
      </w:r>
      <w:r w:rsidRPr="00055FF8">
        <w:rPr>
          <w:rFonts w:asciiTheme="majorBidi" w:hAnsiTheme="majorBidi"/>
          <w:sz w:val="30"/>
          <w:szCs w:val="30"/>
          <w:cs/>
        </w:rPr>
        <w:t xml:space="preserve"> </w:t>
      </w:r>
      <w:r w:rsidRPr="00055FF8">
        <w:rPr>
          <w:rFonts w:asciiTheme="majorBidi" w:hAnsiTheme="majorBidi" w:hint="cs"/>
          <w:sz w:val="30"/>
          <w:szCs w:val="30"/>
          <w:cs/>
        </w:rPr>
        <w:t>โดยตั้งอยู่บนข้อสมมติที่ว่า</w:t>
      </w:r>
      <w:r w:rsidRPr="00055FF8">
        <w:rPr>
          <w:rFonts w:asciiTheme="majorBidi" w:hAnsiTheme="majorBidi"/>
          <w:sz w:val="30"/>
          <w:szCs w:val="30"/>
          <w:cs/>
        </w:rPr>
        <w:t xml:space="preserve"> </w:t>
      </w:r>
      <w:r w:rsidR="00B0545E" w:rsidRPr="00055FF8">
        <w:rPr>
          <w:rFonts w:asciiTheme="majorBidi" w:hAnsiTheme="majorBidi"/>
          <w:sz w:val="30"/>
          <w:szCs w:val="30"/>
        </w:rPr>
        <w:br/>
      </w:r>
      <w:r w:rsidRPr="00055FF8">
        <w:rPr>
          <w:rFonts w:asciiTheme="majorBidi" w:hAnsiTheme="majorBidi" w:hint="cs"/>
          <w:sz w:val="30"/>
          <w:szCs w:val="30"/>
          <w:cs/>
        </w:rPr>
        <w:t>ตัวแปรอื่นโดยเฉพาะอัตราดอกเบี้ยเป็นอัตราคงที่</w:t>
      </w:r>
    </w:p>
    <w:p w14:paraId="54CE2284" w14:textId="77777777" w:rsidR="003D79A9" w:rsidRPr="00055FF8" w:rsidRDefault="003D79A9" w:rsidP="00CA3ADD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tbl>
      <w:tblPr>
        <w:tblpPr w:leftFromText="180" w:rightFromText="180" w:vertAnchor="text" w:horzAnchor="margin" w:tblpX="426" w:tblpY="122"/>
        <w:tblW w:w="92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90"/>
        <w:gridCol w:w="1980"/>
        <w:gridCol w:w="1710"/>
        <w:gridCol w:w="180"/>
        <w:gridCol w:w="1710"/>
      </w:tblGrid>
      <w:tr w:rsidR="00AA039E" w:rsidRPr="00055FF8" w14:paraId="498D4317" w14:textId="77777777" w:rsidTr="00AB420F">
        <w:trPr>
          <w:trHeight w:val="218"/>
          <w:tblHeader/>
        </w:trPr>
        <w:tc>
          <w:tcPr>
            <w:tcW w:w="3690" w:type="dxa"/>
          </w:tcPr>
          <w:p w14:paraId="7EEB399D" w14:textId="2177B7E5" w:rsidR="00AA039E" w:rsidRPr="00055FF8" w:rsidRDefault="00AA039E" w:rsidP="003D7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980" w:type="dxa"/>
          </w:tcPr>
          <w:p w14:paraId="210E3532" w14:textId="49C490ED" w:rsidR="00AA039E" w:rsidRPr="00055FF8" w:rsidRDefault="00AA039E" w:rsidP="003D79A9">
            <w:pPr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3600" w:type="dxa"/>
            <w:gridSpan w:val="3"/>
            <w:hideMark/>
          </w:tcPr>
          <w:p w14:paraId="391B8E10" w14:textId="6C6D305F" w:rsidR="00AA039E" w:rsidRPr="00055FF8" w:rsidRDefault="00AA039E" w:rsidP="003D79A9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GB"/>
              </w:rPr>
            </w:pPr>
            <w:r w:rsidRPr="00055FF8">
              <w:rPr>
                <w:rFonts w:ascii="Angsana New" w:hAnsi="Angsana New" w:cs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="00823A1B" w:rsidRPr="00055FF8">
              <w:rPr>
                <w:rFonts w:ascii="Angsana New" w:hAnsi="Angsana New" w:cs="Angsana New"/>
                <w:bCs/>
                <w:sz w:val="30"/>
                <w:szCs w:val="30"/>
                <w:lang w:val="en-GB"/>
              </w:rPr>
              <w:t>/</w:t>
            </w:r>
            <w:r w:rsidR="00823A1B" w:rsidRPr="00055FF8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GB"/>
              </w:rPr>
              <w:t>ง</w:t>
            </w:r>
            <w:r w:rsidR="00AB420F" w:rsidRPr="00055FF8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GB"/>
              </w:rPr>
              <w:t>บการเงินเฉพาะกิจการ</w:t>
            </w:r>
          </w:p>
        </w:tc>
      </w:tr>
      <w:tr w:rsidR="00AA039E" w:rsidRPr="00055FF8" w14:paraId="4312EB78" w14:textId="77777777" w:rsidTr="00AB420F">
        <w:trPr>
          <w:tblHeader/>
        </w:trPr>
        <w:tc>
          <w:tcPr>
            <w:tcW w:w="3690" w:type="dxa"/>
          </w:tcPr>
          <w:p w14:paraId="4B53AB83" w14:textId="790137ED" w:rsidR="00AA039E" w:rsidRPr="00055FF8" w:rsidRDefault="0044116D" w:rsidP="003D79A9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 w:bidi="ar-SA"/>
              </w:rPr>
            </w:pPr>
            <w:r w:rsidRPr="00FD71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ผลกระทบต่อ</w:t>
            </w:r>
            <w:r w:rsidRPr="00FD717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กำไรหรือ</w:t>
            </w:r>
            <w:r w:rsidR="00AA039E" w:rsidRPr="00FD717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ขาดทุน</w:t>
            </w:r>
          </w:p>
        </w:tc>
        <w:tc>
          <w:tcPr>
            <w:tcW w:w="1980" w:type="dxa"/>
            <w:hideMark/>
          </w:tcPr>
          <w:p w14:paraId="63E7987B" w14:textId="30230005" w:rsidR="00AA039E" w:rsidRPr="00055FF8" w:rsidRDefault="004A6455" w:rsidP="003D79A9">
            <w:pPr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sz w:val="30"/>
                <w:szCs w:val="30"/>
                <w:cs/>
                <w:lang w:val="en-GB"/>
              </w:rPr>
              <w:t>อัตราการ</w:t>
            </w:r>
            <w:r w:rsidR="00AA039E" w:rsidRPr="00055FF8">
              <w:rPr>
                <w:rFonts w:ascii="Angsana New" w:hAnsi="Angsana New" w:cs="Angsana New"/>
                <w:b/>
                <w:sz w:val="30"/>
                <w:szCs w:val="30"/>
                <w:cs/>
                <w:lang w:val="en-GB"/>
              </w:rPr>
              <w:t>เปลี่ยนแปลง</w:t>
            </w:r>
          </w:p>
        </w:tc>
        <w:tc>
          <w:tcPr>
            <w:tcW w:w="1710" w:type="dxa"/>
            <w:hideMark/>
          </w:tcPr>
          <w:p w14:paraId="46D182FF" w14:textId="77777777" w:rsidR="00AA039E" w:rsidRPr="00055FF8" w:rsidRDefault="00AA039E" w:rsidP="003D79A9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GB"/>
              </w:rPr>
            </w:pPr>
            <w:r w:rsidRPr="00055FF8">
              <w:rPr>
                <w:rFonts w:ascii="Angsana New" w:hAnsi="Angsana New" w:cs="Angsana New"/>
                <w:b/>
                <w:sz w:val="30"/>
                <w:szCs w:val="30"/>
                <w:cs/>
                <w:lang w:val="en-GB"/>
              </w:rPr>
              <w:t>การแข็งค่า</w:t>
            </w:r>
          </w:p>
        </w:tc>
        <w:tc>
          <w:tcPr>
            <w:tcW w:w="180" w:type="dxa"/>
          </w:tcPr>
          <w:p w14:paraId="6E9B4215" w14:textId="77777777" w:rsidR="00AA039E" w:rsidRPr="00055FF8" w:rsidRDefault="00AA039E" w:rsidP="003D79A9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hideMark/>
          </w:tcPr>
          <w:p w14:paraId="55430A7A" w14:textId="77777777" w:rsidR="00AA039E" w:rsidRPr="00055FF8" w:rsidRDefault="00AA039E" w:rsidP="003D79A9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/>
              </w:rPr>
            </w:pPr>
            <w:r w:rsidRPr="00055FF8">
              <w:rPr>
                <w:rFonts w:ascii="Angsana New" w:hAnsi="Angsana New" w:cs="Angsana New"/>
                <w:b/>
                <w:sz w:val="30"/>
                <w:szCs w:val="30"/>
                <w:cs/>
                <w:lang w:val="en-GB"/>
              </w:rPr>
              <w:t>การอ่อนค่า</w:t>
            </w:r>
          </w:p>
        </w:tc>
      </w:tr>
      <w:tr w:rsidR="00AA039E" w:rsidRPr="00055FF8" w14:paraId="170FBE95" w14:textId="77777777" w:rsidTr="00AB420F">
        <w:tc>
          <w:tcPr>
            <w:tcW w:w="3690" w:type="dxa"/>
          </w:tcPr>
          <w:p w14:paraId="547FAA6D" w14:textId="71735CE2" w:rsidR="00AA039E" w:rsidRPr="00055FF8" w:rsidRDefault="00AA039E" w:rsidP="003D79A9">
            <w:pPr>
              <w:spacing w:line="240" w:lineRule="auto"/>
              <w:ind w:left="98" w:hanging="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0B9ED8A" w14:textId="6460D434" w:rsidR="00AA039E" w:rsidRPr="00055FF8" w:rsidRDefault="00AA039E" w:rsidP="003D79A9">
            <w:pPr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055FF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3600" w:type="dxa"/>
            <w:gridSpan w:val="3"/>
          </w:tcPr>
          <w:p w14:paraId="723E283E" w14:textId="5243D966" w:rsidR="00AA039E" w:rsidRPr="00055FF8" w:rsidRDefault="00AA039E" w:rsidP="00AA039E">
            <w:pPr>
              <w:tabs>
                <w:tab w:val="decimal" w:pos="95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055FF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Pr="00055FF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055FF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AA039E" w:rsidRPr="00055FF8" w14:paraId="513037BB" w14:textId="77777777" w:rsidTr="00AB420F">
        <w:tc>
          <w:tcPr>
            <w:tcW w:w="3690" w:type="dxa"/>
          </w:tcPr>
          <w:p w14:paraId="25E18C46" w14:textId="6285AD60" w:rsidR="00AA039E" w:rsidRPr="00055FF8" w:rsidRDefault="003F1E43" w:rsidP="003D79A9">
            <w:pPr>
              <w:spacing w:line="240" w:lineRule="auto"/>
              <w:ind w:left="98" w:hanging="9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E4333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980" w:type="dxa"/>
          </w:tcPr>
          <w:p w14:paraId="58CF13CC" w14:textId="77777777" w:rsidR="00AA039E" w:rsidRPr="00055FF8" w:rsidRDefault="00AA039E" w:rsidP="003D79A9">
            <w:pPr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</w:tcPr>
          <w:p w14:paraId="1B37660F" w14:textId="77777777" w:rsidR="00AA039E" w:rsidRPr="00EE29FA" w:rsidRDefault="00AA039E" w:rsidP="003D79A9">
            <w:pPr>
              <w:tabs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</w:tcPr>
          <w:p w14:paraId="375304F9" w14:textId="77777777" w:rsidR="00AA039E" w:rsidRPr="00055FF8" w:rsidRDefault="00AA039E" w:rsidP="003D79A9">
            <w:pPr>
              <w:tabs>
                <w:tab w:val="decimal" w:pos="765"/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</w:tcPr>
          <w:p w14:paraId="06F28ECA" w14:textId="77777777" w:rsidR="00AA039E" w:rsidRPr="00055FF8" w:rsidRDefault="00AA039E" w:rsidP="003D79A9">
            <w:pPr>
              <w:tabs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</w:tr>
      <w:tr w:rsidR="00094F49" w:rsidRPr="00055FF8" w14:paraId="2F7F57EE" w14:textId="77777777" w:rsidTr="00AB420F">
        <w:tc>
          <w:tcPr>
            <w:tcW w:w="3690" w:type="dxa"/>
            <w:hideMark/>
          </w:tcPr>
          <w:p w14:paraId="520F0703" w14:textId="77777777" w:rsidR="00094F49" w:rsidRPr="00055FF8" w:rsidRDefault="00094F49" w:rsidP="00094F49">
            <w:pPr>
              <w:spacing w:line="240" w:lineRule="auto"/>
              <w:ind w:left="98" w:hanging="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เงินเหรียญสหรัฐอเมริกา</w:t>
            </w:r>
            <w:r w:rsidRPr="00055FF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980" w:type="dxa"/>
          </w:tcPr>
          <w:p w14:paraId="258CD05D" w14:textId="31D808A8" w:rsidR="00094F49" w:rsidRPr="00055FF8" w:rsidRDefault="00DB7B8A" w:rsidP="00094F49">
            <w:pPr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ar-SA"/>
              </w:rPr>
              <w:t>3</w:t>
            </w:r>
          </w:p>
        </w:tc>
        <w:tc>
          <w:tcPr>
            <w:tcW w:w="1710" w:type="dxa"/>
          </w:tcPr>
          <w:p w14:paraId="26224432" w14:textId="77B997B2" w:rsidR="00094F49" w:rsidRPr="00055FF8" w:rsidRDefault="00CF50E5" w:rsidP="00094F49">
            <w:pPr>
              <w:tabs>
                <w:tab w:val="clear" w:pos="907"/>
                <w:tab w:val="clear" w:pos="2807"/>
                <w:tab w:val="clear" w:pos="5387"/>
                <w:tab w:val="decimal" w:pos="895"/>
                <w:tab w:val="left" w:pos="1025"/>
                <w:tab w:val="left" w:pos="127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50E5">
              <w:rPr>
                <w:rFonts w:ascii="Angsana New" w:hAnsi="Angsana New" w:cs="Angsana New"/>
                <w:sz w:val="30"/>
                <w:szCs w:val="30"/>
              </w:rPr>
              <w:t>(1,266)</w:t>
            </w:r>
          </w:p>
        </w:tc>
        <w:tc>
          <w:tcPr>
            <w:tcW w:w="180" w:type="dxa"/>
          </w:tcPr>
          <w:p w14:paraId="0B9F05CA" w14:textId="77777777" w:rsidR="00094F49" w:rsidRPr="00055FF8" w:rsidRDefault="00094F49" w:rsidP="00094F49">
            <w:pPr>
              <w:tabs>
                <w:tab w:val="decimal" w:pos="765"/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</w:tcPr>
          <w:p w14:paraId="6EADBEC4" w14:textId="5B7BE39D" w:rsidR="00094F49" w:rsidRPr="00C45619" w:rsidRDefault="00CF50E5" w:rsidP="006F1C20">
            <w:pPr>
              <w:tabs>
                <w:tab w:val="clear" w:pos="907"/>
                <w:tab w:val="clear" w:pos="2807"/>
                <w:tab w:val="clear" w:pos="5387"/>
                <w:tab w:val="decimal" w:pos="895"/>
                <w:tab w:val="left" w:pos="1025"/>
                <w:tab w:val="left" w:pos="1271"/>
              </w:tabs>
              <w:spacing w:line="240" w:lineRule="auto"/>
              <w:ind w:right="1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5619">
              <w:rPr>
                <w:rFonts w:ascii="Angsana New" w:hAnsi="Angsana New" w:cs="Angsana New"/>
                <w:sz w:val="30"/>
                <w:szCs w:val="30"/>
              </w:rPr>
              <w:t>6,680</w:t>
            </w:r>
          </w:p>
        </w:tc>
      </w:tr>
      <w:tr w:rsidR="00094F49" w:rsidRPr="00055FF8" w14:paraId="20DF0F33" w14:textId="77777777" w:rsidTr="00AB420F">
        <w:tc>
          <w:tcPr>
            <w:tcW w:w="3690" w:type="dxa"/>
          </w:tcPr>
          <w:p w14:paraId="58555E25" w14:textId="18C83BB9" w:rsidR="00094F49" w:rsidRPr="00055FF8" w:rsidRDefault="00094F49" w:rsidP="00094F49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เงินหยวน</w:t>
            </w:r>
          </w:p>
        </w:tc>
        <w:tc>
          <w:tcPr>
            <w:tcW w:w="1980" w:type="dxa"/>
          </w:tcPr>
          <w:p w14:paraId="5E099CE3" w14:textId="47D0D8EB" w:rsidR="00094F49" w:rsidRPr="00055FF8" w:rsidRDefault="00DB7B8A" w:rsidP="00094F49">
            <w:pPr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ar-SA"/>
              </w:rPr>
              <w:t>4</w:t>
            </w:r>
          </w:p>
        </w:tc>
        <w:tc>
          <w:tcPr>
            <w:tcW w:w="1710" w:type="dxa"/>
          </w:tcPr>
          <w:p w14:paraId="31D49C70" w14:textId="40AC2A47" w:rsidR="00094F49" w:rsidRPr="00055FF8" w:rsidRDefault="00CF50E5" w:rsidP="00094F49">
            <w:pPr>
              <w:tabs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CF50E5">
              <w:rPr>
                <w:rFonts w:ascii="Angsana New" w:hAnsi="Angsana New" w:cs="Angsana New"/>
                <w:sz w:val="30"/>
                <w:szCs w:val="30"/>
                <w:lang w:bidi="ar-SA"/>
              </w:rPr>
              <w:t>(397)</w:t>
            </w:r>
          </w:p>
        </w:tc>
        <w:tc>
          <w:tcPr>
            <w:tcW w:w="180" w:type="dxa"/>
          </w:tcPr>
          <w:p w14:paraId="448244B6" w14:textId="77777777" w:rsidR="00094F49" w:rsidRPr="00055FF8" w:rsidRDefault="00094F49" w:rsidP="00094F49">
            <w:pPr>
              <w:tabs>
                <w:tab w:val="decimal" w:pos="765"/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</w:tcPr>
          <w:p w14:paraId="5492D3A8" w14:textId="08163FBE" w:rsidR="00094F49" w:rsidRPr="00C45619" w:rsidRDefault="00CF50E5" w:rsidP="00094F49">
            <w:pPr>
              <w:tabs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C45619">
              <w:rPr>
                <w:rFonts w:ascii="Angsana New" w:hAnsi="Angsana New" w:cs="Angsana New"/>
                <w:sz w:val="30"/>
                <w:szCs w:val="30"/>
                <w:lang w:bidi="ar-SA"/>
              </w:rPr>
              <w:t>(397)</w:t>
            </w:r>
          </w:p>
        </w:tc>
      </w:tr>
      <w:tr w:rsidR="00EE29FA" w:rsidRPr="00055FF8" w14:paraId="09D813B7" w14:textId="77777777" w:rsidTr="00AB420F">
        <w:tc>
          <w:tcPr>
            <w:tcW w:w="3690" w:type="dxa"/>
          </w:tcPr>
          <w:p w14:paraId="68509654" w14:textId="0E0174BA" w:rsidR="00EE29FA" w:rsidRPr="00055FF8" w:rsidRDefault="00EE29FA" w:rsidP="00094F49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980" w:type="dxa"/>
          </w:tcPr>
          <w:p w14:paraId="76A401D5" w14:textId="321E7894" w:rsidR="00EE29FA" w:rsidRPr="00055FF8" w:rsidRDefault="00DB7B8A" w:rsidP="00094F49">
            <w:pPr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ar-SA"/>
              </w:rPr>
              <w:t>6</w:t>
            </w:r>
          </w:p>
        </w:tc>
        <w:tc>
          <w:tcPr>
            <w:tcW w:w="1710" w:type="dxa"/>
          </w:tcPr>
          <w:p w14:paraId="0CE7491C" w14:textId="3B603536" w:rsidR="00EE29FA" w:rsidRPr="00055FF8" w:rsidRDefault="00466BDC" w:rsidP="00094F49">
            <w:pPr>
              <w:tabs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466BDC">
              <w:rPr>
                <w:rFonts w:ascii="Angsana New" w:hAnsi="Angsana New" w:cs="Angsana New"/>
                <w:sz w:val="30"/>
                <w:szCs w:val="30"/>
                <w:lang w:bidi="ar-SA"/>
              </w:rPr>
              <w:t>(16,168)</w:t>
            </w:r>
          </w:p>
        </w:tc>
        <w:tc>
          <w:tcPr>
            <w:tcW w:w="180" w:type="dxa"/>
          </w:tcPr>
          <w:p w14:paraId="1FEC6D0C" w14:textId="77777777" w:rsidR="00EE29FA" w:rsidRPr="00055FF8" w:rsidRDefault="00EE29FA" w:rsidP="00094F49">
            <w:pPr>
              <w:tabs>
                <w:tab w:val="decimal" w:pos="765"/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</w:tcPr>
          <w:p w14:paraId="4C202FD6" w14:textId="0040BDA5" w:rsidR="00EE29FA" w:rsidRPr="00C45619" w:rsidRDefault="00466BDC" w:rsidP="006F1C20">
            <w:pPr>
              <w:tabs>
                <w:tab w:val="decimal" w:pos="954"/>
              </w:tabs>
              <w:spacing w:line="240" w:lineRule="auto"/>
              <w:ind w:right="103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C45619">
              <w:rPr>
                <w:rFonts w:ascii="Angsana New" w:hAnsi="Angsana New" w:cs="Angsana New"/>
                <w:sz w:val="30"/>
                <w:szCs w:val="30"/>
                <w:lang w:bidi="ar-SA"/>
              </w:rPr>
              <w:t>14,241</w:t>
            </w:r>
          </w:p>
        </w:tc>
      </w:tr>
      <w:tr w:rsidR="00AA039E" w:rsidRPr="00055FF8" w14:paraId="2EAD0214" w14:textId="77777777" w:rsidTr="00AB420F">
        <w:tc>
          <w:tcPr>
            <w:tcW w:w="3690" w:type="dxa"/>
          </w:tcPr>
          <w:p w14:paraId="3FFEE3B5" w14:textId="71B9B757" w:rsidR="00AA039E" w:rsidRPr="00055FF8" w:rsidRDefault="00AA039E" w:rsidP="00302003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307267AE" w14:textId="77777777" w:rsidR="00AA039E" w:rsidRPr="00055FF8" w:rsidRDefault="00AA039E" w:rsidP="00302003">
            <w:pPr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</w:tcPr>
          <w:p w14:paraId="30003848" w14:textId="77777777" w:rsidR="00AA039E" w:rsidRPr="00055FF8" w:rsidRDefault="00AA039E" w:rsidP="00302003">
            <w:pPr>
              <w:tabs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137BF33B" w14:textId="77777777" w:rsidR="00AA039E" w:rsidRPr="00055FF8" w:rsidRDefault="00AA039E" w:rsidP="00302003">
            <w:pPr>
              <w:tabs>
                <w:tab w:val="decimal" w:pos="765"/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</w:tcPr>
          <w:p w14:paraId="152EE671" w14:textId="77777777" w:rsidR="00AA039E" w:rsidRPr="00055FF8" w:rsidRDefault="00AA039E" w:rsidP="00302003">
            <w:pPr>
              <w:tabs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</w:tr>
      <w:tr w:rsidR="00AA039E" w:rsidRPr="00055FF8" w14:paraId="26B5465F" w14:textId="77777777" w:rsidTr="00AB420F">
        <w:tc>
          <w:tcPr>
            <w:tcW w:w="3690" w:type="dxa"/>
          </w:tcPr>
          <w:p w14:paraId="3E358252" w14:textId="127B0E75" w:rsidR="00AA039E" w:rsidRPr="00055FF8" w:rsidRDefault="00AA039E" w:rsidP="00302003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E4333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980" w:type="dxa"/>
          </w:tcPr>
          <w:p w14:paraId="25D56174" w14:textId="77777777" w:rsidR="00AA039E" w:rsidRPr="00055FF8" w:rsidRDefault="00AA039E" w:rsidP="00302003">
            <w:pPr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</w:tcPr>
          <w:p w14:paraId="06085492" w14:textId="77777777" w:rsidR="00AA039E" w:rsidRPr="00055FF8" w:rsidRDefault="00AA039E" w:rsidP="00302003">
            <w:pPr>
              <w:tabs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08A105B6" w14:textId="77777777" w:rsidR="00AA039E" w:rsidRPr="00055FF8" w:rsidRDefault="00AA039E" w:rsidP="00302003">
            <w:pPr>
              <w:tabs>
                <w:tab w:val="decimal" w:pos="765"/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</w:tcPr>
          <w:p w14:paraId="2464D216" w14:textId="77777777" w:rsidR="00AA039E" w:rsidRPr="00055FF8" w:rsidRDefault="00AA039E" w:rsidP="00AB420F">
            <w:pPr>
              <w:tabs>
                <w:tab w:val="clear" w:pos="1644"/>
                <w:tab w:val="decimal" w:pos="954"/>
                <w:tab w:val="left" w:pos="1537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</w:tr>
      <w:tr w:rsidR="008462BF" w:rsidRPr="00055FF8" w14:paraId="50655931" w14:textId="77777777" w:rsidTr="00AB420F">
        <w:tc>
          <w:tcPr>
            <w:tcW w:w="3690" w:type="dxa"/>
          </w:tcPr>
          <w:p w14:paraId="1359608A" w14:textId="5740B317" w:rsidR="008462BF" w:rsidRPr="00055FF8" w:rsidRDefault="008462BF" w:rsidP="008462BF">
            <w:pPr>
              <w:spacing w:line="240" w:lineRule="auto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เงินเหรียญสหรัฐอเมริกา</w:t>
            </w:r>
            <w:r w:rsidRPr="00055FF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980" w:type="dxa"/>
          </w:tcPr>
          <w:p w14:paraId="66D9402F" w14:textId="1F8C5971" w:rsidR="008462BF" w:rsidRPr="00055FF8" w:rsidRDefault="008462BF" w:rsidP="008462BF">
            <w:pPr>
              <w:tabs>
                <w:tab w:val="clear" w:pos="3742"/>
                <w:tab w:val="decimal" w:pos="550"/>
                <w:tab w:val="left" w:pos="1088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bidi="ar-SA"/>
              </w:rPr>
              <w:t>2</w:t>
            </w:r>
          </w:p>
        </w:tc>
        <w:tc>
          <w:tcPr>
            <w:tcW w:w="1710" w:type="dxa"/>
          </w:tcPr>
          <w:p w14:paraId="378031CD" w14:textId="28C8BA53" w:rsidR="008462BF" w:rsidRPr="00055FF8" w:rsidRDefault="008462BF" w:rsidP="008462BF">
            <w:pPr>
              <w:tabs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(25,322)</w:t>
            </w:r>
          </w:p>
        </w:tc>
        <w:tc>
          <w:tcPr>
            <w:tcW w:w="180" w:type="dxa"/>
          </w:tcPr>
          <w:p w14:paraId="4C03606F" w14:textId="77777777" w:rsidR="008462BF" w:rsidRPr="00055FF8" w:rsidRDefault="008462BF" w:rsidP="008462BF">
            <w:pPr>
              <w:tabs>
                <w:tab w:val="decimal" w:pos="765"/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</w:tcPr>
          <w:p w14:paraId="38976FCC" w14:textId="59C9B6EF" w:rsidR="008462BF" w:rsidRPr="00055FF8" w:rsidRDefault="000E6214" w:rsidP="000E6214">
            <w:pPr>
              <w:tabs>
                <w:tab w:val="clear" w:pos="907"/>
                <w:tab w:val="left" w:pos="908"/>
                <w:tab w:val="decimal" w:pos="954"/>
                <w:tab w:val="left" w:pos="1178"/>
                <w:tab w:val="left" w:pos="1538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                 </w:t>
            </w:r>
            <w:r w:rsidR="008462BF" w:rsidRPr="00055FF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14,142</w:t>
            </w:r>
          </w:p>
        </w:tc>
      </w:tr>
      <w:tr w:rsidR="008462BF" w:rsidRPr="00055FF8" w14:paraId="3AA648F8" w14:textId="77777777" w:rsidTr="00AB420F">
        <w:tc>
          <w:tcPr>
            <w:tcW w:w="3690" w:type="dxa"/>
          </w:tcPr>
          <w:p w14:paraId="5B1B8477" w14:textId="329C8466" w:rsidR="008462BF" w:rsidRPr="00055FF8" w:rsidRDefault="008462BF" w:rsidP="008462BF">
            <w:pPr>
              <w:spacing w:line="240" w:lineRule="auto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เงินหยวน</w:t>
            </w:r>
          </w:p>
        </w:tc>
        <w:tc>
          <w:tcPr>
            <w:tcW w:w="1980" w:type="dxa"/>
          </w:tcPr>
          <w:p w14:paraId="49B5B700" w14:textId="1822FD26" w:rsidR="008462BF" w:rsidRPr="00055FF8" w:rsidRDefault="008462BF" w:rsidP="008462BF">
            <w:pPr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bidi="ar-SA"/>
              </w:rPr>
              <w:t>4</w:t>
            </w:r>
          </w:p>
        </w:tc>
        <w:tc>
          <w:tcPr>
            <w:tcW w:w="1710" w:type="dxa"/>
          </w:tcPr>
          <w:p w14:paraId="5B3A58CF" w14:textId="38E03C7D" w:rsidR="008462BF" w:rsidRPr="00055FF8" w:rsidRDefault="008462BF" w:rsidP="008462BF">
            <w:pPr>
              <w:tabs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(2,062)</w:t>
            </w:r>
          </w:p>
        </w:tc>
        <w:tc>
          <w:tcPr>
            <w:tcW w:w="180" w:type="dxa"/>
          </w:tcPr>
          <w:p w14:paraId="686DE6EC" w14:textId="77777777" w:rsidR="008462BF" w:rsidRPr="00055FF8" w:rsidRDefault="008462BF" w:rsidP="008462BF">
            <w:pPr>
              <w:tabs>
                <w:tab w:val="decimal" w:pos="765"/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</w:tcPr>
          <w:p w14:paraId="5B40D0E3" w14:textId="1F8CB477" w:rsidR="008462BF" w:rsidRPr="00055FF8" w:rsidRDefault="008462BF" w:rsidP="008462BF">
            <w:pPr>
              <w:tabs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(463)</w:t>
            </w:r>
          </w:p>
        </w:tc>
      </w:tr>
    </w:tbl>
    <w:p w14:paraId="218201D9" w14:textId="7D2388BD" w:rsidR="00D30E07" w:rsidRPr="00055FF8" w:rsidRDefault="00D30E07" w:rsidP="0001427D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B248BE6" w14:textId="7D536739" w:rsidR="003D79A9" w:rsidRPr="00055FF8" w:rsidRDefault="003D79A9" w:rsidP="0073451F">
      <w:pPr>
        <w:tabs>
          <w:tab w:val="clear" w:pos="907"/>
          <w:tab w:val="left" w:pos="90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theme="majorBidi"/>
          <w:sz w:val="30"/>
          <w:szCs w:val="30"/>
        </w:rPr>
        <w:t>(</w:t>
      </w:r>
      <w:r w:rsidRPr="00055FF8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055FF8">
        <w:rPr>
          <w:rFonts w:asciiTheme="majorBidi" w:hAnsiTheme="majorBidi" w:cstheme="majorBidi"/>
          <w:sz w:val="30"/>
          <w:szCs w:val="30"/>
        </w:rPr>
        <w:t>.3.2)</w:t>
      </w:r>
      <w:r w:rsidR="00F672E4" w:rsidRPr="00055FF8">
        <w:rPr>
          <w:rFonts w:asciiTheme="majorBidi" w:hAnsiTheme="majorBidi" w:cstheme="majorBidi"/>
          <w:sz w:val="30"/>
          <w:szCs w:val="30"/>
        </w:rPr>
        <w:tab/>
      </w:r>
      <w:r w:rsidRPr="00055FF8">
        <w:rPr>
          <w:rFonts w:asciiTheme="majorBidi" w:hAnsiTheme="majorBidi" w:cstheme="majorBidi"/>
          <w:sz w:val="30"/>
          <w:szCs w:val="30"/>
          <w:cs/>
        </w:rPr>
        <w:t>ความเสี่ยงด้า</w:t>
      </w:r>
      <w:r w:rsidRPr="00055FF8">
        <w:rPr>
          <w:rFonts w:asciiTheme="majorBidi" w:hAnsiTheme="majorBidi" w:cstheme="majorBidi" w:hint="cs"/>
          <w:sz w:val="30"/>
          <w:szCs w:val="30"/>
          <w:cs/>
        </w:rPr>
        <w:t>นอัตราดอกเบี้ย</w:t>
      </w:r>
    </w:p>
    <w:p w14:paraId="170DD07F" w14:textId="08044E04" w:rsidR="003D79A9" w:rsidRPr="00055FF8" w:rsidRDefault="003D79A9" w:rsidP="006022C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630"/>
        </w:tabs>
        <w:ind w:left="630"/>
        <w:jc w:val="thaiDistribute"/>
        <w:rPr>
          <w:rFonts w:asciiTheme="majorBidi" w:hAnsiTheme="majorBidi"/>
          <w:b/>
          <w:bCs/>
          <w:sz w:val="24"/>
          <w:szCs w:val="24"/>
        </w:rPr>
      </w:pPr>
    </w:p>
    <w:p w14:paraId="10F710A6" w14:textId="2AC0D43D" w:rsidR="003D79A9" w:rsidRPr="00055FF8" w:rsidRDefault="003D79A9" w:rsidP="00F672E4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1620"/>
        <w:jc w:val="thaiDistribute"/>
        <w:rPr>
          <w:rFonts w:asciiTheme="majorBidi" w:hAnsiTheme="majorBidi"/>
          <w:sz w:val="30"/>
          <w:szCs w:val="30"/>
        </w:rPr>
      </w:pPr>
      <w:r w:rsidRPr="00055FF8">
        <w:rPr>
          <w:rFonts w:asciiTheme="majorBidi" w:hAnsi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</w:t>
      </w:r>
      <w:r w:rsidRPr="00055FF8">
        <w:rPr>
          <w:rFonts w:asciiTheme="majorBidi" w:hAnsiTheme="majorBidi"/>
          <w:sz w:val="30"/>
          <w:szCs w:val="30"/>
        </w:rPr>
        <w:t xml:space="preserve"> </w:t>
      </w:r>
      <w:r w:rsidRPr="00055FF8">
        <w:rPr>
          <w:rFonts w:asciiTheme="majorBidi" w:hAnsiTheme="majorBidi"/>
          <w:sz w:val="30"/>
          <w:szCs w:val="30"/>
          <w:cs/>
        </w:rPr>
        <w:t>เนื่องจากเงินกู้ยืม</w:t>
      </w:r>
      <w:r w:rsidR="006022C7" w:rsidRPr="00055FF8">
        <w:rPr>
          <w:rFonts w:asciiTheme="majorBidi" w:hAnsiTheme="majorBidi"/>
          <w:sz w:val="30"/>
          <w:szCs w:val="30"/>
        </w:rPr>
        <w:br/>
      </w:r>
      <w:r w:rsidRPr="00055FF8">
        <w:rPr>
          <w:rFonts w:asciiTheme="majorBidi" w:hAnsiTheme="majorBidi" w:hint="cs"/>
          <w:sz w:val="30"/>
          <w:szCs w:val="30"/>
          <w:cs/>
        </w:rPr>
        <w:t xml:space="preserve">(ดูหมายเหตุข้อ </w:t>
      </w:r>
      <w:r w:rsidRPr="00055FF8">
        <w:rPr>
          <w:rFonts w:asciiTheme="majorBidi" w:hAnsiTheme="majorBidi"/>
          <w:sz w:val="30"/>
          <w:szCs w:val="30"/>
        </w:rPr>
        <w:t>1</w:t>
      </w:r>
      <w:r w:rsidR="00D83F5C" w:rsidRPr="00055FF8">
        <w:rPr>
          <w:rFonts w:asciiTheme="majorBidi" w:hAnsiTheme="majorBidi"/>
          <w:sz w:val="30"/>
          <w:szCs w:val="30"/>
        </w:rPr>
        <w:t>3</w:t>
      </w:r>
      <w:r w:rsidRPr="00055FF8">
        <w:rPr>
          <w:rFonts w:asciiTheme="majorBidi" w:hAnsiTheme="majorBidi"/>
          <w:sz w:val="30"/>
          <w:szCs w:val="30"/>
        </w:rPr>
        <w:t xml:space="preserve">) </w:t>
      </w:r>
      <w:r w:rsidRPr="00055FF8">
        <w:rPr>
          <w:rFonts w:asciiTheme="majorBidi" w:hAnsiTheme="majorBidi"/>
          <w:sz w:val="30"/>
          <w:szCs w:val="30"/>
          <w:cs/>
        </w:rPr>
        <w:t>ส่วนใหญ่มีอัตราดอกเบี้ยคงที่</w:t>
      </w:r>
      <w:r w:rsidR="00327FFC">
        <w:rPr>
          <w:rFonts w:asciiTheme="majorBidi" w:hAnsiTheme="majorBidi" w:hint="cs"/>
          <w:sz w:val="30"/>
          <w:szCs w:val="30"/>
          <w:cs/>
        </w:rPr>
        <w:t xml:space="preserve"> </w:t>
      </w:r>
      <w:r w:rsidRPr="00055FF8">
        <w:rPr>
          <w:rFonts w:asciiTheme="majorBidi" w:hAnsiTheme="majorBidi"/>
          <w:sz w:val="30"/>
          <w:szCs w:val="30"/>
          <w:cs/>
        </w:rPr>
        <w:t>ทำให้กลุ่มบริษัทมีความเสี่ยงต่ำจากการเปลี่ยนแปลงของอัตราดอกเบี้ย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</w:t>
      </w:r>
      <w:r w:rsidR="007A4ECD" w:rsidRPr="00055FF8">
        <w:rPr>
          <w:rFonts w:asciiTheme="majorBidi" w:hAnsiTheme="majorBidi"/>
          <w:sz w:val="30"/>
          <w:szCs w:val="30"/>
        </w:rPr>
        <w:br/>
      </w:r>
      <w:r w:rsidRPr="00055FF8">
        <w:rPr>
          <w:rFonts w:asciiTheme="majorBidi" w:hAnsiTheme="majorBidi"/>
          <w:sz w:val="30"/>
          <w:szCs w:val="30"/>
          <w:cs/>
        </w:rPr>
        <w:t>ผลจากการเปลี่ยนแปลงในอัตราดอกเบี้ยจึงไม่มีผลกระทบอย่างเป็นสาระสำคัญต่องบการเงินของ</w:t>
      </w:r>
      <w:r w:rsidR="00906759" w:rsidRPr="00055FF8">
        <w:rPr>
          <w:rFonts w:asciiTheme="majorBidi" w:hAnsiTheme="majorBidi"/>
          <w:sz w:val="30"/>
          <w:szCs w:val="30"/>
        </w:rPr>
        <w:br/>
      </w:r>
      <w:r w:rsidRPr="00055FF8">
        <w:rPr>
          <w:rFonts w:asciiTheme="majorBidi" w:hAnsiTheme="majorBidi"/>
          <w:sz w:val="30"/>
          <w:szCs w:val="30"/>
          <w:cs/>
        </w:rPr>
        <w:t>กลุ่มบริษัท</w:t>
      </w:r>
    </w:p>
    <w:p w14:paraId="296D2D9D" w14:textId="77777777" w:rsidR="00C70ACA" w:rsidRPr="00055FF8" w:rsidRDefault="00C70ACA" w:rsidP="0001427D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C6B7D99" w14:textId="7A439172" w:rsidR="00B83399" w:rsidRPr="00055FF8" w:rsidRDefault="00B83399" w:rsidP="00BC015C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055FF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การบริหารจัดการทุน</w:t>
      </w:r>
    </w:p>
    <w:p w14:paraId="161BD349" w14:textId="77777777" w:rsidR="00E76EEF" w:rsidRPr="00055FF8" w:rsidRDefault="00E76EEF" w:rsidP="00E76EE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630"/>
        </w:tabs>
        <w:ind w:left="630"/>
        <w:jc w:val="thaiDistribute"/>
        <w:rPr>
          <w:rFonts w:asciiTheme="majorBidi" w:hAnsiTheme="majorBidi"/>
          <w:b/>
          <w:bCs/>
          <w:sz w:val="24"/>
          <w:szCs w:val="24"/>
          <w:cs/>
        </w:rPr>
      </w:pPr>
    </w:p>
    <w:p w14:paraId="7E592DF5" w14:textId="09D7C5CE" w:rsidR="00B83399" w:rsidRPr="00055FF8" w:rsidRDefault="00B90CB4" w:rsidP="00C54A7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055FF8">
        <w:rPr>
          <w:rFonts w:asciiTheme="majorBidi" w:hAnsiTheme="majorBidi" w:hint="cs"/>
          <w:sz w:val="30"/>
          <w:szCs w:val="30"/>
          <w:cs/>
        </w:rPr>
        <w:t>นโยบายของคณะกรรมการบริษัท</w:t>
      </w:r>
      <w:r w:rsidRPr="00055FF8">
        <w:rPr>
          <w:rFonts w:asciiTheme="majorBidi" w:hAnsiTheme="majorBidi"/>
          <w:sz w:val="30"/>
          <w:szCs w:val="30"/>
          <w:cs/>
        </w:rPr>
        <w:t xml:space="preserve"> </w:t>
      </w:r>
      <w:r w:rsidRPr="00055FF8">
        <w:rPr>
          <w:rFonts w:asciiTheme="majorBidi" w:hAnsiTheme="majorBidi" w:hint="cs"/>
          <w:sz w:val="30"/>
          <w:szCs w:val="30"/>
          <w:cs/>
        </w:rPr>
        <w:t>คือการรักษาระดับเงินทุนให้มั่นคงเพื่อรักษาความเชื่อมั่นของนักลงทุน</w:t>
      </w:r>
      <w:r w:rsidRPr="00055FF8">
        <w:rPr>
          <w:rFonts w:asciiTheme="majorBidi" w:hAnsiTheme="majorBidi"/>
          <w:sz w:val="30"/>
          <w:szCs w:val="30"/>
          <w:cs/>
        </w:rPr>
        <w:t xml:space="preserve"> </w:t>
      </w:r>
      <w:r w:rsidRPr="00055FF8">
        <w:rPr>
          <w:rFonts w:asciiTheme="majorBidi" w:hAnsiTheme="majorBidi" w:hint="cs"/>
          <w:sz w:val="30"/>
          <w:szCs w:val="30"/>
          <w:cs/>
        </w:rPr>
        <w:t>เจ้าหนี้และตลาดและก่อให้เกิดการพัฒนาของธุรกิจในอนาคต</w:t>
      </w:r>
      <w:r w:rsidRPr="00055FF8">
        <w:rPr>
          <w:rFonts w:asciiTheme="majorBidi" w:hAnsiTheme="majorBidi"/>
          <w:sz w:val="30"/>
          <w:szCs w:val="30"/>
          <w:cs/>
        </w:rPr>
        <w:t xml:space="preserve"> </w:t>
      </w:r>
      <w:r w:rsidRPr="00055FF8">
        <w:rPr>
          <w:rFonts w:asciiTheme="majorBidi" w:hAnsiTheme="majorBidi" w:hint="cs"/>
          <w:sz w:val="30"/>
          <w:szCs w:val="30"/>
          <w:cs/>
        </w:rPr>
        <w:t>คณะกรรมการ</w:t>
      </w:r>
      <w:r w:rsidR="00F87321" w:rsidRPr="00055FF8">
        <w:rPr>
          <w:rFonts w:asciiTheme="majorBidi" w:hAnsiTheme="majorBidi" w:hint="cs"/>
          <w:sz w:val="30"/>
          <w:szCs w:val="30"/>
          <w:cs/>
        </w:rPr>
        <w:t>บริษัท</w:t>
      </w:r>
      <w:r w:rsidRPr="00055FF8">
        <w:rPr>
          <w:rFonts w:asciiTheme="majorBidi" w:hAnsiTheme="majorBidi" w:hint="cs"/>
          <w:sz w:val="30"/>
          <w:szCs w:val="30"/>
          <w:cs/>
        </w:rPr>
        <w:t>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</w:t>
      </w:r>
      <w:r w:rsidRPr="00055FF8">
        <w:rPr>
          <w:rFonts w:asciiTheme="majorBidi" w:hAnsiTheme="majorBidi"/>
          <w:sz w:val="30"/>
          <w:szCs w:val="30"/>
          <w:cs/>
        </w:rPr>
        <w:t xml:space="preserve"> </w:t>
      </w:r>
      <w:r w:rsidRPr="00055FF8">
        <w:rPr>
          <w:rFonts w:asciiTheme="majorBidi" w:hAnsiTheme="majorBidi" w:hint="cs"/>
          <w:sz w:val="30"/>
          <w:szCs w:val="30"/>
          <w:cs/>
        </w:rPr>
        <w:t>ซึ่งไม่รวมส่วนได้เสียที่ไม่มีอำนาจควบคุม</w:t>
      </w:r>
      <w:r w:rsidR="00107C8D">
        <w:rPr>
          <w:rFonts w:asciiTheme="majorBidi" w:hAnsiTheme="majorBidi" w:hint="cs"/>
          <w:sz w:val="30"/>
          <w:szCs w:val="30"/>
          <w:cs/>
        </w:rPr>
        <w:t xml:space="preserve"> </w:t>
      </w:r>
      <w:r w:rsidRPr="00055FF8">
        <w:rPr>
          <w:rFonts w:asciiTheme="majorBidi" w:hAnsiTheme="majorBidi" w:hint="cs"/>
          <w:sz w:val="30"/>
          <w:szCs w:val="30"/>
          <w:cs/>
        </w:rPr>
        <w:t>อีกทั้งยังกำกับดูแลระดับการจ่ายเงินปันผลให้แก่ผู้ถือหุ้นสามัญ</w:t>
      </w:r>
    </w:p>
    <w:p w14:paraId="4B7323C6" w14:textId="7706CB36" w:rsidR="004C3758" w:rsidRPr="00055FF8" w:rsidRDefault="004C3758" w:rsidP="00B8339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630"/>
        </w:tabs>
        <w:ind w:left="630"/>
        <w:jc w:val="thaiDistribute"/>
        <w:rPr>
          <w:rFonts w:asciiTheme="majorBidi" w:hAnsiTheme="majorBidi"/>
          <w:sz w:val="24"/>
          <w:szCs w:val="24"/>
          <w:cs/>
        </w:rPr>
      </w:pPr>
      <w:r w:rsidRPr="00055FF8">
        <w:rPr>
          <w:rFonts w:asciiTheme="majorBidi" w:hAnsiTheme="majorBidi"/>
          <w:sz w:val="24"/>
          <w:szCs w:val="24"/>
          <w:cs/>
        </w:rPr>
        <w:br w:type="page"/>
      </w:r>
    </w:p>
    <w:p w14:paraId="5FF4B5FE" w14:textId="648B1E48" w:rsidR="00DF568F" w:rsidRPr="007F6CBD" w:rsidRDefault="00267C4F" w:rsidP="00BC015C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7F6CBD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  <w:r w:rsidR="000B290B" w:rsidRPr="007F6CBD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 xml:space="preserve"> </w:t>
      </w:r>
    </w:p>
    <w:p w14:paraId="05663C0C" w14:textId="77777777" w:rsidR="00DF568F" w:rsidRPr="00055FF8" w:rsidRDefault="00DF568F" w:rsidP="00267C4F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-90" w:right="20"/>
        <w:jc w:val="thaiDistribute"/>
        <w:rPr>
          <w:rFonts w:asciiTheme="majorBidi" w:hAnsiTheme="majorBidi"/>
          <w:spacing w:val="-6"/>
          <w:sz w:val="24"/>
          <w:szCs w:val="24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97"/>
        <w:gridCol w:w="989"/>
        <w:gridCol w:w="271"/>
        <w:gridCol w:w="989"/>
        <w:gridCol w:w="271"/>
        <w:gridCol w:w="1032"/>
        <w:gridCol w:w="284"/>
        <w:gridCol w:w="998"/>
      </w:tblGrid>
      <w:tr w:rsidR="00041D56" w:rsidRPr="00055FF8" w14:paraId="7EEBA41D" w14:textId="77777777" w:rsidTr="001E6921">
        <w:trPr>
          <w:tblHeader/>
        </w:trPr>
        <w:tc>
          <w:tcPr>
            <w:tcW w:w="2410" w:type="pct"/>
          </w:tcPr>
          <w:p w14:paraId="7749871B" w14:textId="77777777" w:rsidR="00041D56" w:rsidRPr="00055FF8" w:rsidRDefault="00041D56" w:rsidP="00BC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5" w:type="pct"/>
            <w:gridSpan w:val="3"/>
          </w:tcPr>
          <w:p w14:paraId="5AD108D9" w14:textId="3A6E7FDC" w:rsidR="00041D56" w:rsidRPr="00055FF8" w:rsidRDefault="00041D56" w:rsidP="006A2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3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204D585B" w14:textId="77777777" w:rsidR="00041D56" w:rsidRPr="00055FF8" w:rsidRDefault="00041D56" w:rsidP="00BC6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pct"/>
            <w:gridSpan w:val="3"/>
          </w:tcPr>
          <w:p w14:paraId="524367A2" w14:textId="5F41CDA3" w:rsidR="00041D56" w:rsidRPr="00055FF8" w:rsidRDefault="00041D56" w:rsidP="00BC6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BC3391" w:rsidRPr="00055FF8" w14:paraId="4E4E360C" w14:textId="77777777" w:rsidTr="001E6921">
        <w:trPr>
          <w:trHeight w:val="344"/>
          <w:tblHeader/>
        </w:trPr>
        <w:tc>
          <w:tcPr>
            <w:tcW w:w="2410" w:type="pct"/>
          </w:tcPr>
          <w:p w14:paraId="3103ECD0" w14:textId="0DF2D6E9" w:rsidR="00BC3391" w:rsidRPr="00055FF8" w:rsidRDefault="00BC3391" w:rsidP="00BC3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0" w:type="pct"/>
          </w:tcPr>
          <w:p w14:paraId="7EA0C033" w14:textId="1F15AE79" w:rsidR="00BC3391" w:rsidRPr="00055FF8" w:rsidRDefault="00E43333" w:rsidP="00BC3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5" w:type="pct"/>
          </w:tcPr>
          <w:p w14:paraId="77FA6028" w14:textId="77777777" w:rsidR="00BC3391" w:rsidRPr="00055FF8" w:rsidRDefault="00BC3391" w:rsidP="00BC3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5B47D3A5" w14:textId="400EF9EA" w:rsidR="00BC3391" w:rsidRPr="00055FF8" w:rsidRDefault="00E43333" w:rsidP="00BC3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5" w:type="pct"/>
          </w:tcPr>
          <w:p w14:paraId="6D8F372E" w14:textId="77777777" w:rsidR="00BC3391" w:rsidRPr="00055FF8" w:rsidRDefault="00BC3391" w:rsidP="00BC3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14:paraId="2A44E28A" w14:textId="452B0A55" w:rsidR="00BC3391" w:rsidRPr="00055FF8" w:rsidRDefault="00E43333" w:rsidP="00BC3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2" w:type="pct"/>
          </w:tcPr>
          <w:p w14:paraId="2FB3814E" w14:textId="77777777" w:rsidR="00BC3391" w:rsidRPr="00055FF8" w:rsidRDefault="00BC3391" w:rsidP="00BC3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14745785" w14:textId="3B12A08B" w:rsidR="00BC3391" w:rsidRPr="00055FF8" w:rsidRDefault="00E43333" w:rsidP="00BC3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BC3391" w:rsidRPr="00055FF8" w14:paraId="73AFD150" w14:textId="77777777" w:rsidTr="001E6921">
        <w:trPr>
          <w:tblHeader/>
        </w:trPr>
        <w:tc>
          <w:tcPr>
            <w:tcW w:w="2410" w:type="pct"/>
            <w:vAlign w:val="center"/>
          </w:tcPr>
          <w:p w14:paraId="297C550F" w14:textId="77777777" w:rsidR="00BC3391" w:rsidRPr="00055FF8" w:rsidRDefault="00BC3391" w:rsidP="00BC3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0" w:type="pct"/>
            <w:gridSpan w:val="7"/>
          </w:tcPr>
          <w:p w14:paraId="21D7ED1A" w14:textId="7543C7FA" w:rsidR="00BC3391" w:rsidRPr="00055FF8" w:rsidRDefault="00BC3391" w:rsidP="00BC3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055FF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C3391" w:rsidRPr="00055FF8" w14:paraId="21208467" w14:textId="77777777" w:rsidTr="001E6921">
        <w:tc>
          <w:tcPr>
            <w:tcW w:w="2410" w:type="pct"/>
          </w:tcPr>
          <w:p w14:paraId="3AFDE638" w14:textId="18F22957" w:rsidR="00BC3391" w:rsidRPr="00055FF8" w:rsidRDefault="00BC3391" w:rsidP="00BC3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055FF8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30" w:type="pct"/>
          </w:tcPr>
          <w:p w14:paraId="3975CB6F" w14:textId="77777777" w:rsidR="00BC3391" w:rsidRPr="00055FF8" w:rsidRDefault="00BC3391" w:rsidP="00BC3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770A3A09" w14:textId="77777777" w:rsidR="00BC3391" w:rsidRPr="00055FF8" w:rsidRDefault="00BC3391" w:rsidP="00BC3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5E616DDE" w14:textId="77777777" w:rsidR="00BC3391" w:rsidRPr="00055FF8" w:rsidRDefault="00BC3391" w:rsidP="00BC3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AC0CE90" w14:textId="77777777" w:rsidR="00BC3391" w:rsidRPr="00055FF8" w:rsidRDefault="00BC3391" w:rsidP="00BC3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14:paraId="31C16040" w14:textId="77777777" w:rsidR="00BC3391" w:rsidRPr="00055FF8" w:rsidRDefault="00BC3391" w:rsidP="00BC3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14:paraId="62964D57" w14:textId="77777777" w:rsidR="00BC3391" w:rsidRPr="00055FF8" w:rsidRDefault="00BC3391" w:rsidP="00BC3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3B21F77F" w14:textId="77777777" w:rsidR="00BC3391" w:rsidRPr="00055FF8" w:rsidRDefault="00BC3391" w:rsidP="00BC3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62BF" w:rsidRPr="00055FF8" w14:paraId="1AB7FF9C" w14:textId="77777777" w:rsidTr="001E6921">
        <w:tc>
          <w:tcPr>
            <w:tcW w:w="2410" w:type="pct"/>
          </w:tcPr>
          <w:p w14:paraId="3F87220F" w14:textId="3382E050" w:rsidR="008462BF" w:rsidRPr="00055FF8" w:rsidRDefault="008462BF" w:rsidP="00846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530" w:type="pct"/>
          </w:tcPr>
          <w:p w14:paraId="3E327F94" w14:textId="74E0DA9F" w:rsidR="008462BF" w:rsidRPr="00055FF8" w:rsidRDefault="00483765" w:rsidP="00846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2551A59" w14:textId="77777777" w:rsidR="008462BF" w:rsidRPr="00055FF8" w:rsidRDefault="008462BF" w:rsidP="00846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05E08A0C" w14:textId="676801E0" w:rsidR="008462BF" w:rsidRPr="00055FF8" w:rsidRDefault="008462BF" w:rsidP="00846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10,668</w:t>
            </w:r>
          </w:p>
        </w:tc>
        <w:tc>
          <w:tcPr>
            <w:tcW w:w="145" w:type="pct"/>
          </w:tcPr>
          <w:p w14:paraId="121CAD4D" w14:textId="77777777" w:rsidR="008462BF" w:rsidRPr="00055FF8" w:rsidRDefault="008462BF" w:rsidP="00846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14:paraId="71312CA0" w14:textId="1627186D" w:rsidR="008462BF" w:rsidRPr="00055FF8" w:rsidRDefault="00483765" w:rsidP="00846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0689E52C" w14:textId="77777777" w:rsidR="008462BF" w:rsidRPr="00055FF8" w:rsidRDefault="008462BF" w:rsidP="00846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732983F3" w14:textId="66AB0F67" w:rsidR="008462BF" w:rsidRPr="00055FF8" w:rsidRDefault="008462BF" w:rsidP="00846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10,668</w:t>
            </w:r>
          </w:p>
        </w:tc>
      </w:tr>
      <w:tr w:rsidR="008462BF" w:rsidRPr="00055FF8" w14:paraId="402832F1" w14:textId="77777777" w:rsidTr="001E6921">
        <w:tc>
          <w:tcPr>
            <w:tcW w:w="2410" w:type="pct"/>
          </w:tcPr>
          <w:p w14:paraId="687E50EB" w14:textId="73239A83" w:rsidR="008462BF" w:rsidRPr="00055FF8" w:rsidRDefault="008462BF" w:rsidP="00846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30" w:type="pct"/>
          </w:tcPr>
          <w:p w14:paraId="50F34540" w14:textId="22156F58" w:rsidR="008462BF" w:rsidRPr="00055FF8" w:rsidRDefault="00483765" w:rsidP="00846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23,826</w:t>
            </w:r>
          </w:p>
        </w:tc>
        <w:tc>
          <w:tcPr>
            <w:tcW w:w="145" w:type="pct"/>
          </w:tcPr>
          <w:p w14:paraId="1FB48816" w14:textId="77777777" w:rsidR="008462BF" w:rsidRPr="00055FF8" w:rsidRDefault="008462BF" w:rsidP="00846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6BD573AE" w14:textId="19DD3943" w:rsidR="008462BF" w:rsidRPr="00055FF8" w:rsidRDefault="008462BF" w:rsidP="00846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180,804</w:t>
            </w:r>
          </w:p>
        </w:tc>
        <w:tc>
          <w:tcPr>
            <w:tcW w:w="145" w:type="pct"/>
          </w:tcPr>
          <w:p w14:paraId="76C3C32F" w14:textId="77777777" w:rsidR="008462BF" w:rsidRPr="00055FF8" w:rsidRDefault="008462BF" w:rsidP="00846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14:paraId="4F23CE58" w14:textId="17D309AE" w:rsidR="008462BF" w:rsidRPr="00055FF8" w:rsidRDefault="00483765" w:rsidP="00846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23,770</w:t>
            </w:r>
          </w:p>
        </w:tc>
        <w:tc>
          <w:tcPr>
            <w:tcW w:w="152" w:type="pct"/>
          </w:tcPr>
          <w:p w14:paraId="2BAFF1F1" w14:textId="77777777" w:rsidR="008462BF" w:rsidRPr="00055FF8" w:rsidRDefault="008462BF" w:rsidP="00846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17E17A94" w14:textId="40F6663B" w:rsidR="008462BF" w:rsidRPr="00055FF8" w:rsidRDefault="008462BF" w:rsidP="00846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180,642</w:t>
            </w:r>
          </w:p>
        </w:tc>
      </w:tr>
      <w:tr w:rsidR="008462BF" w:rsidRPr="00055FF8" w14:paraId="0137DBD0" w14:textId="77777777" w:rsidTr="001E6921">
        <w:tc>
          <w:tcPr>
            <w:tcW w:w="2410" w:type="pct"/>
          </w:tcPr>
          <w:p w14:paraId="1341DC45" w14:textId="77777777" w:rsidR="008462BF" w:rsidRPr="00055FF8" w:rsidRDefault="008462BF" w:rsidP="00846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60ABF87D" w14:textId="7D1F422F" w:rsidR="008462BF" w:rsidRPr="00055FF8" w:rsidRDefault="00483765" w:rsidP="00846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23,826</w:t>
            </w:r>
          </w:p>
        </w:tc>
        <w:tc>
          <w:tcPr>
            <w:tcW w:w="145" w:type="pct"/>
          </w:tcPr>
          <w:p w14:paraId="4068C0CE" w14:textId="77777777" w:rsidR="008462BF" w:rsidRPr="00055FF8" w:rsidRDefault="008462BF" w:rsidP="00846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0DB9802C" w14:textId="094B1F17" w:rsidR="008462BF" w:rsidRPr="00055FF8" w:rsidRDefault="008462BF" w:rsidP="00846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right="-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191,472</w:t>
            </w:r>
          </w:p>
        </w:tc>
        <w:tc>
          <w:tcPr>
            <w:tcW w:w="145" w:type="pct"/>
          </w:tcPr>
          <w:p w14:paraId="2076C997" w14:textId="77777777" w:rsidR="008462BF" w:rsidRPr="00055FF8" w:rsidRDefault="008462BF" w:rsidP="00846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14:paraId="082062C7" w14:textId="6DCC3620" w:rsidR="008462BF" w:rsidRPr="00055FF8" w:rsidRDefault="00483765" w:rsidP="00846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23,770</w:t>
            </w:r>
          </w:p>
        </w:tc>
        <w:tc>
          <w:tcPr>
            <w:tcW w:w="152" w:type="pct"/>
          </w:tcPr>
          <w:p w14:paraId="5D7A1341" w14:textId="77777777" w:rsidR="008462BF" w:rsidRPr="00055FF8" w:rsidRDefault="008462BF" w:rsidP="00846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2F418FD6" w14:textId="0BC81E46" w:rsidR="008462BF" w:rsidRPr="00055FF8" w:rsidRDefault="008462BF" w:rsidP="00846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191,310</w:t>
            </w:r>
          </w:p>
        </w:tc>
      </w:tr>
      <w:tr w:rsidR="008462BF" w:rsidRPr="00055FF8" w14:paraId="06F89CD8" w14:textId="77777777" w:rsidTr="00F1225F">
        <w:tc>
          <w:tcPr>
            <w:tcW w:w="2410" w:type="pct"/>
          </w:tcPr>
          <w:p w14:paraId="56F87096" w14:textId="7FFDEA01" w:rsidR="008462BF" w:rsidRPr="00055FF8" w:rsidRDefault="008462BF" w:rsidP="00846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0" w:type="pct"/>
            <w:tcBorders>
              <w:top w:val="double" w:sz="4" w:space="0" w:color="auto"/>
            </w:tcBorders>
          </w:tcPr>
          <w:p w14:paraId="140402E9" w14:textId="77777777" w:rsidR="008462BF" w:rsidRPr="00055FF8" w:rsidRDefault="008462BF" w:rsidP="00846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78F07078" w14:textId="77777777" w:rsidR="008462BF" w:rsidRPr="00055FF8" w:rsidRDefault="008462BF" w:rsidP="00846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double" w:sz="4" w:space="0" w:color="auto"/>
            </w:tcBorders>
          </w:tcPr>
          <w:p w14:paraId="3B17A4E7" w14:textId="77777777" w:rsidR="008462BF" w:rsidRPr="00055FF8" w:rsidRDefault="008462BF" w:rsidP="00846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1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151E0EC2" w14:textId="77777777" w:rsidR="008462BF" w:rsidRPr="00055FF8" w:rsidRDefault="008462BF" w:rsidP="00846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double" w:sz="4" w:space="0" w:color="auto"/>
            </w:tcBorders>
          </w:tcPr>
          <w:p w14:paraId="3D28DDFA" w14:textId="77777777" w:rsidR="008462BF" w:rsidRPr="00055FF8" w:rsidRDefault="008462BF" w:rsidP="00846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" w:type="pct"/>
          </w:tcPr>
          <w:p w14:paraId="63D88DD2" w14:textId="77777777" w:rsidR="008462BF" w:rsidRPr="00055FF8" w:rsidRDefault="008462BF" w:rsidP="00846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</w:tcPr>
          <w:p w14:paraId="05C58E81" w14:textId="77777777" w:rsidR="008462BF" w:rsidRPr="00055FF8" w:rsidRDefault="008462BF" w:rsidP="00846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462BF" w:rsidRPr="00055FF8" w14:paraId="49375DF2" w14:textId="77777777" w:rsidTr="001E6921">
        <w:tc>
          <w:tcPr>
            <w:tcW w:w="2410" w:type="pct"/>
          </w:tcPr>
          <w:p w14:paraId="0AA5C3DE" w14:textId="33302CE6" w:rsidR="008462BF" w:rsidRPr="00055FF8" w:rsidRDefault="008462BF" w:rsidP="00846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530" w:type="pct"/>
          </w:tcPr>
          <w:p w14:paraId="1457D45F" w14:textId="77777777" w:rsidR="008462BF" w:rsidRPr="00055FF8" w:rsidRDefault="008462BF" w:rsidP="00846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087B073F" w14:textId="77777777" w:rsidR="008462BF" w:rsidRPr="00055FF8" w:rsidRDefault="008462BF" w:rsidP="00846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</w:tcPr>
          <w:p w14:paraId="72D1C158" w14:textId="77777777" w:rsidR="008462BF" w:rsidRPr="00055FF8" w:rsidRDefault="008462BF" w:rsidP="00846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right="-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73F3356A" w14:textId="77777777" w:rsidR="008462BF" w:rsidRPr="00055FF8" w:rsidRDefault="008462BF" w:rsidP="00846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</w:tcPr>
          <w:p w14:paraId="54552BCD" w14:textId="77777777" w:rsidR="008462BF" w:rsidRPr="00055FF8" w:rsidRDefault="008462BF" w:rsidP="00846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right="-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" w:type="pct"/>
          </w:tcPr>
          <w:p w14:paraId="627E40E5" w14:textId="77777777" w:rsidR="008462BF" w:rsidRPr="00055FF8" w:rsidRDefault="008462BF" w:rsidP="00846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</w:tcPr>
          <w:p w14:paraId="208C80D6" w14:textId="77777777" w:rsidR="008462BF" w:rsidRPr="00055FF8" w:rsidRDefault="008462BF" w:rsidP="00846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462BF" w:rsidRPr="00055FF8" w14:paraId="4F0995EE" w14:textId="77777777" w:rsidTr="001E6921">
        <w:tc>
          <w:tcPr>
            <w:tcW w:w="2410" w:type="pct"/>
          </w:tcPr>
          <w:p w14:paraId="6C1BDC56" w14:textId="07989628" w:rsidR="008462BF" w:rsidRPr="00055FF8" w:rsidRDefault="008462BF" w:rsidP="00846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93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เลตเตอร์ออฟเครดิตสำหรับซื้อสินค้าที่ยังไม่ได้ใช้</w:t>
            </w:r>
          </w:p>
        </w:tc>
        <w:tc>
          <w:tcPr>
            <w:tcW w:w="530" w:type="pct"/>
          </w:tcPr>
          <w:p w14:paraId="03E0BDC4" w14:textId="699C1F28" w:rsidR="008462BF" w:rsidRPr="00055FF8" w:rsidRDefault="00CF25C2" w:rsidP="00846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right="-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216,473</w:t>
            </w:r>
          </w:p>
        </w:tc>
        <w:tc>
          <w:tcPr>
            <w:tcW w:w="145" w:type="pct"/>
          </w:tcPr>
          <w:p w14:paraId="5FDCB8AE" w14:textId="77777777" w:rsidR="008462BF" w:rsidRPr="00055FF8" w:rsidRDefault="008462BF" w:rsidP="00846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31A5D90F" w14:textId="388623A1" w:rsidR="008462BF" w:rsidRPr="00055FF8" w:rsidRDefault="008462BF" w:rsidP="00846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right="-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264,723</w:t>
            </w:r>
          </w:p>
        </w:tc>
        <w:tc>
          <w:tcPr>
            <w:tcW w:w="145" w:type="pct"/>
          </w:tcPr>
          <w:p w14:paraId="4284D2DD" w14:textId="77777777" w:rsidR="008462BF" w:rsidRPr="00055FF8" w:rsidRDefault="008462BF" w:rsidP="00846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</w:tcPr>
          <w:p w14:paraId="7C9A4DE2" w14:textId="7D51DE92" w:rsidR="008462BF" w:rsidRPr="00055FF8" w:rsidRDefault="00CF25C2" w:rsidP="00846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right="-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216,473</w:t>
            </w:r>
          </w:p>
        </w:tc>
        <w:tc>
          <w:tcPr>
            <w:tcW w:w="152" w:type="pct"/>
          </w:tcPr>
          <w:p w14:paraId="46AAE2FE" w14:textId="77777777" w:rsidR="008462BF" w:rsidRPr="00055FF8" w:rsidRDefault="008462BF" w:rsidP="00846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24D308E9" w14:textId="471AF042" w:rsidR="008462BF" w:rsidRPr="00055FF8" w:rsidRDefault="008462BF" w:rsidP="00846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264,723</w:t>
            </w:r>
          </w:p>
        </w:tc>
      </w:tr>
      <w:tr w:rsidR="008462BF" w:rsidRPr="00055FF8" w14:paraId="058C0509" w14:textId="77777777" w:rsidTr="001E6921">
        <w:tc>
          <w:tcPr>
            <w:tcW w:w="2410" w:type="pct"/>
          </w:tcPr>
          <w:p w14:paraId="3DC9A9A5" w14:textId="49030701" w:rsidR="008462BF" w:rsidRPr="00055FF8" w:rsidRDefault="008462BF" w:rsidP="00846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530" w:type="pct"/>
          </w:tcPr>
          <w:p w14:paraId="7C7E0524" w14:textId="468C90B5" w:rsidR="008462BF" w:rsidRPr="00055FF8" w:rsidRDefault="00FC7402" w:rsidP="00846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292,687</w:t>
            </w:r>
          </w:p>
        </w:tc>
        <w:tc>
          <w:tcPr>
            <w:tcW w:w="145" w:type="pct"/>
          </w:tcPr>
          <w:p w14:paraId="09982CFE" w14:textId="77777777" w:rsidR="008462BF" w:rsidRPr="00055FF8" w:rsidRDefault="008462BF" w:rsidP="00846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</w:tcPr>
          <w:p w14:paraId="2E02C9F1" w14:textId="79B021FD" w:rsidR="008462BF" w:rsidRPr="00055FF8" w:rsidRDefault="008462BF" w:rsidP="00846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right="-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152,838</w:t>
            </w:r>
          </w:p>
        </w:tc>
        <w:tc>
          <w:tcPr>
            <w:tcW w:w="145" w:type="pct"/>
          </w:tcPr>
          <w:p w14:paraId="3C09E8D6" w14:textId="77777777" w:rsidR="008462BF" w:rsidRPr="00055FF8" w:rsidRDefault="008462BF" w:rsidP="00846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</w:tcPr>
          <w:p w14:paraId="63361BC1" w14:textId="16301B5F" w:rsidR="008462BF" w:rsidRPr="00055FF8" w:rsidRDefault="00FF7655" w:rsidP="00846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right="-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C7402">
              <w:rPr>
                <w:rFonts w:asciiTheme="majorBidi" w:hAnsiTheme="majorBidi" w:cstheme="majorBidi"/>
                <w:sz w:val="30"/>
                <w:szCs w:val="30"/>
              </w:rPr>
              <w:t>92,687</w:t>
            </w:r>
          </w:p>
        </w:tc>
        <w:tc>
          <w:tcPr>
            <w:tcW w:w="152" w:type="pct"/>
          </w:tcPr>
          <w:p w14:paraId="2DD395EE" w14:textId="77777777" w:rsidR="008462BF" w:rsidRPr="00055FF8" w:rsidRDefault="008462BF" w:rsidP="00846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</w:tcPr>
          <w:p w14:paraId="292B84A2" w14:textId="1BC76619" w:rsidR="008462BF" w:rsidRPr="00055FF8" w:rsidRDefault="008462BF" w:rsidP="00846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152,838</w:t>
            </w:r>
          </w:p>
        </w:tc>
      </w:tr>
      <w:tr w:rsidR="008462BF" w:rsidRPr="00055FF8" w14:paraId="631CDAB8" w14:textId="77777777" w:rsidTr="001E6921">
        <w:tc>
          <w:tcPr>
            <w:tcW w:w="2410" w:type="pct"/>
          </w:tcPr>
          <w:p w14:paraId="67A9D700" w14:textId="2B8F49EB" w:rsidR="008462BF" w:rsidRPr="00055FF8" w:rsidRDefault="008462BF" w:rsidP="00846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30" w:type="pct"/>
          </w:tcPr>
          <w:p w14:paraId="79AA05B2" w14:textId="426A5587" w:rsidR="008462BF" w:rsidRPr="004F5EDA" w:rsidRDefault="004F5EDA" w:rsidP="00846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5EDA">
              <w:rPr>
                <w:rFonts w:asciiTheme="majorBidi" w:hAnsiTheme="majorBidi" w:cstheme="majorBidi"/>
                <w:sz w:val="30"/>
                <w:szCs w:val="30"/>
              </w:rPr>
              <w:t>13,849</w:t>
            </w:r>
          </w:p>
        </w:tc>
        <w:tc>
          <w:tcPr>
            <w:tcW w:w="145" w:type="pct"/>
          </w:tcPr>
          <w:p w14:paraId="0AA970AF" w14:textId="77777777" w:rsidR="008462BF" w:rsidRPr="00055FF8" w:rsidRDefault="008462BF" w:rsidP="00846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</w:tcPr>
          <w:p w14:paraId="21549629" w14:textId="3BC84E51" w:rsidR="008462BF" w:rsidRPr="00055FF8" w:rsidRDefault="008462BF" w:rsidP="00846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right="-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21,343</w:t>
            </w:r>
          </w:p>
        </w:tc>
        <w:tc>
          <w:tcPr>
            <w:tcW w:w="145" w:type="pct"/>
          </w:tcPr>
          <w:p w14:paraId="4511594B" w14:textId="77777777" w:rsidR="008462BF" w:rsidRPr="00055FF8" w:rsidRDefault="008462BF" w:rsidP="00846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</w:tcPr>
          <w:p w14:paraId="459B6724" w14:textId="7A52CE41" w:rsidR="008462BF" w:rsidRPr="004F5EDA" w:rsidRDefault="004F5EDA" w:rsidP="00846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5EDA">
              <w:rPr>
                <w:rFonts w:asciiTheme="majorBidi" w:hAnsiTheme="majorBidi" w:cstheme="majorBidi"/>
                <w:sz w:val="30"/>
                <w:szCs w:val="30"/>
              </w:rPr>
              <w:t>12,825</w:t>
            </w:r>
          </w:p>
        </w:tc>
        <w:tc>
          <w:tcPr>
            <w:tcW w:w="152" w:type="pct"/>
          </w:tcPr>
          <w:p w14:paraId="75D0A232" w14:textId="77777777" w:rsidR="008462BF" w:rsidRPr="00055FF8" w:rsidRDefault="008462BF" w:rsidP="00846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</w:tcPr>
          <w:p w14:paraId="5FEB5B5D" w14:textId="0299ABF8" w:rsidR="008462BF" w:rsidRPr="00055FF8" w:rsidRDefault="008462BF" w:rsidP="00846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20,319</w:t>
            </w:r>
          </w:p>
        </w:tc>
      </w:tr>
      <w:tr w:rsidR="008462BF" w:rsidRPr="00055FF8" w14:paraId="30E8A94F" w14:textId="77777777" w:rsidTr="001E6921">
        <w:tc>
          <w:tcPr>
            <w:tcW w:w="2410" w:type="pct"/>
          </w:tcPr>
          <w:p w14:paraId="5C44E8B2" w14:textId="35FD1060" w:rsidR="008462BF" w:rsidRPr="00055FF8" w:rsidRDefault="008462BF" w:rsidP="00846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5A9FEB6D" w14:textId="08037A2B" w:rsidR="008462BF" w:rsidRPr="00055FF8" w:rsidRDefault="00F15480" w:rsidP="00846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4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523,009</w:t>
            </w:r>
          </w:p>
        </w:tc>
        <w:tc>
          <w:tcPr>
            <w:tcW w:w="145" w:type="pct"/>
          </w:tcPr>
          <w:p w14:paraId="44178A9E" w14:textId="77777777" w:rsidR="008462BF" w:rsidRPr="00055FF8" w:rsidRDefault="008462BF" w:rsidP="00846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562D96F4" w14:textId="2D12A3B0" w:rsidR="008462BF" w:rsidRPr="00055FF8" w:rsidRDefault="008462BF" w:rsidP="00846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right="-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438,904</w:t>
            </w:r>
          </w:p>
        </w:tc>
        <w:tc>
          <w:tcPr>
            <w:tcW w:w="145" w:type="pct"/>
          </w:tcPr>
          <w:p w14:paraId="2E04FA64" w14:textId="77777777" w:rsidR="008462BF" w:rsidRPr="00055FF8" w:rsidRDefault="008462BF" w:rsidP="00846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14:paraId="10068973" w14:textId="62D188B9" w:rsidR="008462BF" w:rsidRPr="00055FF8" w:rsidRDefault="006137C9" w:rsidP="00846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37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521,985</w:t>
            </w:r>
          </w:p>
        </w:tc>
        <w:tc>
          <w:tcPr>
            <w:tcW w:w="152" w:type="pct"/>
          </w:tcPr>
          <w:p w14:paraId="65D3C051" w14:textId="77777777" w:rsidR="008462BF" w:rsidRPr="00055FF8" w:rsidRDefault="008462BF" w:rsidP="00846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0785BE78" w14:textId="74001537" w:rsidR="008462BF" w:rsidRPr="00055FF8" w:rsidRDefault="008462BF" w:rsidP="00846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437,880</w:t>
            </w:r>
          </w:p>
        </w:tc>
      </w:tr>
    </w:tbl>
    <w:p w14:paraId="63314F5B" w14:textId="6AEA7BD2" w:rsidR="00F87321" w:rsidRPr="00055FF8" w:rsidRDefault="00F87321" w:rsidP="004538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  <w:cs/>
        </w:rPr>
      </w:pPr>
    </w:p>
    <w:p w14:paraId="590E876E" w14:textId="7D64075F" w:rsidR="007C5705" w:rsidRPr="004048A9" w:rsidRDefault="004048A9" w:rsidP="00D3755D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jc w:val="both"/>
        <w:outlineLvl w:val="0"/>
        <w:rPr>
          <w:rFonts w:ascii="Angsana New" w:eastAsia="MS Mincho" w:hAnsi="Angsana New" w:cstheme="minorBidi"/>
          <w:b/>
          <w:bCs/>
          <w:sz w:val="30"/>
          <w:szCs w:val="30"/>
        </w:rPr>
      </w:pPr>
      <w:r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049B29F4" w14:textId="77777777" w:rsidR="004048A9" w:rsidRDefault="004048A9" w:rsidP="00404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63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</w:p>
    <w:p w14:paraId="0D836871" w14:textId="0FFF2D3A" w:rsidR="004048A9" w:rsidRPr="004048A9" w:rsidRDefault="004048A9" w:rsidP="00404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630"/>
        <w:jc w:val="both"/>
        <w:outlineLvl w:val="0"/>
        <w:rPr>
          <w:rFonts w:ascii="Angsana New" w:eastAsia="MS Mincho" w:hAnsi="Angsana New" w:cstheme="minorBidi"/>
          <w:sz w:val="30"/>
          <w:szCs w:val="30"/>
        </w:rPr>
      </w:pPr>
      <w:r>
        <w:rPr>
          <w:rFonts w:ascii="Angsana New" w:eastAsia="MS Mincho" w:hAnsi="Angsana New" w:cs="Angsana New" w:hint="cs"/>
          <w:sz w:val="30"/>
          <w:szCs w:val="30"/>
          <w:cs/>
        </w:rPr>
        <w:t xml:space="preserve">ในการประชุมคณะกรรมการบริษัทเมื่อวันที่ </w:t>
      </w:r>
      <w:r>
        <w:rPr>
          <w:rFonts w:ascii="Angsana New" w:eastAsia="MS Mincho" w:hAnsi="Angsana New" w:cs="Angsana New"/>
          <w:sz w:val="30"/>
          <w:szCs w:val="30"/>
        </w:rPr>
        <w:t xml:space="preserve">24 </w:t>
      </w:r>
      <w:r>
        <w:rPr>
          <w:rFonts w:ascii="Angsana New" w:eastAsia="MS Mincho" w:hAnsi="Angsana New" w:cs="Angsana New" w:hint="cs"/>
          <w:sz w:val="30"/>
          <w:szCs w:val="30"/>
          <w:cs/>
        </w:rPr>
        <w:t xml:space="preserve">กุมภาพันธ์ </w:t>
      </w:r>
      <w:r>
        <w:rPr>
          <w:rFonts w:ascii="Angsana New" w:eastAsia="MS Mincho" w:hAnsi="Angsana New" w:cs="Angsana New"/>
          <w:sz w:val="30"/>
          <w:szCs w:val="30"/>
        </w:rPr>
        <w:t xml:space="preserve">2569 </w:t>
      </w:r>
      <w:r w:rsidR="00FF3AC6">
        <w:rPr>
          <w:rFonts w:ascii="Angsana New" w:eastAsia="MS Mincho" w:hAnsi="Angsana New" w:cs="Angsana New" w:hint="cs"/>
          <w:sz w:val="30"/>
          <w:szCs w:val="30"/>
          <w:cs/>
        </w:rPr>
        <w:t>คณะกร</w:t>
      </w:r>
      <w:r w:rsidR="00DF610E">
        <w:rPr>
          <w:rFonts w:ascii="Angsana New" w:eastAsia="MS Mincho" w:hAnsi="Angsana New" w:cs="Angsana New" w:hint="cs"/>
          <w:sz w:val="30"/>
          <w:szCs w:val="30"/>
          <w:cs/>
        </w:rPr>
        <w:t>ร</w:t>
      </w:r>
      <w:r w:rsidR="00FF3AC6">
        <w:rPr>
          <w:rFonts w:ascii="Angsana New" w:eastAsia="MS Mincho" w:hAnsi="Angsana New" w:cs="Angsana New" w:hint="cs"/>
          <w:sz w:val="30"/>
          <w:szCs w:val="30"/>
          <w:cs/>
        </w:rPr>
        <w:t>มการ</w:t>
      </w:r>
      <w:r w:rsidR="00A30A85">
        <w:rPr>
          <w:rFonts w:ascii="Angsana New" w:eastAsia="MS Mincho" w:hAnsi="Angsana New" w:cs="Angsana New" w:hint="cs"/>
          <w:sz w:val="30"/>
          <w:szCs w:val="30"/>
          <w:cs/>
        </w:rPr>
        <w:t>บริษัท</w:t>
      </w:r>
      <w:r w:rsidR="00FF3AC6">
        <w:rPr>
          <w:rFonts w:ascii="Angsana New" w:eastAsia="MS Mincho" w:hAnsi="Angsana New" w:cs="Angsana New" w:hint="cs"/>
          <w:sz w:val="30"/>
          <w:szCs w:val="30"/>
          <w:cs/>
        </w:rPr>
        <w:t xml:space="preserve">ได้มีอนุมัติการจ่ายเงินปันผลในอัตราหุ้นละ </w:t>
      </w:r>
      <w:r w:rsidR="00FF3AC6">
        <w:rPr>
          <w:rFonts w:ascii="Angsana New" w:eastAsia="MS Mincho" w:hAnsi="Angsana New" w:cs="Angsana New"/>
          <w:sz w:val="30"/>
          <w:szCs w:val="30"/>
        </w:rPr>
        <w:t xml:space="preserve">0.08 </w:t>
      </w:r>
      <w:r w:rsidR="00FF3AC6">
        <w:rPr>
          <w:rFonts w:ascii="Angsana New" w:eastAsia="MS Mincho" w:hAnsi="Angsana New" w:cs="Angsana New" w:hint="cs"/>
          <w:sz w:val="30"/>
          <w:szCs w:val="30"/>
          <w:cs/>
        </w:rPr>
        <w:t>บาท</w:t>
      </w:r>
      <w:r w:rsidR="00C97AEA">
        <w:rPr>
          <w:rFonts w:ascii="Angsana New" w:eastAsia="MS Mincho" w:hAnsi="Angsana New" w:cs="Angsana New" w:hint="cs"/>
          <w:sz w:val="30"/>
          <w:szCs w:val="30"/>
          <w:cs/>
        </w:rPr>
        <w:t xml:space="preserve"> เป็นจำนวนเงิน </w:t>
      </w:r>
      <w:r w:rsidR="00C97AEA">
        <w:rPr>
          <w:rFonts w:ascii="Angsana New" w:eastAsia="MS Mincho" w:hAnsi="Angsana New" w:cs="Angsana New"/>
          <w:sz w:val="30"/>
          <w:szCs w:val="30"/>
        </w:rPr>
        <w:t xml:space="preserve">38.4 </w:t>
      </w:r>
      <w:r w:rsidR="00C97AEA">
        <w:rPr>
          <w:rFonts w:ascii="Angsana New" w:eastAsia="MS Mincho" w:hAnsi="Angsana New" w:cs="Angsana New" w:hint="cs"/>
          <w:sz w:val="30"/>
          <w:szCs w:val="30"/>
          <w:cs/>
        </w:rPr>
        <w:t xml:space="preserve">ล้านบาท โดยมีกำหนดจ่ายให้แก่ผู้ถือหุ้นในเดือนพฤษภาคม </w:t>
      </w:r>
      <w:r w:rsidR="00C97AEA">
        <w:rPr>
          <w:rFonts w:ascii="Angsana New" w:eastAsia="MS Mincho" w:hAnsi="Angsana New" w:cs="Angsana New"/>
          <w:sz w:val="30"/>
          <w:szCs w:val="30"/>
        </w:rPr>
        <w:t>2569</w:t>
      </w:r>
    </w:p>
    <w:sectPr w:rsidR="004048A9" w:rsidRPr="004048A9" w:rsidSect="007A52FF"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6C82FA" w14:textId="77777777" w:rsidR="007F13E3" w:rsidRDefault="007F13E3">
      <w:r>
        <w:separator/>
      </w:r>
    </w:p>
  </w:endnote>
  <w:endnote w:type="continuationSeparator" w:id="0">
    <w:p w14:paraId="6D9A1636" w14:textId="77777777" w:rsidR="007F13E3" w:rsidRDefault="007F13E3">
      <w:r>
        <w:continuationSeparator/>
      </w:r>
    </w:p>
  </w:endnote>
  <w:endnote w:type="continuationNotice" w:id="1">
    <w:p w14:paraId="4BEC3CE2" w14:textId="77777777" w:rsidR="007F13E3" w:rsidRDefault="007F13E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Bold">
    <w:altName w:val="Leelawadee UI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687456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6927AD" w14:textId="2FC97643" w:rsidR="0058725B" w:rsidRPr="009E173A" w:rsidRDefault="009E173A" w:rsidP="009E173A">
        <w:pPr>
          <w:pStyle w:val="Footer"/>
          <w:jc w:val="center"/>
        </w:pPr>
        <w:r w:rsidRPr="009E173A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9E173A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9E173A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Pr="009E173A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9E173A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512085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62E84EA" w14:textId="77777777" w:rsidR="005C453B" w:rsidRPr="009E173A" w:rsidRDefault="005C453B" w:rsidP="009E173A">
        <w:pPr>
          <w:pStyle w:val="Footer"/>
          <w:jc w:val="center"/>
        </w:pPr>
        <w:r w:rsidRPr="009E173A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9E173A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9E173A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Pr="009E173A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9E173A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9A3B8" w14:textId="7F6BA9F0" w:rsidR="0058725B" w:rsidRPr="005C453B" w:rsidRDefault="005C453B" w:rsidP="00806479">
    <w:pPr>
      <w:pStyle w:val="Footer"/>
      <w:jc w:val="center"/>
      <w:rPr>
        <w:rFonts w:ascii="Angsana New" w:hAnsi="Angsana New" w:cs="Angsana New"/>
        <w:noProof/>
        <w:sz w:val="30"/>
        <w:szCs w:val="30"/>
      </w:rPr>
    </w:pPr>
    <w:r>
      <w:rPr>
        <w:rFonts w:ascii="Angsana New" w:hAnsi="Angsana New" w:cs="Angsana New"/>
        <w:noProof/>
        <w:sz w:val="30"/>
        <w:szCs w:val="30"/>
      </w:rPr>
      <w:t>3</w:t>
    </w:r>
    <w:r w:rsidR="00911854">
      <w:rPr>
        <w:rFonts w:ascii="Angsana New" w:hAnsi="Angsana New" w:cs="Angsana New"/>
        <w:noProof/>
        <w:sz w:val="30"/>
        <w:szCs w:val="30"/>
      </w:rPr>
      <w:t>8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03905388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30"/>
        <w:szCs w:val="30"/>
      </w:rPr>
    </w:sdtEndPr>
    <w:sdtContent>
      <w:p w14:paraId="7EC80EE0" w14:textId="44B643A7" w:rsidR="0058725B" w:rsidRPr="00806479" w:rsidRDefault="00806479" w:rsidP="00806479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806479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806479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806479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Pr="00806479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806479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A8273" w14:textId="77777777" w:rsidR="0058725B" w:rsidRPr="00D42F23" w:rsidRDefault="0058725B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42F23">
      <w:rPr>
        <w:rFonts w:ascii="Angsana New" w:hAnsi="Angsana New" w:cs="Angsana New"/>
        <w:sz w:val="30"/>
        <w:szCs w:val="30"/>
      </w:rPr>
      <w:fldChar w:fldCharType="begin"/>
    </w:r>
    <w:r w:rsidRPr="00D42F2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42F23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30</w:t>
    </w:r>
    <w:r w:rsidRPr="00D42F23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32DD9" w14:textId="77777777" w:rsidR="007F13E3" w:rsidRDefault="007F13E3">
      <w:r>
        <w:separator/>
      </w:r>
    </w:p>
  </w:footnote>
  <w:footnote w:type="continuationSeparator" w:id="0">
    <w:p w14:paraId="2FA93461" w14:textId="77777777" w:rsidR="007F13E3" w:rsidRDefault="007F13E3">
      <w:r>
        <w:continuationSeparator/>
      </w:r>
    </w:p>
  </w:footnote>
  <w:footnote w:type="continuationNotice" w:id="1">
    <w:p w14:paraId="249FC238" w14:textId="77777777" w:rsidR="007F13E3" w:rsidRDefault="007F13E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02798" w14:textId="77777777" w:rsidR="002111A3" w:rsidRPr="003E24D3" w:rsidRDefault="002111A3" w:rsidP="002111A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เอเซีย เมทัล</w:t>
    </w: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5F0BB3C8" w14:textId="77777777" w:rsidR="002111A3" w:rsidRPr="003E24D3" w:rsidRDefault="002111A3" w:rsidP="002111A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5EFCD705" w14:textId="49B12A5A" w:rsidR="002111A3" w:rsidRPr="007920CD" w:rsidRDefault="002111A3" w:rsidP="002111A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7920CD">
      <w:rPr>
        <w:rFonts w:ascii="Angsana New" w:hAnsi="Angsana New" w:cs="Angsana New" w:hint="cs"/>
        <w:b/>
        <w:bCs/>
        <w:sz w:val="32"/>
        <w:szCs w:val="32"/>
        <w:cs/>
      </w:rPr>
      <w:t>สำหรับปีสิ้นสุดวันที่</w:t>
    </w:r>
    <w:r w:rsidRPr="007920CD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920CD">
      <w:rPr>
        <w:rFonts w:ascii="Angsana New" w:hAnsi="Angsana New" w:cs="Angsana New"/>
        <w:b/>
        <w:bCs/>
        <w:sz w:val="32"/>
        <w:szCs w:val="32"/>
      </w:rPr>
      <w:t xml:space="preserve">31 </w:t>
    </w:r>
    <w:r w:rsidRPr="007920CD">
      <w:rPr>
        <w:rFonts w:ascii="Angsana New" w:hAnsi="Angsana New" w:cs="Angsana New" w:hint="cs"/>
        <w:b/>
        <w:bCs/>
        <w:sz w:val="32"/>
        <w:szCs w:val="32"/>
        <w:cs/>
      </w:rPr>
      <w:t>ธันวาคม</w:t>
    </w:r>
    <w:r w:rsidRPr="007920CD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E43333">
      <w:rPr>
        <w:rFonts w:ascii="Angsana New" w:hAnsi="Angsana New" w:cs="Angsana New"/>
        <w:b/>
        <w:bCs/>
        <w:sz w:val="32"/>
        <w:szCs w:val="32"/>
      </w:rPr>
      <w:t>2568</w:t>
    </w:r>
  </w:p>
  <w:p w14:paraId="65DCD361" w14:textId="77777777" w:rsidR="0058725B" w:rsidRPr="00595445" w:rsidRDefault="0058725B" w:rsidP="00ED791D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EA9AC" w14:textId="77777777" w:rsidR="0067259A" w:rsidRPr="003E24D3" w:rsidRDefault="0067259A" w:rsidP="002111A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เอเซีย เมทัล</w:t>
    </w: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3330241F" w14:textId="77777777" w:rsidR="0067259A" w:rsidRPr="003E24D3" w:rsidRDefault="0067259A" w:rsidP="002111A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58E67DAC" w14:textId="5D58917F" w:rsidR="0067259A" w:rsidRPr="007920CD" w:rsidRDefault="0067259A" w:rsidP="002111A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7920CD">
      <w:rPr>
        <w:rFonts w:ascii="Angsana New" w:hAnsi="Angsana New" w:cs="Angsana New" w:hint="cs"/>
        <w:b/>
        <w:bCs/>
        <w:sz w:val="32"/>
        <w:szCs w:val="32"/>
        <w:cs/>
      </w:rPr>
      <w:t>สำหรับปีสิ้นสุดวันที่</w:t>
    </w:r>
    <w:r w:rsidRPr="007920CD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920CD">
      <w:rPr>
        <w:rFonts w:ascii="Angsana New" w:hAnsi="Angsana New" w:cs="Angsana New"/>
        <w:b/>
        <w:bCs/>
        <w:sz w:val="32"/>
        <w:szCs w:val="32"/>
      </w:rPr>
      <w:t xml:space="preserve">31 </w:t>
    </w:r>
    <w:r w:rsidRPr="007920CD">
      <w:rPr>
        <w:rFonts w:ascii="Angsana New" w:hAnsi="Angsana New" w:cs="Angsana New" w:hint="cs"/>
        <w:b/>
        <w:bCs/>
        <w:sz w:val="32"/>
        <w:szCs w:val="32"/>
        <w:cs/>
      </w:rPr>
      <w:t>ธันวาคม</w:t>
    </w:r>
    <w:r w:rsidRPr="007920CD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E43333">
      <w:rPr>
        <w:rFonts w:ascii="Angsana New" w:hAnsi="Angsana New" w:cs="Angsana New"/>
        <w:b/>
        <w:bCs/>
        <w:sz w:val="32"/>
        <w:szCs w:val="32"/>
      </w:rPr>
      <w:t>2568</w:t>
    </w:r>
  </w:p>
  <w:p w14:paraId="1D70031B" w14:textId="77777777" w:rsidR="0067259A" w:rsidRPr="00595445" w:rsidRDefault="0067259A" w:rsidP="00ED791D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E27FE"/>
    <w:multiLevelType w:val="hybridMultilevel"/>
    <w:tmpl w:val="CB3E999E"/>
    <w:lvl w:ilvl="0" w:tplc="F0581CA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52B7876"/>
    <w:multiLevelType w:val="hybridMultilevel"/>
    <w:tmpl w:val="1738286C"/>
    <w:lvl w:ilvl="0" w:tplc="9720128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A6802CC2"/>
    <w:lvl w:ilvl="0" w:tplc="837CC4B8">
      <w:start w:val="1"/>
      <w:numFmt w:val="thaiLetters"/>
      <w:lvlText w:val="(%1)"/>
      <w:lvlJc w:val="left"/>
      <w:pPr>
        <w:ind w:left="450" w:hanging="360"/>
      </w:pPr>
      <w:rPr>
        <w:rFonts w:hint="default"/>
        <w:b w:val="0"/>
        <w:bCs w:val="0"/>
        <w:i/>
        <w:iCs/>
        <w:sz w:val="30"/>
        <w:szCs w:val="30"/>
        <w:lang w:val="en-US"/>
      </w:rPr>
    </w:lvl>
    <w:lvl w:ilvl="1" w:tplc="E3327D18" w:tentative="1">
      <w:start w:val="1"/>
      <w:numFmt w:val="lowerLetter"/>
      <w:lvlText w:val="%2."/>
      <w:lvlJc w:val="left"/>
      <w:pPr>
        <w:ind w:left="1440" w:hanging="360"/>
      </w:pPr>
    </w:lvl>
    <w:lvl w:ilvl="2" w:tplc="69DCAC34" w:tentative="1">
      <w:start w:val="1"/>
      <w:numFmt w:val="lowerRoman"/>
      <w:lvlText w:val="%3."/>
      <w:lvlJc w:val="right"/>
      <w:pPr>
        <w:ind w:left="2160" w:hanging="180"/>
      </w:pPr>
    </w:lvl>
    <w:lvl w:ilvl="3" w:tplc="BEB6BD82" w:tentative="1">
      <w:start w:val="1"/>
      <w:numFmt w:val="decimal"/>
      <w:lvlText w:val="%4."/>
      <w:lvlJc w:val="left"/>
      <w:pPr>
        <w:ind w:left="2880" w:hanging="360"/>
      </w:pPr>
    </w:lvl>
    <w:lvl w:ilvl="4" w:tplc="B6E05E7E" w:tentative="1">
      <w:start w:val="1"/>
      <w:numFmt w:val="lowerLetter"/>
      <w:lvlText w:val="%5."/>
      <w:lvlJc w:val="left"/>
      <w:pPr>
        <w:ind w:left="3600" w:hanging="360"/>
      </w:pPr>
    </w:lvl>
    <w:lvl w:ilvl="5" w:tplc="643CAAFE" w:tentative="1">
      <w:start w:val="1"/>
      <w:numFmt w:val="lowerRoman"/>
      <w:lvlText w:val="%6."/>
      <w:lvlJc w:val="right"/>
      <w:pPr>
        <w:ind w:left="4320" w:hanging="180"/>
      </w:pPr>
    </w:lvl>
    <w:lvl w:ilvl="6" w:tplc="3D08AF56" w:tentative="1">
      <w:start w:val="1"/>
      <w:numFmt w:val="decimal"/>
      <w:lvlText w:val="%7."/>
      <w:lvlJc w:val="left"/>
      <w:pPr>
        <w:ind w:left="5040" w:hanging="360"/>
      </w:pPr>
    </w:lvl>
    <w:lvl w:ilvl="7" w:tplc="F8A44BEE" w:tentative="1">
      <w:start w:val="1"/>
      <w:numFmt w:val="lowerLetter"/>
      <w:lvlText w:val="%8."/>
      <w:lvlJc w:val="left"/>
      <w:pPr>
        <w:ind w:left="5760" w:hanging="360"/>
      </w:pPr>
    </w:lvl>
    <w:lvl w:ilvl="8" w:tplc="77F8D1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F5267"/>
    <w:multiLevelType w:val="hybridMultilevel"/>
    <w:tmpl w:val="8870CE32"/>
    <w:lvl w:ilvl="0" w:tplc="7A8A84FE">
      <w:start w:val="1"/>
      <w:numFmt w:val="decimal"/>
      <w:lvlText w:val="%1)"/>
      <w:lvlJc w:val="left"/>
      <w:pPr>
        <w:ind w:left="108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AAA4695"/>
    <w:multiLevelType w:val="hybridMultilevel"/>
    <w:tmpl w:val="7B8C15BA"/>
    <w:lvl w:ilvl="0" w:tplc="DA30EE04">
      <w:start w:val="1"/>
      <w:numFmt w:val="decimal"/>
      <w:lvlText w:val="%1"/>
      <w:lvlJc w:val="left"/>
      <w:pPr>
        <w:ind w:left="63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D3A256B"/>
    <w:multiLevelType w:val="hybridMultilevel"/>
    <w:tmpl w:val="886656E4"/>
    <w:lvl w:ilvl="0" w:tplc="6504E3FC">
      <w:numFmt w:val="bullet"/>
      <w:lvlText w:val="-"/>
      <w:lvlJc w:val="left"/>
      <w:pPr>
        <w:ind w:left="1350" w:hanging="360"/>
      </w:pPr>
      <w:rPr>
        <w:rFonts w:ascii="Angsana New" w:eastAsia="Calibri" w:hAnsi="Angsana New" w:cs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8" w15:restartNumberingAfterBreak="0">
    <w:nsid w:val="0DDA28BE"/>
    <w:multiLevelType w:val="hybridMultilevel"/>
    <w:tmpl w:val="879877BC"/>
    <w:lvl w:ilvl="0" w:tplc="54C6A92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C8247F"/>
    <w:multiLevelType w:val="hybridMultilevel"/>
    <w:tmpl w:val="22381EBA"/>
    <w:lvl w:ilvl="0" w:tplc="0DBC548A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5965F7F"/>
    <w:multiLevelType w:val="hybridMultilevel"/>
    <w:tmpl w:val="DFCC54C2"/>
    <w:lvl w:ilvl="0" w:tplc="10BAF7F4">
      <w:start w:val="1"/>
      <w:numFmt w:val="thaiLetters"/>
      <w:lvlText w:val="(%1)"/>
      <w:lvlJc w:val="left"/>
      <w:pPr>
        <w:ind w:left="63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1B7C133F"/>
    <w:multiLevelType w:val="hybridMultilevel"/>
    <w:tmpl w:val="85EC1D48"/>
    <w:lvl w:ilvl="0" w:tplc="F16C7C42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F850BA"/>
    <w:multiLevelType w:val="hybridMultilevel"/>
    <w:tmpl w:val="476A3EFA"/>
    <w:lvl w:ilvl="0" w:tplc="54C6A92E">
      <w:start w:val="1"/>
      <w:numFmt w:val="decimal"/>
      <w:lvlText w:val="%1"/>
      <w:lvlJc w:val="left"/>
      <w:pPr>
        <w:tabs>
          <w:tab w:val="num" w:pos="2340"/>
        </w:tabs>
        <w:ind w:left="2340" w:hanging="2340"/>
      </w:pPr>
      <w:rPr>
        <w:rFonts w:hint="default"/>
      </w:rPr>
    </w:lvl>
    <w:lvl w:ilvl="1" w:tplc="D07CB0F0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64A8F88C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D2F81D3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A552D962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29420D8A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CB78775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5746A3E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4E082284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20465BE0"/>
    <w:multiLevelType w:val="hybridMultilevel"/>
    <w:tmpl w:val="D97AABDE"/>
    <w:lvl w:ilvl="0" w:tplc="B2BA1CA2">
      <w:start w:val="1"/>
      <w:numFmt w:val="bullet"/>
      <w:lvlText w:val="-"/>
      <w:lvlJc w:val="left"/>
      <w:pPr>
        <w:ind w:left="5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5" w15:restartNumberingAfterBreak="0">
    <w:nsid w:val="21655BA9"/>
    <w:multiLevelType w:val="hybridMultilevel"/>
    <w:tmpl w:val="71E6DEF2"/>
    <w:lvl w:ilvl="0" w:tplc="406615AA">
      <w:start w:val="1"/>
      <w:numFmt w:val="bullet"/>
      <w:lvlText w:val="-"/>
      <w:lvlJc w:val="left"/>
      <w:pPr>
        <w:ind w:left="135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6" w15:restartNumberingAfterBreak="0">
    <w:nsid w:val="275D62EF"/>
    <w:multiLevelType w:val="hybridMultilevel"/>
    <w:tmpl w:val="F5124C18"/>
    <w:lvl w:ilvl="0" w:tplc="FFFFFFFF">
      <w:start w:val="1"/>
      <w:numFmt w:val="decimal"/>
      <w:lvlText w:val="%1"/>
      <w:lvlJc w:val="left"/>
      <w:pPr>
        <w:ind w:left="63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E13F4E"/>
    <w:multiLevelType w:val="hybridMultilevel"/>
    <w:tmpl w:val="AC7467A8"/>
    <w:lvl w:ilvl="0" w:tplc="6504E3FC">
      <w:numFmt w:val="bullet"/>
      <w:lvlText w:val="-"/>
      <w:lvlJc w:val="left"/>
      <w:pPr>
        <w:ind w:left="1516" w:hanging="360"/>
      </w:pPr>
      <w:rPr>
        <w:rFonts w:ascii="Angsana New" w:eastAsia="Calibri" w:hAnsi="Angsana New" w:cs="Angsana New" w:hint="default"/>
        <w:color w:val="auto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22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6" w:hanging="360"/>
      </w:pPr>
      <w:rPr>
        <w:rFonts w:ascii="Wingdings" w:hAnsi="Wingdings" w:hint="default"/>
      </w:rPr>
    </w:lvl>
  </w:abstractNum>
  <w:abstractNum w:abstractNumId="18" w15:restartNumberingAfterBreak="0">
    <w:nsid w:val="2C8F2B69"/>
    <w:multiLevelType w:val="hybridMultilevel"/>
    <w:tmpl w:val="300E15C8"/>
    <w:lvl w:ilvl="0" w:tplc="6504E3FC">
      <w:numFmt w:val="bullet"/>
      <w:lvlText w:val="-"/>
      <w:lvlJc w:val="left"/>
      <w:pPr>
        <w:ind w:left="1350" w:hanging="360"/>
      </w:pPr>
      <w:rPr>
        <w:rFonts w:ascii="Angsana New" w:eastAsia="Calibri" w:hAnsi="Angsana New" w:cs="Angsana New" w:hint="default"/>
        <w:color w:val="auto"/>
        <w:sz w:val="30"/>
        <w:szCs w:val="30"/>
      </w:rPr>
    </w:lvl>
    <w:lvl w:ilvl="1" w:tplc="6504E3FC">
      <w:numFmt w:val="bullet"/>
      <w:lvlText w:val="-"/>
      <w:lvlJc w:val="left"/>
      <w:pPr>
        <w:ind w:left="2070" w:hanging="360"/>
      </w:pPr>
      <w:rPr>
        <w:rFonts w:ascii="Angsana New" w:eastAsia="Calibri" w:hAnsi="Angsana New" w:cs="Angsana New" w:hint="default"/>
        <w:color w:val="auto"/>
        <w:sz w:val="30"/>
        <w:szCs w:val="30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4015374"/>
    <w:multiLevelType w:val="hybridMultilevel"/>
    <w:tmpl w:val="F7F86D6A"/>
    <w:lvl w:ilvl="0" w:tplc="D6309F0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5C43E3"/>
    <w:multiLevelType w:val="hybridMultilevel"/>
    <w:tmpl w:val="BB5671AC"/>
    <w:lvl w:ilvl="0" w:tplc="ECAAE76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EC53C1"/>
    <w:multiLevelType w:val="hybridMultilevel"/>
    <w:tmpl w:val="39F2591C"/>
    <w:lvl w:ilvl="0" w:tplc="15F487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2F682D"/>
    <w:multiLevelType w:val="hybridMultilevel"/>
    <w:tmpl w:val="1310BED4"/>
    <w:lvl w:ilvl="0" w:tplc="468A789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432351AD"/>
    <w:multiLevelType w:val="hybridMultilevel"/>
    <w:tmpl w:val="2EDAD212"/>
    <w:lvl w:ilvl="0" w:tplc="26365472">
      <w:start w:val="1"/>
      <w:numFmt w:val="bullet"/>
      <w:lvlText w:val="-"/>
      <w:lvlJc w:val="left"/>
      <w:pPr>
        <w:ind w:left="5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26" w15:restartNumberingAfterBreak="0">
    <w:nsid w:val="45A209A2"/>
    <w:multiLevelType w:val="hybridMultilevel"/>
    <w:tmpl w:val="226C0E76"/>
    <w:lvl w:ilvl="0" w:tplc="25C445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9C4FFF"/>
    <w:multiLevelType w:val="hybridMultilevel"/>
    <w:tmpl w:val="77264A9E"/>
    <w:lvl w:ilvl="0" w:tplc="4D44AFD0">
      <w:start w:val="1"/>
      <w:numFmt w:val="decimal"/>
      <w:lvlText w:val="%1"/>
      <w:lvlJc w:val="left"/>
      <w:pPr>
        <w:ind w:left="727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5F2920"/>
    <w:multiLevelType w:val="hybridMultilevel"/>
    <w:tmpl w:val="F5124C18"/>
    <w:lvl w:ilvl="0" w:tplc="DA30EE04">
      <w:start w:val="1"/>
      <w:numFmt w:val="decimal"/>
      <w:lvlText w:val="%1"/>
      <w:lvlJc w:val="left"/>
      <w:pPr>
        <w:ind w:left="63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C74427FC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611AF7"/>
    <w:multiLevelType w:val="hybridMultilevel"/>
    <w:tmpl w:val="FC1ECA90"/>
    <w:lvl w:ilvl="0" w:tplc="C80C24C4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0" w15:restartNumberingAfterBreak="0">
    <w:nsid w:val="515E5744"/>
    <w:multiLevelType w:val="hybridMultilevel"/>
    <w:tmpl w:val="ED903E96"/>
    <w:lvl w:ilvl="0" w:tplc="5B7AC0AC">
      <w:start w:val="1"/>
      <w:numFmt w:val="decimal"/>
      <w:lvlText w:val="(ง.%1)"/>
      <w:lvlJc w:val="left"/>
      <w:pPr>
        <w:ind w:left="423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518A6421"/>
    <w:multiLevelType w:val="hybridMultilevel"/>
    <w:tmpl w:val="0CCC4C7E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CD2D6C"/>
    <w:multiLevelType w:val="hybridMultilevel"/>
    <w:tmpl w:val="69AAF90C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33" w15:restartNumberingAfterBreak="0">
    <w:nsid w:val="599F7840"/>
    <w:multiLevelType w:val="hybridMultilevel"/>
    <w:tmpl w:val="A9188A10"/>
    <w:lvl w:ilvl="0" w:tplc="DA30EE04">
      <w:start w:val="1"/>
      <w:numFmt w:val="decimal"/>
      <w:lvlText w:val="%1"/>
      <w:lvlJc w:val="left"/>
      <w:pPr>
        <w:ind w:left="63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C74427FC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D27AD6"/>
    <w:multiLevelType w:val="hybridMultilevel"/>
    <w:tmpl w:val="6AB2865C"/>
    <w:lvl w:ilvl="0" w:tplc="6504E3FC">
      <w:numFmt w:val="bullet"/>
      <w:lvlText w:val="-"/>
      <w:lvlJc w:val="left"/>
      <w:pPr>
        <w:ind w:left="1350" w:hanging="360"/>
      </w:pPr>
      <w:rPr>
        <w:rFonts w:ascii="Angsana New" w:eastAsia="Calibri" w:hAnsi="Angsana New" w:cs="Angsana New" w:hint="default"/>
        <w:color w:val="auto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5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26460CA"/>
    <w:multiLevelType w:val="hybridMultilevel"/>
    <w:tmpl w:val="2BEC83BC"/>
    <w:lvl w:ilvl="0" w:tplc="2E08468E">
      <w:start w:val="1"/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2C77E9"/>
    <w:multiLevelType w:val="hybridMultilevel"/>
    <w:tmpl w:val="E3CCBD6C"/>
    <w:lvl w:ilvl="0" w:tplc="26144224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8" w15:restartNumberingAfterBreak="0">
    <w:nsid w:val="732A7285"/>
    <w:multiLevelType w:val="hybridMultilevel"/>
    <w:tmpl w:val="85E4EFA0"/>
    <w:lvl w:ilvl="0" w:tplc="1BDC123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4E53FF"/>
    <w:multiLevelType w:val="hybridMultilevel"/>
    <w:tmpl w:val="F5124C18"/>
    <w:lvl w:ilvl="0" w:tplc="FFFFFFFF">
      <w:start w:val="1"/>
      <w:numFmt w:val="decimal"/>
      <w:lvlText w:val="%1"/>
      <w:lvlJc w:val="left"/>
      <w:pPr>
        <w:ind w:left="63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4303F1"/>
    <w:multiLevelType w:val="hybridMultilevel"/>
    <w:tmpl w:val="F6D0552E"/>
    <w:lvl w:ilvl="0" w:tplc="79EE0284">
      <w:start w:val="1"/>
      <w:numFmt w:val="decimal"/>
      <w:lvlText w:val="%1"/>
      <w:lvlJc w:val="left"/>
      <w:pPr>
        <w:ind w:left="1710" w:hanging="135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7D33159"/>
    <w:multiLevelType w:val="hybridMultilevel"/>
    <w:tmpl w:val="AA087268"/>
    <w:lvl w:ilvl="0" w:tplc="240EB9E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7C0A5792"/>
    <w:multiLevelType w:val="hybridMultilevel"/>
    <w:tmpl w:val="4A3A279C"/>
    <w:lvl w:ilvl="0" w:tplc="1EA4E7E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7DC82D1C"/>
    <w:multiLevelType w:val="hybridMultilevel"/>
    <w:tmpl w:val="9B523AB6"/>
    <w:lvl w:ilvl="0" w:tplc="6504E3FC">
      <w:numFmt w:val="bullet"/>
      <w:lvlText w:val="-"/>
      <w:lvlJc w:val="left"/>
      <w:pPr>
        <w:ind w:left="135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403913131">
    <w:abstractNumId w:val="19"/>
  </w:num>
  <w:num w:numId="2" w16cid:durableId="231082916">
    <w:abstractNumId w:val="41"/>
  </w:num>
  <w:num w:numId="3" w16cid:durableId="795948879">
    <w:abstractNumId w:val="32"/>
  </w:num>
  <w:num w:numId="4" w16cid:durableId="1388843008">
    <w:abstractNumId w:val="21"/>
  </w:num>
  <w:num w:numId="5" w16cid:durableId="382875151">
    <w:abstractNumId w:val="27"/>
  </w:num>
  <w:num w:numId="6" w16cid:durableId="743916372">
    <w:abstractNumId w:val="22"/>
  </w:num>
  <w:num w:numId="7" w16cid:durableId="484054251">
    <w:abstractNumId w:val="8"/>
  </w:num>
  <w:num w:numId="8" w16cid:durableId="1054622795">
    <w:abstractNumId w:val="40"/>
  </w:num>
  <w:num w:numId="9" w16cid:durableId="415055036">
    <w:abstractNumId w:val="13"/>
  </w:num>
  <w:num w:numId="10" w16cid:durableId="1951936553">
    <w:abstractNumId w:val="10"/>
  </w:num>
  <w:num w:numId="11" w16cid:durableId="1598173326">
    <w:abstractNumId w:val="36"/>
  </w:num>
  <w:num w:numId="12" w16cid:durableId="1296374875">
    <w:abstractNumId w:val="25"/>
  </w:num>
  <w:num w:numId="13" w16cid:durableId="31931524">
    <w:abstractNumId w:val="38"/>
  </w:num>
  <w:num w:numId="14" w16cid:durableId="887575156">
    <w:abstractNumId w:val="2"/>
  </w:num>
  <w:num w:numId="15" w16cid:durableId="829521826">
    <w:abstractNumId w:val="26"/>
  </w:num>
  <w:num w:numId="16" w16cid:durableId="190998584">
    <w:abstractNumId w:val="20"/>
  </w:num>
  <w:num w:numId="17" w16cid:durableId="1324115823">
    <w:abstractNumId w:val="14"/>
  </w:num>
  <w:num w:numId="18" w16cid:durableId="582224120">
    <w:abstractNumId w:val="0"/>
  </w:num>
  <w:num w:numId="19" w16cid:durableId="1946569543">
    <w:abstractNumId w:val="42"/>
  </w:num>
  <w:num w:numId="20" w16cid:durableId="2065787313">
    <w:abstractNumId w:val="43"/>
  </w:num>
  <w:num w:numId="21" w16cid:durableId="2052000687">
    <w:abstractNumId w:val="12"/>
  </w:num>
  <w:num w:numId="22" w16cid:durableId="553202314">
    <w:abstractNumId w:val="4"/>
  </w:num>
  <w:num w:numId="23" w16cid:durableId="1866365720">
    <w:abstractNumId w:val="33"/>
  </w:num>
  <w:num w:numId="24" w16cid:durableId="285741061">
    <w:abstractNumId w:val="3"/>
  </w:num>
  <w:num w:numId="25" w16cid:durableId="459222847">
    <w:abstractNumId w:val="35"/>
  </w:num>
  <w:num w:numId="26" w16cid:durableId="2036537580">
    <w:abstractNumId w:val="5"/>
  </w:num>
  <w:num w:numId="27" w16cid:durableId="2119595260">
    <w:abstractNumId w:val="45"/>
  </w:num>
  <w:num w:numId="28" w16cid:durableId="1223128982">
    <w:abstractNumId w:val="23"/>
  </w:num>
  <w:num w:numId="29" w16cid:durableId="2002464415">
    <w:abstractNumId w:val="11"/>
  </w:num>
  <w:num w:numId="30" w16cid:durableId="172187001">
    <w:abstractNumId w:val="30"/>
  </w:num>
  <w:num w:numId="31" w16cid:durableId="671832939">
    <w:abstractNumId w:val="9"/>
  </w:num>
  <w:num w:numId="32" w16cid:durableId="60300183">
    <w:abstractNumId w:val="15"/>
  </w:num>
  <w:num w:numId="33" w16cid:durableId="1668245112">
    <w:abstractNumId w:val="7"/>
  </w:num>
  <w:num w:numId="34" w16cid:durableId="357508982">
    <w:abstractNumId w:val="37"/>
  </w:num>
  <w:num w:numId="35" w16cid:durableId="932740270">
    <w:abstractNumId w:val="44"/>
  </w:num>
  <w:num w:numId="36" w16cid:durableId="1352562198">
    <w:abstractNumId w:val="31"/>
  </w:num>
  <w:num w:numId="37" w16cid:durableId="578364174">
    <w:abstractNumId w:val="24"/>
  </w:num>
  <w:num w:numId="38" w16cid:durableId="1903174785">
    <w:abstractNumId w:val="34"/>
  </w:num>
  <w:num w:numId="39" w16cid:durableId="1363751416">
    <w:abstractNumId w:val="18"/>
  </w:num>
  <w:num w:numId="40" w16cid:durableId="1663041728">
    <w:abstractNumId w:val="17"/>
  </w:num>
  <w:num w:numId="41" w16cid:durableId="1358845939">
    <w:abstractNumId w:val="29"/>
  </w:num>
  <w:num w:numId="42" w16cid:durableId="329021182">
    <w:abstractNumId w:val="1"/>
  </w:num>
  <w:num w:numId="43" w16cid:durableId="766392705">
    <w:abstractNumId w:val="6"/>
  </w:num>
  <w:num w:numId="44" w16cid:durableId="1112288222">
    <w:abstractNumId w:val="28"/>
  </w:num>
  <w:num w:numId="45" w16cid:durableId="695430295">
    <w:abstractNumId w:val="16"/>
  </w:num>
  <w:num w:numId="46" w16cid:durableId="397410852">
    <w:abstractNumId w:val="3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4D1"/>
    <w:rsid w:val="00000905"/>
    <w:rsid w:val="0000096E"/>
    <w:rsid w:val="00000AA3"/>
    <w:rsid w:val="00000ACF"/>
    <w:rsid w:val="00000C0E"/>
    <w:rsid w:val="00000CF7"/>
    <w:rsid w:val="00000E11"/>
    <w:rsid w:val="00000E56"/>
    <w:rsid w:val="00000F14"/>
    <w:rsid w:val="00000FD8"/>
    <w:rsid w:val="00001087"/>
    <w:rsid w:val="0000136E"/>
    <w:rsid w:val="0000148A"/>
    <w:rsid w:val="0000169C"/>
    <w:rsid w:val="0000177F"/>
    <w:rsid w:val="000019DD"/>
    <w:rsid w:val="00001B16"/>
    <w:rsid w:val="00001B67"/>
    <w:rsid w:val="000021B6"/>
    <w:rsid w:val="00002573"/>
    <w:rsid w:val="000029FC"/>
    <w:rsid w:val="00002A07"/>
    <w:rsid w:val="00002B68"/>
    <w:rsid w:val="00002C37"/>
    <w:rsid w:val="00002C6C"/>
    <w:rsid w:val="00002D2F"/>
    <w:rsid w:val="00002E91"/>
    <w:rsid w:val="00002EC2"/>
    <w:rsid w:val="00003001"/>
    <w:rsid w:val="0000328A"/>
    <w:rsid w:val="00003476"/>
    <w:rsid w:val="000034BF"/>
    <w:rsid w:val="000036BD"/>
    <w:rsid w:val="0000379A"/>
    <w:rsid w:val="000038EF"/>
    <w:rsid w:val="000039A4"/>
    <w:rsid w:val="00003FE4"/>
    <w:rsid w:val="0000415E"/>
    <w:rsid w:val="00004469"/>
    <w:rsid w:val="00004540"/>
    <w:rsid w:val="0000459B"/>
    <w:rsid w:val="0000466E"/>
    <w:rsid w:val="0000470E"/>
    <w:rsid w:val="00004A32"/>
    <w:rsid w:val="00004E2A"/>
    <w:rsid w:val="000051BA"/>
    <w:rsid w:val="000052A2"/>
    <w:rsid w:val="0000581F"/>
    <w:rsid w:val="00005992"/>
    <w:rsid w:val="0000599B"/>
    <w:rsid w:val="000059DC"/>
    <w:rsid w:val="00005BAB"/>
    <w:rsid w:val="00005D89"/>
    <w:rsid w:val="00006383"/>
    <w:rsid w:val="000063BC"/>
    <w:rsid w:val="000064A0"/>
    <w:rsid w:val="0000656B"/>
    <w:rsid w:val="000065A0"/>
    <w:rsid w:val="00006E4C"/>
    <w:rsid w:val="00006E67"/>
    <w:rsid w:val="00007063"/>
    <w:rsid w:val="00007166"/>
    <w:rsid w:val="0000768B"/>
    <w:rsid w:val="00007AD4"/>
    <w:rsid w:val="00007B57"/>
    <w:rsid w:val="00007D1B"/>
    <w:rsid w:val="00007D21"/>
    <w:rsid w:val="00007DE5"/>
    <w:rsid w:val="000101B6"/>
    <w:rsid w:val="0001036F"/>
    <w:rsid w:val="00010524"/>
    <w:rsid w:val="0001065F"/>
    <w:rsid w:val="0001066D"/>
    <w:rsid w:val="000106FE"/>
    <w:rsid w:val="00010A8C"/>
    <w:rsid w:val="00010CE8"/>
    <w:rsid w:val="0001102F"/>
    <w:rsid w:val="000110DC"/>
    <w:rsid w:val="00011203"/>
    <w:rsid w:val="00011265"/>
    <w:rsid w:val="00011329"/>
    <w:rsid w:val="000113D8"/>
    <w:rsid w:val="000115DB"/>
    <w:rsid w:val="000116BD"/>
    <w:rsid w:val="0001192B"/>
    <w:rsid w:val="00011CCE"/>
    <w:rsid w:val="000120E7"/>
    <w:rsid w:val="00012153"/>
    <w:rsid w:val="0001223C"/>
    <w:rsid w:val="00012A82"/>
    <w:rsid w:val="00012C30"/>
    <w:rsid w:val="00012C59"/>
    <w:rsid w:val="000132DF"/>
    <w:rsid w:val="00013375"/>
    <w:rsid w:val="000134B3"/>
    <w:rsid w:val="000135C3"/>
    <w:rsid w:val="000135CB"/>
    <w:rsid w:val="00013843"/>
    <w:rsid w:val="000138DA"/>
    <w:rsid w:val="00013937"/>
    <w:rsid w:val="00013AE9"/>
    <w:rsid w:val="00013B43"/>
    <w:rsid w:val="00013CC4"/>
    <w:rsid w:val="00013E2C"/>
    <w:rsid w:val="00014031"/>
    <w:rsid w:val="000140C6"/>
    <w:rsid w:val="0001427D"/>
    <w:rsid w:val="0001457F"/>
    <w:rsid w:val="00015055"/>
    <w:rsid w:val="000156DC"/>
    <w:rsid w:val="0001585E"/>
    <w:rsid w:val="00015C52"/>
    <w:rsid w:val="0001642F"/>
    <w:rsid w:val="00016453"/>
    <w:rsid w:val="00016540"/>
    <w:rsid w:val="0001657B"/>
    <w:rsid w:val="00016623"/>
    <w:rsid w:val="000169C4"/>
    <w:rsid w:val="00016A7B"/>
    <w:rsid w:val="00016D4A"/>
    <w:rsid w:val="0001717B"/>
    <w:rsid w:val="0001728C"/>
    <w:rsid w:val="00017A67"/>
    <w:rsid w:val="00017B67"/>
    <w:rsid w:val="000202DC"/>
    <w:rsid w:val="0002055E"/>
    <w:rsid w:val="0002091E"/>
    <w:rsid w:val="00020A00"/>
    <w:rsid w:val="00020B81"/>
    <w:rsid w:val="00020D94"/>
    <w:rsid w:val="0002108A"/>
    <w:rsid w:val="000212ED"/>
    <w:rsid w:val="000213DB"/>
    <w:rsid w:val="000214C6"/>
    <w:rsid w:val="000215A2"/>
    <w:rsid w:val="000215AB"/>
    <w:rsid w:val="000216C8"/>
    <w:rsid w:val="0002191A"/>
    <w:rsid w:val="000219C0"/>
    <w:rsid w:val="000219E1"/>
    <w:rsid w:val="00021C32"/>
    <w:rsid w:val="00021F8D"/>
    <w:rsid w:val="00021FC9"/>
    <w:rsid w:val="00022317"/>
    <w:rsid w:val="000224D3"/>
    <w:rsid w:val="000228E3"/>
    <w:rsid w:val="00022DCF"/>
    <w:rsid w:val="00022F26"/>
    <w:rsid w:val="00023046"/>
    <w:rsid w:val="0002347C"/>
    <w:rsid w:val="00023605"/>
    <w:rsid w:val="00023831"/>
    <w:rsid w:val="0002389F"/>
    <w:rsid w:val="00023AC2"/>
    <w:rsid w:val="00023BAF"/>
    <w:rsid w:val="00023BCA"/>
    <w:rsid w:val="00023CE6"/>
    <w:rsid w:val="000240C1"/>
    <w:rsid w:val="000244B2"/>
    <w:rsid w:val="00024952"/>
    <w:rsid w:val="00024C99"/>
    <w:rsid w:val="00024C9B"/>
    <w:rsid w:val="00024D17"/>
    <w:rsid w:val="00024D7C"/>
    <w:rsid w:val="00024EFC"/>
    <w:rsid w:val="00024FCA"/>
    <w:rsid w:val="0002504B"/>
    <w:rsid w:val="00025277"/>
    <w:rsid w:val="00025566"/>
    <w:rsid w:val="00025FC5"/>
    <w:rsid w:val="00026511"/>
    <w:rsid w:val="0002659A"/>
    <w:rsid w:val="0002666D"/>
    <w:rsid w:val="0002677F"/>
    <w:rsid w:val="0002693E"/>
    <w:rsid w:val="00026A25"/>
    <w:rsid w:val="00026A93"/>
    <w:rsid w:val="00026B59"/>
    <w:rsid w:val="00026DCE"/>
    <w:rsid w:val="00027430"/>
    <w:rsid w:val="000275A0"/>
    <w:rsid w:val="00027B07"/>
    <w:rsid w:val="00027DE5"/>
    <w:rsid w:val="00027FD2"/>
    <w:rsid w:val="0003032C"/>
    <w:rsid w:val="0003064E"/>
    <w:rsid w:val="0003074A"/>
    <w:rsid w:val="000307C7"/>
    <w:rsid w:val="00030836"/>
    <w:rsid w:val="0003086F"/>
    <w:rsid w:val="00030A4A"/>
    <w:rsid w:val="00030B73"/>
    <w:rsid w:val="00030C0D"/>
    <w:rsid w:val="00030E57"/>
    <w:rsid w:val="00030E69"/>
    <w:rsid w:val="000310B7"/>
    <w:rsid w:val="000310DA"/>
    <w:rsid w:val="00031215"/>
    <w:rsid w:val="00031241"/>
    <w:rsid w:val="00031294"/>
    <w:rsid w:val="000315FE"/>
    <w:rsid w:val="00031B04"/>
    <w:rsid w:val="00031E54"/>
    <w:rsid w:val="00031FD3"/>
    <w:rsid w:val="000322FC"/>
    <w:rsid w:val="0003233F"/>
    <w:rsid w:val="000328F3"/>
    <w:rsid w:val="00032987"/>
    <w:rsid w:val="00032B3E"/>
    <w:rsid w:val="00032B8E"/>
    <w:rsid w:val="00032C5E"/>
    <w:rsid w:val="00032F78"/>
    <w:rsid w:val="0003377F"/>
    <w:rsid w:val="00033859"/>
    <w:rsid w:val="000338AF"/>
    <w:rsid w:val="00033A17"/>
    <w:rsid w:val="00033C52"/>
    <w:rsid w:val="00033D0B"/>
    <w:rsid w:val="00033D95"/>
    <w:rsid w:val="00033DD3"/>
    <w:rsid w:val="00033EED"/>
    <w:rsid w:val="00033EFB"/>
    <w:rsid w:val="00033FB6"/>
    <w:rsid w:val="00034047"/>
    <w:rsid w:val="000342FD"/>
    <w:rsid w:val="00034345"/>
    <w:rsid w:val="000343EC"/>
    <w:rsid w:val="000346AA"/>
    <w:rsid w:val="00034DAD"/>
    <w:rsid w:val="00035148"/>
    <w:rsid w:val="000351AC"/>
    <w:rsid w:val="000357B6"/>
    <w:rsid w:val="000357DB"/>
    <w:rsid w:val="00035917"/>
    <w:rsid w:val="000359AD"/>
    <w:rsid w:val="00035A15"/>
    <w:rsid w:val="00035A45"/>
    <w:rsid w:val="00035D27"/>
    <w:rsid w:val="00035E3F"/>
    <w:rsid w:val="00035F59"/>
    <w:rsid w:val="00036065"/>
    <w:rsid w:val="000360F9"/>
    <w:rsid w:val="00036AE8"/>
    <w:rsid w:val="00037038"/>
    <w:rsid w:val="000370BE"/>
    <w:rsid w:val="000374EB"/>
    <w:rsid w:val="0003751A"/>
    <w:rsid w:val="00037591"/>
    <w:rsid w:val="000376AB"/>
    <w:rsid w:val="00037BE1"/>
    <w:rsid w:val="00037C22"/>
    <w:rsid w:val="00040127"/>
    <w:rsid w:val="0004036B"/>
    <w:rsid w:val="0004043A"/>
    <w:rsid w:val="000405D3"/>
    <w:rsid w:val="0004063D"/>
    <w:rsid w:val="000409D0"/>
    <w:rsid w:val="000409E1"/>
    <w:rsid w:val="00040B63"/>
    <w:rsid w:val="00040D09"/>
    <w:rsid w:val="000410E7"/>
    <w:rsid w:val="0004120C"/>
    <w:rsid w:val="00041287"/>
    <w:rsid w:val="00041323"/>
    <w:rsid w:val="000414C9"/>
    <w:rsid w:val="0004150B"/>
    <w:rsid w:val="0004189D"/>
    <w:rsid w:val="00041A3E"/>
    <w:rsid w:val="00041AE0"/>
    <w:rsid w:val="00041CBE"/>
    <w:rsid w:val="00041D56"/>
    <w:rsid w:val="00041D74"/>
    <w:rsid w:val="00041D98"/>
    <w:rsid w:val="000420A2"/>
    <w:rsid w:val="0004214B"/>
    <w:rsid w:val="000423BD"/>
    <w:rsid w:val="000427CC"/>
    <w:rsid w:val="00042F74"/>
    <w:rsid w:val="0004314C"/>
    <w:rsid w:val="00043255"/>
    <w:rsid w:val="0004348C"/>
    <w:rsid w:val="000434F1"/>
    <w:rsid w:val="000435CE"/>
    <w:rsid w:val="000437D8"/>
    <w:rsid w:val="00043A7E"/>
    <w:rsid w:val="00043E23"/>
    <w:rsid w:val="00044219"/>
    <w:rsid w:val="00044470"/>
    <w:rsid w:val="000446B4"/>
    <w:rsid w:val="0004476C"/>
    <w:rsid w:val="00044849"/>
    <w:rsid w:val="000449A7"/>
    <w:rsid w:val="00044B3A"/>
    <w:rsid w:val="00044C2C"/>
    <w:rsid w:val="00044FDB"/>
    <w:rsid w:val="0004509B"/>
    <w:rsid w:val="000450AB"/>
    <w:rsid w:val="00045113"/>
    <w:rsid w:val="0004557F"/>
    <w:rsid w:val="000455DA"/>
    <w:rsid w:val="00045670"/>
    <w:rsid w:val="00045960"/>
    <w:rsid w:val="00045ADA"/>
    <w:rsid w:val="00045ECF"/>
    <w:rsid w:val="00045F5C"/>
    <w:rsid w:val="00046070"/>
    <w:rsid w:val="000460CE"/>
    <w:rsid w:val="00046640"/>
    <w:rsid w:val="00046741"/>
    <w:rsid w:val="000467E6"/>
    <w:rsid w:val="000468F6"/>
    <w:rsid w:val="000468FA"/>
    <w:rsid w:val="00046B70"/>
    <w:rsid w:val="00046BE7"/>
    <w:rsid w:val="00046C04"/>
    <w:rsid w:val="00046CF8"/>
    <w:rsid w:val="000470BA"/>
    <w:rsid w:val="000472FA"/>
    <w:rsid w:val="000477B6"/>
    <w:rsid w:val="00047D98"/>
    <w:rsid w:val="00047EA3"/>
    <w:rsid w:val="00047F16"/>
    <w:rsid w:val="00047F4E"/>
    <w:rsid w:val="00050012"/>
    <w:rsid w:val="000505A4"/>
    <w:rsid w:val="00050785"/>
    <w:rsid w:val="0005078D"/>
    <w:rsid w:val="00050854"/>
    <w:rsid w:val="0005095E"/>
    <w:rsid w:val="00050BD6"/>
    <w:rsid w:val="00050DDE"/>
    <w:rsid w:val="000513C7"/>
    <w:rsid w:val="00051541"/>
    <w:rsid w:val="000516C3"/>
    <w:rsid w:val="000516FF"/>
    <w:rsid w:val="0005176A"/>
    <w:rsid w:val="00051879"/>
    <w:rsid w:val="00051AAA"/>
    <w:rsid w:val="00051E15"/>
    <w:rsid w:val="00051EA9"/>
    <w:rsid w:val="0005200E"/>
    <w:rsid w:val="000521A4"/>
    <w:rsid w:val="000521B3"/>
    <w:rsid w:val="0005229C"/>
    <w:rsid w:val="000522AB"/>
    <w:rsid w:val="00052605"/>
    <w:rsid w:val="0005263F"/>
    <w:rsid w:val="0005269F"/>
    <w:rsid w:val="00052853"/>
    <w:rsid w:val="00052D91"/>
    <w:rsid w:val="00053317"/>
    <w:rsid w:val="00053369"/>
    <w:rsid w:val="00053638"/>
    <w:rsid w:val="00053840"/>
    <w:rsid w:val="00053B74"/>
    <w:rsid w:val="00054105"/>
    <w:rsid w:val="00054433"/>
    <w:rsid w:val="000544E1"/>
    <w:rsid w:val="000546F0"/>
    <w:rsid w:val="00054A70"/>
    <w:rsid w:val="00054C37"/>
    <w:rsid w:val="00054E94"/>
    <w:rsid w:val="00054EC1"/>
    <w:rsid w:val="00054F23"/>
    <w:rsid w:val="0005507F"/>
    <w:rsid w:val="000550BA"/>
    <w:rsid w:val="0005510C"/>
    <w:rsid w:val="000551CD"/>
    <w:rsid w:val="0005542F"/>
    <w:rsid w:val="0005550A"/>
    <w:rsid w:val="000558C4"/>
    <w:rsid w:val="00055986"/>
    <w:rsid w:val="00055AF0"/>
    <w:rsid w:val="00055B29"/>
    <w:rsid w:val="00055E08"/>
    <w:rsid w:val="00055FF8"/>
    <w:rsid w:val="00056015"/>
    <w:rsid w:val="00056274"/>
    <w:rsid w:val="000563B4"/>
    <w:rsid w:val="00056796"/>
    <w:rsid w:val="000568FA"/>
    <w:rsid w:val="00056A14"/>
    <w:rsid w:val="00056C0D"/>
    <w:rsid w:val="00056FA6"/>
    <w:rsid w:val="000570AA"/>
    <w:rsid w:val="00057187"/>
    <w:rsid w:val="00057204"/>
    <w:rsid w:val="0005729D"/>
    <w:rsid w:val="0005746B"/>
    <w:rsid w:val="000578AC"/>
    <w:rsid w:val="00057C4F"/>
    <w:rsid w:val="00057C93"/>
    <w:rsid w:val="00060151"/>
    <w:rsid w:val="000605A6"/>
    <w:rsid w:val="00060672"/>
    <w:rsid w:val="000606C9"/>
    <w:rsid w:val="000607D4"/>
    <w:rsid w:val="0006085E"/>
    <w:rsid w:val="00060D12"/>
    <w:rsid w:val="00061250"/>
    <w:rsid w:val="000612C5"/>
    <w:rsid w:val="0006151C"/>
    <w:rsid w:val="000615D0"/>
    <w:rsid w:val="00061A80"/>
    <w:rsid w:val="00061B41"/>
    <w:rsid w:val="00061EF5"/>
    <w:rsid w:val="000624A5"/>
    <w:rsid w:val="0006276B"/>
    <w:rsid w:val="00062868"/>
    <w:rsid w:val="00062890"/>
    <w:rsid w:val="000628C8"/>
    <w:rsid w:val="00062950"/>
    <w:rsid w:val="00062C47"/>
    <w:rsid w:val="00062C4B"/>
    <w:rsid w:val="00062C97"/>
    <w:rsid w:val="00062D84"/>
    <w:rsid w:val="00062DC0"/>
    <w:rsid w:val="00062F7A"/>
    <w:rsid w:val="00063277"/>
    <w:rsid w:val="000633D7"/>
    <w:rsid w:val="000634B9"/>
    <w:rsid w:val="00063715"/>
    <w:rsid w:val="00063C95"/>
    <w:rsid w:val="00063CE5"/>
    <w:rsid w:val="00063D3A"/>
    <w:rsid w:val="00063DCD"/>
    <w:rsid w:val="00063DF2"/>
    <w:rsid w:val="00063F24"/>
    <w:rsid w:val="0006420E"/>
    <w:rsid w:val="00064762"/>
    <w:rsid w:val="00064AF7"/>
    <w:rsid w:val="00064BD1"/>
    <w:rsid w:val="00064DED"/>
    <w:rsid w:val="00064F6B"/>
    <w:rsid w:val="00065281"/>
    <w:rsid w:val="000652EC"/>
    <w:rsid w:val="000656A4"/>
    <w:rsid w:val="00065813"/>
    <w:rsid w:val="000658E6"/>
    <w:rsid w:val="00065CBB"/>
    <w:rsid w:val="00065DAD"/>
    <w:rsid w:val="00066174"/>
    <w:rsid w:val="00066524"/>
    <w:rsid w:val="00066A97"/>
    <w:rsid w:val="00066E4A"/>
    <w:rsid w:val="00066FB9"/>
    <w:rsid w:val="00067059"/>
    <w:rsid w:val="000675C1"/>
    <w:rsid w:val="00067720"/>
    <w:rsid w:val="000677C2"/>
    <w:rsid w:val="000677DD"/>
    <w:rsid w:val="00067966"/>
    <w:rsid w:val="00067A00"/>
    <w:rsid w:val="00067B6D"/>
    <w:rsid w:val="00067CAA"/>
    <w:rsid w:val="00067F68"/>
    <w:rsid w:val="000701EB"/>
    <w:rsid w:val="00070374"/>
    <w:rsid w:val="00070456"/>
    <w:rsid w:val="0007051F"/>
    <w:rsid w:val="00070737"/>
    <w:rsid w:val="0007080C"/>
    <w:rsid w:val="000708DC"/>
    <w:rsid w:val="00070B8F"/>
    <w:rsid w:val="00070BD2"/>
    <w:rsid w:val="00070BF4"/>
    <w:rsid w:val="00070C78"/>
    <w:rsid w:val="00070CB2"/>
    <w:rsid w:val="00070D48"/>
    <w:rsid w:val="000717E0"/>
    <w:rsid w:val="00071851"/>
    <w:rsid w:val="0007185C"/>
    <w:rsid w:val="00071AD9"/>
    <w:rsid w:val="00071B62"/>
    <w:rsid w:val="00071BA8"/>
    <w:rsid w:val="00071E82"/>
    <w:rsid w:val="0007231E"/>
    <w:rsid w:val="0007233C"/>
    <w:rsid w:val="00072737"/>
    <w:rsid w:val="0007273B"/>
    <w:rsid w:val="00072AD8"/>
    <w:rsid w:val="00072C03"/>
    <w:rsid w:val="00072DA9"/>
    <w:rsid w:val="00072EBA"/>
    <w:rsid w:val="000738FB"/>
    <w:rsid w:val="0007390A"/>
    <w:rsid w:val="00073959"/>
    <w:rsid w:val="00073988"/>
    <w:rsid w:val="000739DA"/>
    <w:rsid w:val="00073A90"/>
    <w:rsid w:val="00073A9B"/>
    <w:rsid w:val="00073BE6"/>
    <w:rsid w:val="00074731"/>
    <w:rsid w:val="00074886"/>
    <w:rsid w:val="00074990"/>
    <w:rsid w:val="00074FF9"/>
    <w:rsid w:val="0007500D"/>
    <w:rsid w:val="00075025"/>
    <w:rsid w:val="000750EA"/>
    <w:rsid w:val="00075166"/>
    <w:rsid w:val="0007529E"/>
    <w:rsid w:val="00075444"/>
    <w:rsid w:val="0007558A"/>
    <w:rsid w:val="00075704"/>
    <w:rsid w:val="00075D38"/>
    <w:rsid w:val="00075DFB"/>
    <w:rsid w:val="00075F2D"/>
    <w:rsid w:val="00075F52"/>
    <w:rsid w:val="00075F8B"/>
    <w:rsid w:val="000762CC"/>
    <w:rsid w:val="00076398"/>
    <w:rsid w:val="000763F6"/>
    <w:rsid w:val="00076505"/>
    <w:rsid w:val="00076581"/>
    <w:rsid w:val="000766CF"/>
    <w:rsid w:val="000767DA"/>
    <w:rsid w:val="000768B2"/>
    <w:rsid w:val="00076F03"/>
    <w:rsid w:val="00076F2A"/>
    <w:rsid w:val="00076F7C"/>
    <w:rsid w:val="00076FAF"/>
    <w:rsid w:val="000770A7"/>
    <w:rsid w:val="00077575"/>
    <w:rsid w:val="00077577"/>
    <w:rsid w:val="00077956"/>
    <w:rsid w:val="00077A35"/>
    <w:rsid w:val="00077C62"/>
    <w:rsid w:val="00077EDA"/>
    <w:rsid w:val="0008030F"/>
    <w:rsid w:val="0008036F"/>
    <w:rsid w:val="00080417"/>
    <w:rsid w:val="000806A7"/>
    <w:rsid w:val="000807A2"/>
    <w:rsid w:val="00080CDF"/>
    <w:rsid w:val="00080DC1"/>
    <w:rsid w:val="00080FE5"/>
    <w:rsid w:val="000814DA"/>
    <w:rsid w:val="0008150F"/>
    <w:rsid w:val="00081555"/>
    <w:rsid w:val="00081591"/>
    <w:rsid w:val="000816EC"/>
    <w:rsid w:val="000816FB"/>
    <w:rsid w:val="00081893"/>
    <w:rsid w:val="000818C4"/>
    <w:rsid w:val="0008199C"/>
    <w:rsid w:val="00081DAA"/>
    <w:rsid w:val="00081E9A"/>
    <w:rsid w:val="00082070"/>
    <w:rsid w:val="00082169"/>
    <w:rsid w:val="000821E8"/>
    <w:rsid w:val="00082278"/>
    <w:rsid w:val="000822FF"/>
    <w:rsid w:val="000825AD"/>
    <w:rsid w:val="000827FD"/>
    <w:rsid w:val="00082962"/>
    <w:rsid w:val="00082CBD"/>
    <w:rsid w:val="000830CE"/>
    <w:rsid w:val="0008316F"/>
    <w:rsid w:val="00083750"/>
    <w:rsid w:val="000837FF"/>
    <w:rsid w:val="00083A57"/>
    <w:rsid w:val="00083A5E"/>
    <w:rsid w:val="00083A6A"/>
    <w:rsid w:val="00083AD1"/>
    <w:rsid w:val="00083B17"/>
    <w:rsid w:val="00083BA3"/>
    <w:rsid w:val="00083CE5"/>
    <w:rsid w:val="00083D6E"/>
    <w:rsid w:val="000841EF"/>
    <w:rsid w:val="0008453C"/>
    <w:rsid w:val="00084666"/>
    <w:rsid w:val="000846C4"/>
    <w:rsid w:val="00084705"/>
    <w:rsid w:val="00084768"/>
    <w:rsid w:val="00084788"/>
    <w:rsid w:val="00084951"/>
    <w:rsid w:val="00084C5B"/>
    <w:rsid w:val="00084CA3"/>
    <w:rsid w:val="00084DB3"/>
    <w:rsid w:val="0008506A"/>
    <w:rsid w:val="0008512D"/>
    <w:rsid w:val="000852B8"/>
    <w:rsid w:val="0008567D"/>
    <w:rsid w:val="00085688"/>
    <w:rsid w:val="00085ADA"/>
    <w:rsid w:val="00085B95"/>
    <w:rsid w:val="00085D19"/>
    <w:rsid w:val="00085E4E"/>
    <w:rsid w:val="00085EAB"/>
    <w:rsid w:val="000860B3"/>
    <w:rsid w:val="00086443"/>
    <w:rsid w:val="00086745"/>
    <w:rsid w:val="000868D6"/>
    <w:rsid w:val="00086CA5"/>
    <w:rsid w:val="00086E06"/>
    <w:rsid w:val="00086FA4"/>
    <w:rsid w:val="000871A3"/>
    <w:rsid w:val="000872B7"/>
    <w:rsid w:val="0008756E"/>
    <w:rsid w:val="00087870"/>
    <w:rsid w:val="000879B1"/>
    <w:rsid w:val="00087C50"/>
    <w:rsid w:val="000901E2"/>
    <w:rsid w:val="000908A9"/>
    <w:rsid w:val="00090B2B"/>
    <w:rsid w:val="00090C08"/>
    <w:rsid w:val="00090E30"/>
    <w:rsid w:val="00090E37"/>
    <w:rsid w:val="00090E3F"/>
    <w:rsid w:val="00090F49"/>
    <w:rsid w:val="000910C2"/>
    <w:rsid w:val="000912D6"/>
    <w:rsid w:val="000913A9"/>
    <w:rsid w:val="000913F5"/>
    <w:rsid w:val="000915B5"/>
    <w:rsid w:val="0009177C"/>
    <w:rsid w:val="00091950"/>
    <w:rsid w:val="00091BCF"/>
    <w:rsid w:val="000920AD"/>
    <w:rsid w:val="0009212F"/>
    <w:rsid w:val="000921DF"/>
    <w:rsid w:val="00092224"/>
    <w:rsid w:val="00092897"/>
    <w:rsid w:val="00092974"/>
    <w:rsid w:val="00092C49"/>
    <w:rsid w:val="00092EF6"/>
    <w:rsid w:val="00093448"/>
    <w:rsid w:val="0009348F"/>
    <w:rsid w:val="0009374B"/>
    <w:rsid w:val="000937D7"/>
    <w:rsid w:val="00093C9D"/>
    <w:rsid w:val="0009433D"/>
    <w:rsid w:val="00094495"/>
    <w:rsid w:val="00094D00"/>
    <w:rsid w:val="00094F49"/>
    <w:rsid w:val="00094F6F"/>
    <w:rsid w:val="000950DB"/>
    <w:rsid w:val="000953E5"/>
    <w:rsid w:val="0009552F"/>
    <w:rsid w:val="0009591A"/>
    <w:rsid w:val="000959C3"/>
    <w:rsid w:val="00095A22"/>
    <w:rsid w:val="00095AE9"/>
    <w:rsid w:val="00095BA2"/>
    <w:rsid w:val="00095C95"/>
    <w:rsid w:val="00095D8A"/>
    <w:rsid w:val="00096265"/>
    <w:rsid w:val="000962C1"/>
    <w:rsid w:val="00096653"/>
    <w:rsid w:val="00096675"/>
    <w:rsid w:val="00096AC7"/>
    <w:rsid w:val="00097002"/>
    <w:rsid w:val="0009732C"/>
    <w:rsid w:val="0009763C"/>
    <w:rsid w:val="000977BD"/>
    <w:rsid w:val="000978EF"/>
    <w:rsid w:val="00097AF3"/>
    <w:rsid w:val="00097CD1"/>
    <w:rsid w:val="00097CE6"/>
    <w:rsid w:val="000A0361"/>
    <w:rsid w:val="000A078A"/>
    <w:rsid w:val="000A093F"/>
    <w:rsid w:val="000A0BE4"/>
    <w:rsid w:val="000A0D59"/>
    <w:rsid w:val="000A0F55"/>
    <w:rsid w:val="000A0FBB"/>
    <w:rsid w:val="000A12A1"/>
    <w:rsid w:val="000A15BE"/>
    <w:rsid w:val="000A1601"/>
    <w:rsid w:val="000A1619"/>
    <w:rsid w:val="000A1633"/>
    <w:rsid w:val="000A171A"/>
    <w:rsid w:val="000A185D"/>
    <w:rsid w:val="000A1897"/>
    <w:rsid w:val="000A1989"/>
    <w:rsid w:val="000A1EE2"/>
    <w:rsid w:val="000A1EFA"/>
    <w:rsid w:val="000A2186"/>
    <w:rsid w:val="000A228A"/>
    <w:rsid w:val="000A22BB"/>
    <w:rsid w:val="000A236E"/>
    <w:rsid w:val="000A2510"/>
    <w:rsid w:val="000A2DA5"/>
    <w:rsid w:val="000A2F8D"/>
    <w:rsid w:val="000A2FC1"/>
    <w:rsid w:val="000A3024"/>
    <w:rsid w:val="000A312B"/>
    <w:rsid w:val="000A3394"/>
    <w:rsid w:val="000A3764"/>
    <w:rsid w:val="000A3882"/>
    <w:rsid w:val="000A3A33"/>
    <w:rsid w:val="000A41E1"/>
    <w:rsid w:val="000A42C6"/>
    <w:rsid w:val="000A43A6"/>
    <w:rsid w:val="000A43CC"/>
    <w:rsid w:val="000A4513"/>
    <w:rsid w:val="000A458E"/>
    <w:rsid w:val="000A4649"/>
    <w:rsid w:val="000A48A1"/>
    <w:rsid w:val="000A4B00"/>
    <w:rsid w:val="000A4BE3"/>
    <w:rsid w:val="000A4C41"/>
    <w:rsid w:val="000A4E2D"/>
    <w:rsid w:val="000A5073"/>
    <w:rsid w:val="000A5202"/>
    <w:rsid w:val="000A54D1"/>
    <w:rsid w:val="000A551F"/>
    <w:rsid w:val="000A5580"/>
    <w:rsid w:val="000A6210"/>
    <w:rsid w:val="000A63A6"/>
    <w:rsid w:val="000A63D7"/>
    <w:rsid w:val="000A6402"/>
    <w:rsid w:val="000A64EC"/>
    <w:rsid w:val="000A6524"/>
    <w:rsid w:val="000A66B9"/>
    <w:rsid w:val="000A6E77"/>
    <w:rsid w:val="000A70ED"/>
    <w:rsid w:val="000A7340"/>
    <w:rsid w:val="000A7583"/>
    <w:rsid w:val="000A75AC"/>
    <w:rsid w:val="000A782F"/>
    <w:rsid w:val="000A78E1"/>
    <w:rsid w:val="000A7AA1"/>
    <w:rsid w:val="000A7B30"/>
    <w:rsid w:val="000A7E26"/>
    <w:rsid w:val="000A7F15"/>
    <w:rsid w:val="000A7F8E"/>
    <w:rsid w:val="000A7FA1"/>
    <w:rsid w:val="000B0234"/>
    <w:rsid w:val="000B06B4"/>
    <w:rsid w:val="000B0B2E"/>
    <w:rsid w:val="000B0D32"/>
    <w:rsid w:val="000B0F74"/>
    <w:rsid w:val="000B142E"/>
    <w:rsid w:val="000B16E6"/>
    <w:rsid w:val="000B1915"/>
    <w:rsid w:val="000B1AC4"/>
    <w:rsid w:val="000B1C17"/>
    <w:rsid w:val="000B2026"/>
    <w:rsid w:val="000B2125"/>
    <w:rsid w:val="000B27A0"/>
    <w:rsid w:val="000B290B"/>
    <w:rsid w:val="000B29B4"/>
    <w:rsid w:val="000B2A66"/>
    <w:rsid w:val="000B2D88"/>
    <w:rsid w:val="000B2ED3"/>
    <w:rsid w:val="000B2FC5"/>
    <w:rsid w:val="000B332E"/>
    <w:rsid w:val="000B33FE"/>
    <w:rsid w:val="000B34EC"/>
    <w:rsid w:val="000B378F"/>
    <w:rsid w:val="000B37BB"/>
    <w:rsid w:val="000B37FE"/>
    <w:rsid w:val="000B38FA"/>
    <w:rsid w:val="000B3A47"/>
    <w:rsid w:val="000B3C69"/>
    <w:rsid w:val="000B3D9B"/>
    <w:rsid w:val="000B4486"/>
    <w:rsid w:val="000B49EE"/>
    <w:rsid w:val="000B4D08"/>
    <w:rsid w:val="000B50BA"/>
    <w:rsid w:val="000B51C3"/>
    <w:rsid w:val="000B549E"/>
    <w:rsid w:val="000B561A"/>
    <w:rsid w:val="000B57F6"/>
    <w:rsid w:val="000B5931"/>
    <w:rsid w:val="000B5A34"/>
    <w:rsid w:val="000B5E6A"/>
    <w:rsid w:val="000B5F60"/>
    <w:rsid w:val="000B6030"/>
    <w:rsid w:val="000B650A"/>
    <w:rsid w:val="000B65F2"/>
    <w:rsid w:val="000B6AC1"/>
    <w:rsid w:val="000B6C82"/>
    <w:rsid w:val="000B6EB0"/>
    <w:rsid w:val="000B7208"/>
    <w:rsid w:val="000B7229"/>
    <w:rsid w:val="000B7B79"/>
    <w:rsid w:val="000C00BB"/>
    <w:rsid w:val="000C0156"/>
    <w:rsid w:val="000C026E"/>
    <w:rsid w:val="000C031E"/>
    <w:rsid w:val="000C043A"/>
    <w:rsid w:val="000C05AB"/>
    <w:rsid w:val="000C05C6"/>
    <w:rsid w:val="000C0E53"/>
    <w:rsid w:val="000C12C2"/>
    <w:rsid w:val="000C1728"/>
    <w:rsid w:val="000C172B"/>
    <w:rsid w:val="000C1823"/>
    <w:rsid w:val="000C18C1"/>
    <w:rsid w:val="000C1AC7"/>
    <w:rsid w:val="000C1B5B"/>
    <w:rsid w:val="000C1EAF"/>
    <w:rsid w:val="000C1F3C"/>
    <w:rsid w:val="000C262F"/>
    <w:rsid w:val="000C26E3"/>
    <w:rsid w:val="000C29A6"/>
    <w:rsid w:val="000C2DA5"/>
    <w:rsid w:val="000C2F3F"/>
    <w:rsid w:val="000C2F42"/>
    <w:rsid w:val="000C2F4E"/>
    <w:rsid w:val="000C306F"/>
    <w:rsid w:val="000C35AC"/>
    <w:rsid w:val="000C377A"/>
    <w:rsid w:val="000C384C"/>
    <w:rsid w:val="000C39F5"/>
    <w:rsid w:val="000C3AED"/>
    <w:rsid w:val="000C3B6D"/>
    <w:rsid w:val="000C3C60"/>
    <w:rsid w:val="000C4323"/>
    <w:rsid w:val="000C44F2"/>
    <w:rsid w:val="000C4565"/>
    <w:rsid w:val="000C4574"/>
    <w:rsid w:val="000C4641"/>
    <w:rsid w:val="000C464C"/>
    <w:rsid w:val="000C4837"/>
    <w:rsid w:val="000C4DC3"/>
    <w:rsid w:val="000C4DF0"/>
    <w:rsid w:val="000C502B"/>
    <w:rsid w:val="000C54D9"/>
    <w:rsid w:val="000C55E3"/>
    <w:rsid w:val="000C5769"/>
    <w:rsid w:val="000C5990"/>
    <w:rsid w:val="000C5A4F"/>
    <w:rsid w:val="000C5A95"/>
    <w:rsid w:val="000C5B61"/>
    <w:rsid w:val="000C5C28"/>
    <w:rsid w:val="000C5C82"/>
    <w:rsid w:val="000C60DA"/>
    <w:rsid w:val="000C6218"/>
    <w:rsid w:val="000C633A"/>
    <w:rsid w:val="000C6AC1"/>
    <w:rsid w:val="000C6B3B"/>
    <w:rsid w:val="000C6C27"/>
    <w:rsid w:val="000C6C6E"/>
    <w:rsid w:val="000C6DF3"/>
    <w:rsid w:val="000C6F3E"/>
    <w:rsid w:val="000C7162"/>
    <w:rsid w:val="000C7476"/>
    <w:rsid w:val="000C757D"/>
    <w:rsid w:val="000C77E0"/>
    <w:rsid w:val="000C797C"/>
    <w:rsid w:val="000C7A1A"/>
    <w:rsid w:val="000C7C2B"/>
    <w:rsid w:val="000D0061"/>
    <w:rsid w:val="000D00FF"/>
    <w:rsid w:val="000D0135"/>
    <w:rsid w:val="000D01E1"/>
    <w:rsid w:val="000D0877"/>
    <w:rsid w:val="000D0A74"/>
    <w:rsid w:val="000D0ACC"/>
    <w:rsid w:val="000D0CEA"/>
    <w:rsid w:val="000D1687"/>
    <w:rsid w:val="000D16E6"/>
    <w:rsid w:val="000D1837"/>
    <w:rsid w:val="000D1855"/>
    <w:rsid w:val="000D1882"/>
    <w:rsid w:val="000D1AE5"/>
    <w:rsid w:val="000D25E4"/>
    <w:rsid w:val="000D269D"/>
    <w:rsid w:val="000D2AD0"/>
    <w:rsid w:val="000D2BA2"/>
    <w:rsid w:val="000D2F78"/>
    <w:rsid w:val="000D308F"/>
    <w:rsid w:val="000D34DD"/>
    <w:rsid w:val="000D3B78"/>
    <w:rsid w:val="000D3BBD"/>
    <w:rsid w:val="000D3D86"/>
    <w:rsid w:val="000D3DE9"/>
    <w:rsid w:val="000D3F3E"/>
    <w:rsid w:val="000D450E"/>
    <w:rsid w:val="000D4AED"/>
    <w:rsid w:val="000D4B18"/>
    <w:rsid w:val="000D4DFE"/>
    <w:rsid w:val="000D4EAA"/>
    <w:rsid w:val="000D50FD"/>
    <w:rsid w:val="000D54D4"/>
    <w:rsid w:val="000D54FD"/>
    <w:rsid w:val="000D5921"/>
    <w:rsid w:val="000D59A7"/>
    <w:rsid w:val="000D5A3F"/>
    <w:rsid w:val="000D5DC6"/>
    <w:rsid w:val="000D62A4"/>
    <w:rsid w:val="000D6580"/>
    <w:rsid w:val="000D6696"/>
    <w:rsid w:val="000D67C4"/>
    <w:rsid w:val="000D67F3"/>
    <w:rsid w:val="000D6971"/>
    <w:rsid w:val="000D6CA4"/>
    <w:rsid w:val="000D6DD1"/>
    <w:rsid w:val="000D6E88"/>
    <w:rsid w:val="000D6EAA"/>
    <w:rsid w:val="000D6F11"/>
    <w:rsid w:val="000D76CC"/>
    <w:rsid w:val="000D7754"/>
    <w:rsid w:val="000D7801"/>
    <w:rsid w:val="000D79A7"/>
    <w:rsid w:val="000D7BB3"/>
    <w:rsid w:val="000D7CE7"/>
    <w:rsid w:val="000E0119"/>
    <w:rsid w:val="000E014F"/>
    <w:rsid w:val="000E023A"/>
    <w:rsid w:val="000E0692"/>
    <w:rsid w:val="000E078D"/>
    <w:rsid w:val="000E0CEC"/>
    <w:rsid w:val="000E0D2F"/>
    <w:rsid w:val="000E0D44"/>
    <w:rsid w:val="000E121C"/>
    <w:rsid w:val="000E1382"/>
    <w:rsid w:val="000E1A7F"/>
    <w:rsid w:val="000E1B76"/>
    <w:rsid w:val="000E1CFB"/>
    <w:rsid w:val="000E1F5E"/>
    <w:rsid w:val="000E276F"/>
    <w:rsid w:val="000E2B31"/>
    <w:rsid w:val="000E2D5A"/>
    <w:rsid w:val="000E300C"/>
    <w:rsid w:val="000E3037"/>
    <w:rsid w:val="000E3278"/>
    <w:rsid w:val="000E32D5"/>
    <w:rsid w:val="000E331F"/>
    <w:rsid w:val="000E333D"/>
    <w:rsid w:val="000E35A8"/>
    <w:rsid w:val="000E3605"/>
    <w:rsid w:val="000E373F"/>
    <w:rsid w:val="000E37D9"/>
    <w:rsid w:val="000E3A83"/>
    <w:rsid w:val="000E3C00"/>
    <w:rsid w:val="000E3D34"/>
    <w:rsid w:val="000E3D46"/>
    <w:rsid w:val="000E4043"/>
    <w:rsid w:val="000E4093"/>
    <w:rsid w:val="000E42B9"/>
    <w:rsid w:val="000E44C9"/>
    <w:rsid w:val="000E47D5"/>
    <w:rsid w:val="000E4866"/>
    <w:rsid w:val="000E48AD"/>
    <w:rsid w:val="000E4A99"/>
    <w:rsid w:val="000E4E19"/>
    <w:rsid w:val="000E4EEF"/>
    <w:rsid w:val="000E51C8"/>
    <w:rsid w:val="000E53C2"/>
    <w:rsid w:val="000E56A3"/>
    <w:rsid w:val="000E56C3"/>
    <w:rsid w:val="000E56C6"/>
    <w:rsid w:val="000E57C4"/>
    <w:rsid w:val="000E5A8F"/>
    <w:rsid w:val="000E5C9C"/>
    <w:rsid w:val="000E5DC3"/>
    <w:rsid w:val="000E5E51"/>
    <w:rsid w:val="000E5F5E"/>
    <w:rsid w:val="000E6214"/>
    <w:rsid w:val="000E6577"/>
    <w:rsid w:val="000E6788"/>
    <w:rsid w:val="000E69E5"/>
    <w:rsid w:val="000E6D50"/>
    <w:rsid w:val="000E6DFC"/>
    <w:rsid w:val="000E7291"/>
    <w:rsid w:val="000E7688"/>
    <w:rsid w:val="000E76C5"/>
    <w:rsid w:val="000E76D9"/>
    <w:rsid w:val="000E7709"/>
    <w:rsid w:val="000E778C"/>
    <w:rsid w:val="000E7970"/>
    <w:rsid w:val="000E7AFF"/>
    <w:rsid w:val="000E7BC1"/>
    <w:rsid w:val="000E7DC5"/>
    <w:rsid w:val="000E7FE9"/>
    <w:rsid w:val="000F0134"/>
    <w:rsid w:val="000F0251"/>
    <w:rsid w:val="000F026E"/>
    <w:rsid w:val="000F072F"/>
    <w:rsid w:val="000F0789"/>
    <w:rsid w:val="000F0A31"/>
    <w:rsid w:val="000F0B23"/>
    <w:rsid w:val="000F0E53"/>
    <w:rsid w:val="000F1073"/>
    <w:rsid w:val="000F159E"/>
    <w:rsid w:val="000F16C9"/>
    <w:rsid w:val="000F1BF6"/>
    <w:rsid w:val="000F2098"/>
    <w:rsid w:val="000F2162"/>
    <w:rsid w:val="000F217B"/>
    <w:rsid w:val="000F2181"/>
    <w:rsid w:val="000F23D8"/>
    <w:rsid w:val="000F2443"/>
    <w:rsid w:val="000F2500"/>
    <w:rsid w:val="000F27E5"/>
    <w:rsid w:val="000F2F75"/>
    <w:rsid w:val="000F30BE"/>
    <w:rsid w:val="000F3519"/>
    <w:rsid w:val="000F385C"/>
    <w:rsid w:val="000F3A4D"/>
    <w:rsid w:val="000F3B20"/>
    <w:rsid w:val="000F400E"/>
    <w:rsid w:val="000F413B"/>
    <w:rsid w:val="000F43D8"/>
    <w:rsid w:val="000F4667"/>
    <w:rsid w:val="000F4AFD"/>
    <w:rsid w:val="000F514B"/>
    <w:rsid w:val="000F5330"/>
    <w:rsid w:val="000F57DA"/>
    <w:rsid w:val="000F5B03"/>
    <w:rsid w:val="000F5EAA"/>
    <w:rsid w:val="000F6050"/>
    <w:rsid w:val="000F616E"/>
    <w:rsid w:val="000F64D5"/>
    <w:rsid w:val="000F6501"/>
    <w:rsid w:val="000F6658"/>
    <w:rsid w:val="000F6CC5"/>
    <w:rsid w:val="000F6D02"/>
    <w:rsid w:val="000F72D9"/>
    <w:rsid w:val="000F735D"/>
    <w:rsid w:val="000F74FC"/>
    <w:rsid w:val="000F78C7"/>
    <w:rsid w:val="000F7F76"/>
    <w:rsid w:val="001000FB"/>
    <w:rsid w:val="00100142"/>
    <w:rsid w:val="001001CB"/>
    <w:rsid w:val="00100315"/>
    <w:rsid w:val="00100365"/>
    <w:rsid w:val="001003FC"/>
    <w:rsid w:val="001004D8"/>
    <w:rsid w:val="001004E8"/>
    <w:rsid w:val="0010081D"/>
    <w:rsid w:val="00100E84"/>
    <w:rsid w:val="00101086"/>
    <w:rsid w:val="001011BF"/>
    <w:rsid w:val="0010180B"/>
    <w:rsid w:val="001018CC"/>
    <w:rsid w:val="00101921"/>
    <w:rsid w:val="00101C2D"/>
    <w:rsid w:val="00101D4C"/>
    <w:rsid w:val="00101E1D"/>
    <w:rsid w:val="0010200D"/>
    <w:rsid w:val="00102275"/>
    <w:rsid w:val="001023E1"/>
    <w:rsid w:val="001027DD"/>
    <w:rsid w:val="00102948"/>
    <w:rsid w:val="00102958"/>
    <w:rsid w:val="00102BFF"/>
    <w:rsid w:val="00102C46"/>
    <w:rsid w:val="00102C92"/>
    <w:rsid w:val="00102DAF"/>
    <w:rsid w:val="00102ECA"/>
    <w:rsid w:val="00102F68"/>
    <w:rsid w:val="00103043"/>
    <w:rsid w:val="001031E0"/>
    <w:rsid w:val="001032C9"/>
    <w:rsid w:val="001032DE"/>
    <w:rsid w:val="00103589"/>
    <w:rsid w:val="001035EC"/>
    <w:rsid w:val="001037E0"/>
    <w:rsid w:val="001038E6"/>
    <w:rsid w:val="00103A52"/>
    <w:rsid w:val="00103D28"/>
    <w:rsid w:val="00103E11"/>
    <w:rsid w:val="0010418B"/>
    <w:rsid w:val="00104358"/>
    <w:rsid w:val="00104663"/>
    <w:rsid w:val="001047EC"/>
    <w:rsid w:val="00104AE3"/>
    <w:rsid w:val="00104B8B"/>
    <w:rsid w:val="00104E67"/>
    <w:rsid w:val="00105027"/>
    <w:rsid w:val="00105157"/>
    <w:rsid w:val="00105566"/>
    <w:rsid w:val="001057A6"/>
    <w:rsid w:val="001058A5"/>
    <w:rsid w:val="00105976"/>
    <w:rsid w:val="00105A1B"/>
    <w:rsid w:val="00105C1E"/>
    <w:rsid w:val="00105D67"/>
    <w:rsid w:val="00105F48"/>
    <w:rsid w:val="00105FE9"/>
    <w:rsid w:val="001060B3"/>
    <w:rsid w:val="0010619B"/>
    <w:rsid w:val="001061F6"/>
    <w:rsid w:val="0010637A"/>
    <w:rsid w:val="00106645"/>
    <w:rsid w:val="001066CF"/>
    <w:rsid w:val="0010681B"/>
    <w:rsid w:val="00106A53"/>
    <w:rsid w:val="00106A96"/>
    <w:rsid w:val="00106B2D"/>
    <w:rsid w:val="00106E6F"/>
    <w:rsid w:val="0010717B"/>
    <w:rsid w:val="00107413"/>
    <w:rsid w:val="0010751B"/>
    <w:rsid w:val="0010757E"/>
    <w:rsid w:val="00107587"/>
    <w:rsid w:val="00107669"/>
    <w:rsid w:val="00107752"/>
    <w:rsid w:val="0010779E"/>
    <w:rsid w:val="001077C8"/>
    <w:rsid w:val="00107B1E"/>
    <w:rsid w:val="00107B74"/>
    <w:rsid w:val="00107C8D"/>
    <w:rsid w:val="00107E13"/>
    <w:rsid w:val="001101CC"/>
    <w:rsid w:val="0011030D"/>
    <w:rsid w:val="0011053A"/>
    <w:rsid w:val="0011064C"/>
    <w:rsid w:val="00110740"/>
    <w:rsid w:val="00110935"/>
    <w:rsid w:val="00110A4A"/>
    <w:rsid w:val="00110CC8"/>
    <w:rsid w:val="00110D8D"/>
    <w:rsid w:val="00110EA1"/>
    <w:rsid w:val="00110F86"/>
    <w:rsid w:val="00110FF5"/>
    <w:rsid w:val="001113F6"/>
    <w:rsid w:val="00111673"/>
    <w:rsid w:val="00111750"/>
    <w:rsid w:val="00112024"/>
    <w:rsid w:val="0011238A"/>
    <w:rsid w:val="0011240E"/>
    <w:rsid w:val="00112626"/>
    <w:rsid w:val="00112858"/>
    <w:rsid w:val="001128F7"/>
    <w:rsid w:val="00112A07"/>
    <w:rsid w:val="00112B1E"/>
    <w:rsid w:val="00113047"/>
    <w:rsid w:val="001131D1"/>
    <w:rsid w:val="00113268"/>
    <w:rsid w:val="001136E2"/>
    <w:rsid w:val="001136EF"/>
    <w:rsid w:val="001138C4"/>
    <w:rsid w:val="00113A6A"/>
    <w:rsid w:val="00113C5F"/>
    <w:rsid w:val="00113FF0"/>
    <w:rsid w:val="00114328"/>
    <w:rsid w:val="00114367"/>
    <w:rsid w:val="0011461C"/>
    <w:rsid w:val="00114637"/>
    <w:rsid w:val="001148ED"/>
    <w:rsid w:val="00114981"/>
    <w:rsid w:val="00114B49"/>
    <w:rsid w:val="00114B63"/>
    <w:rsid w:val="00114D15"/>
    <w:rsid w:val="00114F3F"/>
    <w:rsid w:val="00114F77"/>
    <w:rsid w:val="0011531A"/>
    <w:rsid w:val="0011541D"/>
    <w:rsid w:val="00115944"/>
    <w:rsid w:val="00115A02"/>
    <w:rsid w:val="00115A1B"/>
    <w:rsid w:val="00115D62"/>
    <w:rsid w:val="00115D89"/>
    <w:rsid w:val="00115FEE"/>
    <w:rsid w:val="00116073"/>
    <w:rsid w:val="0011610E"/>
    <w:rsid w:val="001161D1"/>
    <w:rsid w:val="001164AB"/>
    <w:rsid w:val="00116679"/>
    <w:rsid w:val="00116967"/>
    <w:rsid w:val="00116A59"/>
    <w:rsid w:val="00116CA8"/>
    <w:rsid w:val="00116D6F"/>
    <w:rsid w:val="00116EC2"/>
    <w:rsid w:val="00117024"/>
    <w:rsid w:val="0011757D"/>
    <w:rsid w:val="001176D8"/>
    <w:rsid w:val="00117728"/>
    <w:rsid w:val="00117A0D"/>
    <w:rsid w:val="00117B05"/>
    <w:rsid w:val="00117B7C"/>
    <w:rsid w:val="00117BF0"/>
    <w:rsid w:val="00117CE6"/>
    <w:rsid w:val="001200CE"/>
    <w:rsid w:val="001200EE"/>
    <w:rsid w:val="00120624"/>
    <w:rsid w:val="0012094F"/>
    <w:rsid w:val="00120998"/>
    <w:rsid w:val="00120C4E"/>
    <w:rsid w:val="001210D9"/>
    <w:rsid w:val="001210E8"/>
    <w:rsid w:val="00121105"/>
    <w:rsid w:val="0012124A"/>
    <w:rsid w:val="00121485"/>
    <w:rsid w:val="00121944"/>
    <w:rsid w:val="0012196B"/>
    <w:rsid w:val="00121A57"/>
    <w:rsid w:val="00121D19"/>
    <w:rsid w:val="00121E21"/>
    <w:rsid w:val="00121E50"/>
    <w:rsid w:val="00121EC4"/>
    <w:rsid w:val="0012247E"/>
    <w:rsid w:val="00122731"/>
    <w:rsid w:val="00122806"/>
    <w:rsid w:val="001229CA"/>
    <w:rsid w:val="00122D49"/>
    <w:rsid w:val="00122E73"/>
    <w:rsid w:val="00122FC5"/>
    <w:rsid w:val="0012316A"/>
    <w:rsid w:val="001231DA"/>
    <w:rsid w:val="001232CD"/>
    <w:rsid w:val="00123591"/>
    <w:rsid w:val="00123593"/>
    <w:rsid w:val="001236D5"/>
    <w:rsid w:val="001237A0"/>
    <w:rsid w:val="001237C4"/>
    <w:rsid w:val="0012394E"/>
    <w:rsid w:val="00123B7B"/>
    <w:rsid w:val="00123E80"/>
    <w:rsid w:val="00124000"/>
    <w:rsid w:val="00124226"/>
    <w:rsid w:val="001242CE"/>
    <w:rsid w:val="0012434C"/>
    <w:rsid w:val="00124399"/>
    <w:rsid w:val="001244B3"/>
    <w:rsid w:val="00124505"/>
    <w:rsid w:val="001245C4"/>
    <w:rsid w:val="00124B9C"/>
    <w:rsid w:val="00124BEE"/>
    <w:rsid w:val="00124BF6"/>
    <w:rsid w:val="00124CE9"/>
    <w:rsid w:val="001250B3"/>
    <w:rsid w:val="001251F2"/>
    <w:rsid w:val="001252E0"/>
    <w:rsid w:val="0012572B"/>
    <w:rsid w:val="001257E3"/>
    <w:rsid w:val="0012582B"/>
    <w:rsid w:val="001259F8"/>
    <w:rsid w:val="00125B0C"/>
    <w:rsid w:val="00125BFE"/>
    <w:rsid w:val="00125CD9"/>
    <w:rsid w:val="001260B8"/>
    <w:rsid w:val="001261C2"/>
    <w:rsid w:val="001264C6"/>
    <w:rsid w:val="0012657D"/>
    <w:rsid w:val="001266ED"/>
    <w:rsid w:val="001269D5"/>
    <w:rsid w:val="00126A4B"/>
    <w:rsid w:val="00126C14"/>
    <w:rsid w:val="00126D12"/>
    <w:rsid w:val="00126EEF"/>
    <w:rsid w:val="00126F76"/>
    <w:rsid w:val="0012728D"/>
    <w:rsid w:val="0012770E"/>
    <w:rsid w:val="00127798"/>
    <w:rsid w:val="00127931"/>
    <w:rsid w:val="00127CF1"/>
    <w:rsid w:val="0013046D"/>
    <w:rsid w:val="00130547"/>
    <w:rsid w:val="001306DA"/>
    <w:rsid w:val="00130C3A"/>
    <w:rsid w:val="00130C95"/>
    <w:rsid w:val="00130E7D"/>
    <w:rsid w:val="00130E8E"/>
    <w:rsid w:val="0013110B"/>
    <w:rsid w:val="00131178"/>
    <w:rsid w:val="001311D3"/>
    <w:rsid w:val="00131622"/>
    <w:rsid w:val="00131676"/>
    <w:rsid w:val="00131758"/>
    <w:rsid w:val="00131803"/>
    <w:rsid w:val="00131892"/>
    <w:rsid w:val="00131988"/>
    <w:rsid w:val="00131D50"/>
    <w:rsid w:val="00131E1C"/>
    <w:rsid w:val="001320A4"/>
    <w:rsid w:val="0013210B"/>
    <w:rsid w:val="001321C7"/>
    <w:rsid w:val="0013240B"/>
    <w:rsid w:val="001325F8"/>
    <w:rsid w:val="00132691"/>
    <w:rsid w:val="001327AC"/>
    <w:rsid w:val="001329D0"/>
    <w:rsid w:val="00132CDC"/>
    <w:rsid w:val="00132EC6"/>
    <w:rsid w:val="00132F57"/>
    <w:rsid w:val="001330AC"/>
    <w:rsid w:val="00133132"/>
    <w:rsid w:val="00133140"/>
    <w:rsid w:val="001334D5"/>
    <w:rsid w:val="001335AF"/>
    <w:rsid w:val="00133A7E"/>
    <w:rsid w:val="00133C29"/>
    <w:rsid w:val="00133C4B"/>
    <w:rsid w:val="00133D22"/>
    <w:rsid w:val="00133D7C"/>
    <w:rsid w:val="00133DD2"/>
    <w:rsid w:val="00134632"/>
    <w:rsid w:val="001346D4"/>
    <w:rsid w:val="0013490B"/>
    <w:rsid w:val="00134BBA"/>
    <w:rsid w:val="00134FEC"/>
    <w:rsid w:val="0013523E"/>
    <w:rsid w:val="001353C4"/>
    <w:rsid w:val="00135402"/>
    <w:rsid w:val="001359DB"/>
    <w:rsid w:val="00135AF0"/>
    <w:rsid w:val="00135B89"/>
    <w:rsid w:val="00135CA6"/>
    <w:rsid w:val="00135F46"/>
    <w:rsid w:val="00136071"/>
    <w:rsid w:val="0013623C"/>
    <w:rsid w:val="00136277"/>
    <w:rsid w:val="001362F9"/>
    <w:rsid w:val="0013654B"/>
    <w:rsid w:val="0013657B"/>
    <w:rsid w:val="00136C1A"/>
    <w:rsid w:val="00136F11"/>
    <w:rsid w:val="0013707E"/>
    <w:rsid w:val="0013717D"/>
    <w:rsid w:val="00137650"/>
    <w:rsid w:val="001378A2"/>
    <w:rsid w:val="00137E50"/>
    <w:rsid w:val="00137E6F"/>
    <w:rsid w:val="00137F71"/>
    <w:rsid w:val="00137FB9"/>
    <w:rsid w:val="001403AB"/>
    <w:rsid w:val="001403DB"/>
    <w:rsid w:val="001407FE"/>
    <w:rsid w:val="00140EDA"/>
    <w:rsid w:val="00141151"/>
    <w:rsid w:val="0014122A"/>
    <w:rsid w:val="001414F5"/>
    <w:rsid w:val="00141980"/>
    <w:rsid w:val="00141A86"/>
    <w:rsid w:val="0014220F"/>
    <w:rsid w:val="001422FE"/>
    <w:rsid w:val="0014279F"/>
    <w:rsid w:val="0014280B"/>
    <w:rsid w:val="00142C04"/>
    <w:rsid w:val="00142E27"/>
    <w:rsid w:val="001430B4"/>
    <w:rsid w:val="001432E4"/>
    <w:rsid w:val="001433E0"/>
    <w:rsid w:val="0014342E"/>
    <w:rsid w:val="0014390D"/>
    <w:rsid w:val="00143955"/>
    <w:rsid w:val="00143AFF"/>
    <w:rsid w:val="00143EBB"/>
    <w:rsid w:val="00143F57"/>
    <w:rsid w:val="00144047"/>
    <w:rsid w:val="001440A2"/>
    <w:rsid w:val="0014433D"/>
    <w:rsid w:val="001443F1"/>
    <w:rsid w:val="001445D0"/>
    <w:rsid w:val="00144641"/>
    <w:rsid w:val="00144CA3"/>
    <w:rsid w:val="00144CAE"/>
    <w:rsid w:val="00144D84"/>
    <w:rsid w:val="00144E02"/>
    <w:rsid w:val="0014500A"/>
    <w:rsid w:val="001450E6"/>
    <w:rsid w:val="001451DE"/>
    <w:rsid w:val="00145203"/>
    <w:rsid w:val="00145251"/>
    <w:rsid w:val="0014540B"/>
    <w:rsid w:val="00145462"/>
    <w:rsid w:val="00145551"/>
    <w:rsid w:val="001455BF"/>
    <w:rsid w:val="00145988"/>
    <w:rsid w:val="001459A0"/>
    <w:rsid w:val="00145A6F"/>
    <w:rsid w:val="00146032"/>
    <w:rsid w:val="00146071"/>
    <w:rsid w:val="0014613B"/>
    <w:rsid w:val="00146144"/>
    <w:rsid w:val="001461B6"/>
    <w:rsid w:val="001466D1"/>
    <w:rsid w:val="00146A8A"/>
    <w:rsid w:val="00146CD3"/>
    <w:rsid w:val="00146DA3"/>
    <w:rsid w:val="00146F90"/>
    <w:rsid w:val="00147216"/>
    <w:rsid w:val="00147369"/>
    <w:rsid w:val="00147620"/>
    <w:rsid w:val="0014762F"/>
    <w:rsid w:val="00147A3F"/>
    <w:rsid w:val="00147B70"/>
    <w:rsid w:val="00147BAA"/>
    <w:rsid w:val="00147D00"/>
    <w:rsid w:val="00147F33"/>
    <w:rsid w:val="001501BF"/>
    <w:rsid w:val="001504CB"/>
    <w:rsid w:val="00150622"/>
    <w:rsid w:val="00150704"/>
    <w:rsid w:val="00150709"/>
    <w:rsid w:val="001509F3"/>
    <w:rsid w:val="00150A37"/>
    <w:rsid w:val="00150A55"/>
    <w:rsid w:val="00150B69"/>
    <w:rsid w:val="00150FDF"/>
    <w:rsid w:val="001512B2"/>
    <w:rsid w:val="00151511"/>
    <w:rsid w:val="00151596"/>
    <w:rsid w:val="00151744"/>
    <w:rsid w:val="0015186F"/>
    <w:rsid w:val="00151946"/>
    <w:rsid w:val="00151AEC"/>
    <w:rsid w:val="00151CFC"/>
    <w:rsid w:val="00151DB4"/>
    <w:rsid w:val="00151E58"/>
    <w:rsid w:val="001522C1"/>
    <w:rsid w:val="00152378"/>
    <w:rsid w:val="00152530"/>
    <w:rsid w:val="00152B33"/>
    <w:rsid w:val="00153159"/>
    <w:rsid w:val="0015367B"/>
    <w:rsid w:val="00153786"/>
    <w:rsid w:val="00153994"/>
    <w:rsid w:val="00153B29"/>
    <w:rsid w:val="00154129"/>
    <w:rsid w:val="0015439C"/>
    <w:rsid w:val="001543E4"/>
    <w:rsid w:val="0015451C"/>
    <w:rsid w:val="00154532"/>
    <w:rsid w:val="001547FB"/>
    <w:rsid w:val="00154AD2"/>
    <w:rsid w:val="00154C4B"/>
    <w:rsid w:val="00154D92"/>
    <w:rsid w:val="00154FA7"/>
    <w:rsid w:val="0015506B"/>
    <w:rsid w:val="0015527A"/>
    <w:rsid w:val="00155629"/>
    <w:rsid w:val="00155673"/>
    <w:rsid w:val="00155730"/>
    <w:rsid w:val="0015598E"/>
    <w:rsid w:val="001559C6"/>
    <w:rsid w:val="00155A35"/>
    <w:rsid w:val="00155AEF"/>
    <w:rsid w:val="00155DE5"/>
    <w:rsid w:val="001560FA"/>
    <w:rsid w:val="001564AF"/>
    <w:rsid w:val="00156583"/>
    <w:rsid w:val="001568CA"/>
    <w:rsid w:val="00156B5E"/>
    <w:rsid w:val="00156EF4"/>
    <w:rsid w:val="001570C9"/>
    <w:rsid w:val="001572F2"/>
    <w:rsid w:val="00157439"/>
    <w:rsid w:val="0015762E"/>
    <w:rsid w:val="001578EE"/>
    <w:rsid w:val="001579C1"/>
    <w:rsid w:val="00157D27"/>
    <w:rsid w:val="00157E35"/>
    <w:rsid w:val="001600C5"/>
    <w:rsid w:val="0016017B"/>
    <w:rsid w:val="001603F8"/>
    <w:rsid w:val="0016044D"/>
    <w:rsid w:val="0016051A"/>
    <w:rsid w:val="00160590"/>
    <w:rsid w:val="001606ED"/>
    <w:rsid w:val="001607BD"/>
    <w:rsid w:val="00160971"/>
    <w:rsid w:val="00160A0F"/>
    <w:rsid w:val="00160A5F"/>
    <w:rsid w:val="00160B6F"/>
    <w:rsid w:val="00160F21"/>
    <w:rsid w:val="0016118E"/>
    <w:rsid w:val="00161558"/>
    <w:rsid w:val="001618CA"/>
    <w:rsid w:val="00161AC9"/>
    <w:rsid w:val="00161BA7"/>
    <w:rsid w:val="00161BDB"/>
    <w:rsid w:val="00161C08"/>
    <w:rsid w:val="00161D0B"/>
    <w:rsid w:val="001624A4"/>
    <w:rsid w:val="001625DC"/>
    <w:rsid w:val="0016261D"/>
    <w:rsid w:val="001626FE"/>
    <w:rsid w:val="001629FF"/>
    <w:rsid w:val="00162A00"/>
    <w:rsid w:val="00162B7A"/>
    <w:rsid w:val="00162D56"/>
    <w:rsid w:val="00162E95"/>
    <w:rsid w:val="00162FD9"/>
    <w:rsid w:val="0016302C"/>
    <w:rsid w:val="00163183"/>
    <w:rsid w:val="001631C4"/>
    <w:rsid w:val="001637A9"/>
    <w:rsid w:val="00163873"/>
    <w:rsid w:val="00163A92"/>
    <w:rsid w:val="00164060"/>
    <w:rsid w:val="00164287"/>
    <w:rsid w:val="00164415"/>
    <w:rsid w:val="00164841"/>
    <w:rsid w:val="00164AA5"/>
    <w:rsid w:val="00164D10"/>
    <w:rsid w:val="00164FA5"/>
    <w:rsid w:val="0016564E"/>
    <w:rsid w:val="001657C8"/>
    <w:rsid w:val="00165871"/>
    <w:rsid w:val="00165B67"/>
    <w:rsid w:val="00165F91"/>
    <w:rsid w:val="00166208"/>
    <w:rsid w:val="0016630F"/>
    <w:rsid w:val="001663C1"/>
    <w:rsid w:val="001665F7"/>
    <w:rsid w:val="00166696"/>
    <w:rsid w:val="0016672A"/>
    <w:rsid w:val="001668B0"/>
    <w:rsid w:val="00166AD9"/>
    <w:rsid w:val="00166B45"/>
    <w:rsid w:val="001677D2"/>
    <w:rsid w:val="00167A8A"/>
    <w:rsid w:val="00167AA9"/>
    <w:rsid w:val="00167D3C"/>
    <w:rsid w:val="00167D57"/>
    <w:rsid w:val="00167E6C"/>
    <w:rsid w:val="00167FC1"/>
    <w:rsid w:val="00170264"/>
    <w:rsid w:val="001702B4"/>
    <w:rsid w:val="00170479"/>
    <w:rsid w:val="001704D6"/>
    <w:rsid w:val="0017052F"/>
    <w:rsid w:val="001705FA"/>
    <w:rsid w:val="00170698"/>
    <w:rsid w:val="001706D2"/>
    <w:rsid w:val="001707AC"/>
    <w:rsid w:val="00170AC6"/>
    <w:rsid w:val="00170CB3"/>
    <w:rsid w:val="00170E37"/>
    <w:rsid w:val="00170EB5"/>
    <w:rsid w:val="00170FEF"/>
    <w:rsid w:val="001711A5"/>
    <w:rsid w:val="0017134C"/>
    <w:rsid w:val="001715D7"/>
    <w:rsid w:val="001716A9"/>
    <w:rsid w:val="00171787"/>
    <w:rsid w:val="00171A14"/>
    <w:rsid w:val="00171E3D"/>
    <w:rsid w:val="00171F58"/>
    <w:rsid w:val="00172081"/>
    <w:rsid w:val="00172647"/>
    <w:rsid w:val="00172ED1"/>
    <w:rsid w:val="0017327F"/>
    <w:rsid w:val="001734A3"/>
    <w:rsid w:val="00173533"/>
    <w:rsid w:val="0017361A"/>
    <w:rsid w:val="00173825"/>
    <w:rsid w:val="00173875"/>
    <w:rsid w:val="00173BF1"/>
    <w:rsid w:val="00174207"/>
    <w:rsid w:val="00174262"/>
    <w:rsid w:val="001748DF"/>
    <w:rsid w:val="00174B63"/>
    <w:rsid w:val="0017504F"/>
    <w:rsid w:val="001750BD"/>
    <w:rsid w:val="001751A8"/>
    <w:rsid w:val="00175423"/>
    <w:rsid w:val="001755BF"/>
    <w:rsid w:val="001758F0"/>
    <w:rsid w:val="00175B84"/>
    <w:rsid w:val="00175C10"/>
    <w:rsid w:val="00175CEB"/>
    <w:rsid w:val="00175D57"/>
    <w:rsid w:val="00175D96"/>
    <w:rsid w:val="00175DF6"/>
    <w:rsid w:val="00175F10"/>
    <w:rsid w:val="001760B5"/>
    <w:rsid w:val="0017611D"/>
    <w:rsid w:val="0017627F"/>
    <w:rsid w:val="001762B8"/>
    <w:rsid w:val="001764AF"/>
    <w:rsid w:val="00176885"/>
    <w:rsid w:val="00176B38"/>
    <w:rsid w:val="00176CC9"/>
    <w:rsid w:val="00176F77"/>
    <w:rsid w:val="00177024"/>
    <w:rsid w:val="0017722A"/>
    <w:rsid w:val="001777B0"/>
    <w:rsid w:val="001777CE"/>
    <w:rsid w:val="00177838"/>
    <w:rsid w:val="00177E6F"/>
    <w:rsid w:val="00180018"/>
    <w:rsid w:val="00180059"/>
    <w:rsid w:val="00180083"/>
    <w:rsid w:val="00180187"/>
    <w:rsid w:val="001801BF"/>
    <w:rsid w:val="0018053E"/>
    <w:rsid w:val="0018067C"/>
    <w:rsid w:val="001806EF"/>
    <w:rsid w:val="00180816"/>
    <w:rsid w:val="0018089B"/>
    <w:rsid w:val="00180992"/>
    <w:rsid w:val="00180A96"/>
    <w:rsid w:val="00180B08"/>
    <w:rsid w:val="00180C2E"/>
    <w:rsid w:val="00180CF1"/>
    <w:rsid w:val="0018118A"/>
    <w:rsid w:val="0018125F"/>
    <w:rsid w:val="001812F5"/>
    <w:rsid w:val="001812F7"/>
    <w:rsid w:val="00181321"/>
    <w:rsid w:val="001814A6"/>
    <w:rsid w:val="001815E1"/>
    <w:rsid w:val="001815FD"/>
    <w:rsid w:val="001816E0"/>
    <w:rsid w:val="0018184B"/>
    <w:rsid w:val="00181961"/>
    <w:rsid w:val="00181BA0"/>
    <w:rsid w:val="00181C85"/>
    <w:rsid w:val="00181F14"/>
    <w:rsid w:val="00181F15"/>
    <w:rsid w:val="001821D2"/>
    <w:rsid w:val="0018260D"/>
    <w:rsid w:val="001826A8"/>
    <w:rsid w:val="001826D9"/>
    <w:rsid w:val="00182C4F"/>
    <w:rsid w:val="00182C64"/>
    <w:rsid w:val="00182E5F"/>
    <w:rsid w:val="0018302A"/>
    <w:rsid w:val="00183075"/>
    <w:rsid w:val="0018325A"/>
    <w:rsid w:val="00183638"/>
    <w:rsid w:val="00183662"/>
    <w:rsid w:val="001837DE"/>
    <w:rsid w:val="00183B7D"/>
    <w:rsid w:val="00183F00"/>
    <w:rsid w:val="001842EF"/>
    <w:rsid w:val="00184420"/>
    <w:rsid w:val="001845B0"/>
    <w:rsid w:val="0018489B"/>
    <w:rsid w:val="00184CC2"/>
    <w:rsid w:val="00184D2A"/>
    <w:rsid w:val="00185175"/>
    <w:rsid w:val="00185A63"/>
    <w:rsid w:val="00185A95"/>
    <w:rsid w:val="00185AFD"/>
    <w:rsid w:val="00185B1A"/>
    <w:rsid w:val="00185FFC"/>
    <w:rsid w:val="001862FA"/>
    <w:rsid w:val="00186451"/>
    <w:rsid w:val="001864CC"/>
    <w:rsid w:val="001864EF"/>
    <w:rsid w:val="00186571"/>
    <w:rsid w:val="001865A6"/>
    <w:rsid w:val="0018663E"/>
    <w:rsid w:val="00186760"/>
    <w:rsid w:val="00186A96"/>
    <w:rsid w:val="00186E89"/>
    <w:rsid w:val="0018700C"/>
    <w:rsid w:val="0018700E"/>
    <w:rsid w:val="0018742B"/>
    <w:rsid w:val="00187AFE"/>
    <w:rsid w:val="00187BCC"/>
    <w:rsid w:val="00187D52"/>
    <w:rsid w:val="00187F2E"/>
    <w:rsid w:val="001900AC"/>
    <w:rsid w:val="00190393"/>
    <w:rsid w:val="00190567"/>
    <w:rsid w:val="001905D1"/>
    <w:rsid w:val="0019066A"/>
    <w:rsid w:val="001906F6"/>
    <w:rsid w:val="00190815"/>
    <w:rsid w:val="001909AE"/>
    <w:rsid w:val="00190B2F"/>
    <w:rsid w:val="00190B6F"/>
    <w:rsid w:val="00190D53"/>
    <w:rsid w:val="00190F1A"/>
    <w:rsid w:val="001910F2"/>
    <w:rsid w:val="00191166"/>
    <w:rsid w:val="0019116B"/>
    <w:rsid w:val="001912BD"/>
    <w:rsid w:val="001912C6"/>
    <w:rsid w:val="0019173B"/>
    <w:rsid w:val="001919FB"/>
    <w:rsid w:val="00191A28"/>
    <w:rsid w:val="00191A8E"/>
    <w:rsid w:val="00191B35"/>
    <w:rsid w:val="00191B7A"/>
    <w:rsid w:val="00192230"/>
    <w:rsid w:val="001924E5"/>
    <w:rsid w:val="0019266F"/>
    <w:rsid w:val="0019294A"/>
    <w:rsid w:val="00192AF8"/>
    <w:rsid w:val="00192EE1"/>
    <w:rsid w:val="00192F2E"/>
    <w:rsid w:val="00193001"/>
    <w:rsid w:val="00193158"/>
    <w:rsid w:val="00193412"/>
    <w:rsid w:val="0019386D"/>
    <w:rsid w:val="00193913"/>
    <w:rsid w:val="00193BE8"/>
    <w:rsid w:val="00193BFA"/>
    <w:rsid w:val="00193C1A"/>
    <w:rsid w:val="00193C77"/>
    <w:rsid w:val="00193C9D"/>
    <w:rsid w:val="00193F2F"/>
    <w:rsid w:val="00193FDF"/>
    <w:rsid w:val="0019416C"/>
    <w:rsid w:val="00194187"/>
    <w:rsid w:val="0019422C"/>
    <w:rsid w:val="0019425D"/>
    <w:rsid w:val="001943D6"/>
    <w:rsid w:val="001949FA"/>
    <w:rsid w:val="00194A1F"/>
    <w:rsid w:val="00194C3A"/>
    <w:rsid w:val="00194C52"/>
    <w:rsid w:val="00194D5C"/>
    <w:rsid w:val="0019513A"/>
    <w:rsid w:val="001951B6"/>
    <w:rsid w:val="00195304"/>
    <w:rsid w:val="00195543"/>
    <w:rsid w:val="0019574F"/>
    <w:rsid w:val="00195857"/>
    <w:rsid w:val="001958A6"/>
    <w:rsid w:val="001958BA"/>
    <w:rsid w:val="00195922"/>
    <w:rsid w:val="00195A09"/>
    <w:rsid w:val="00195A7C"/>
    <w:rsid w:val="0019622F"/>
    <w:rsid w:val="00196375"/>
    <w:rsid w:val="0019661B"/>
    <w:rsid w:val="00196750"/>
    <w:rsid w:val="00196A05"/>
    <w:rsid w:val="00196B92"/>
    <w:rsid w:val="00196D24"/>
    <w:rsid w:val="00196D6C"/>
    <w:rsid w:val="00196E83"/>
    <w:rsid w:val="0019706B"/>
    <w:rsid w:val="001970E8"/>
    <w:rsid w:val="00197583"/>
    <w:rsid w:val="00197786"/>
    <w:rsid w:val="001977D1"/>
    <w:rsid w:val="0019797E"/>
    <w:rsid w:val="00197D86"/>
    <w:rsid w:val="001A0720"/>
    <w:rsid w:val="001A07B7"/>
    <w:rsid w:val="001A0E25"/>
    <w:rsid w:val="001A0FAD"/>
    <w:rsid w:val="001A1133"/>
    <w:rsid w:val="001A1140"/>
    <w:rsid w:val="001A144C"/>
    <w:rsid w:val="001A149E"/>
    <w:rsid w:val="001A1547"/>
    <w:rsid w:val="001A179A"/>
    <w:rsid w:val="001A18E8"/>
    <w:rsid w:val="001A190C"/>
    <w:rsid w:val="001A1915"/>
    <w:rsid w:val="001A19FD"/>
    <w:rsid w:val="001A1AB2"/>
    <w:rsid w:val="001A1B65"/>
    <w:rsid w:val="001A1CD4"/>
    <w:rsid w:val="001A21E4"/>
    <w:rsid w:val="001A2296"/>
    <w:rsid w:val="001A23D9"/>
    <w:rsid w:val="001A2406"/>
    <w:rsid w:val="001A2647"/>
    <w:rsid w:val="001A2ABA"/>
    <w:rsid w:val="001A2AF5"/>
    <w:rsid w:val="001A2B7F"/>
    <w:rsid w:val="001A2D85"/>
    <w:rsid w:val="001A2E55"/>
    <w:rsid w:val="001A2E87"/>
    <w:rsid w:val="001A303B"/>
    <w:rsid w:val="001A309E"/>
    <w:rsid w:val="001A30A8"/>
    <w:rsid w:val="001A312D"/>
    <w:rsid w:val="001A3555"/>
    <w:rsid w:val="001A365B"/>
    <w:rsid w:val="001A3718"/>
    <w:rsid w:val="001A3898"/>
    <w:rsid w:val="001A3ADC"/>
    <w:rsid w:val="001A3B24"/>
    <w:rsid w:val="001A3CD8"/>
    <w:rsid w:val="001A3E54"/>
    <w:rsid w:val="001A3ECE"/>
    <w:rsid w:val="001A402A"/>
    <w:rsid w:val="001A410F"/>
    <w:rsid w:val="001A4584"/>
    <w:rsid w:val="001A467E"/>
    <w:rsid w:val="001A47C3"/>
    <w:rsid w:val="001A4AEB"/>
    <w:rsid w:val="001A4BDB"/>
    <w:rsid w:val="001A4C55"/>
    <w:rsid w:val="001A4FB8"/>
    <w:rsid w:val="001A4FF1"/>
    <w:rsid w:val="001A55A2"/>
    <w:rsid w:val="001A55AF"/>
    <w:rsid w:val="001A55BA"/>
    <w:rsid w:val="001A56FA"/>
    <w:rsid w:val="001A57F1"/>
    <w:rsid w:val="001A5847"/>
    <w:rsid w:val="001A5873"/>
    <w:rsid w:val="001A5B6C"/>
    <w:rsid w:val="001A5D27"/>
    <w:rsid w:val="001A5FA2"/>
    <w:rsid w:val="001A5FC3"/>
    <w:rsid w:val="001A5FD0"/>
    <w:rsid w:val="001A60AF"/>
    <w:rsid w:val="001A611A"/>
    <w:rsid w:val="001A6178"/>
    <w:rsid w:val="001A627C"/>
    <w:rsid w:val="001A6292"/>
    <w:rsid w:val="001A6430"/>
    <w:rsid w:val="001A665E"/>
    <w:rsid w:val="001A6777"/>
    <w:rsid w:val="001A6D55"/>
    <w:rsid w:val="001A7031"/>
    <w:rsid w:val="001A70AD"/>
    <w:rsid w:val="001A70B9"/>
    <w:rsid w:val="001A7602"/>
    <w:rsid w:val="001A7CCD"/>
    <w:rsid w:val="001A7CE0"/>
    <w:rsid w:val="001A7D57"/>
    <w:rsid w:val="001B037C"/>
    <w:rsid w:val="001B0404"/>
    <w:rsid w:val="001B0439"/>
    <w:rsid w:val="001B04FE"/>
    <w:rsid w:val="001B059B"/>
    <w:rsid w:val="001B0868"/>
    <w:rsid w:val="001B0A47"/>
    <w:rsid w:val="001B0C3B"/>
    <w:rsid w:val="001B0FEC"/>
    <w:rsid w:val="001B12EC"/>
    <w:rsid w:val="001B13E5"/>
    <w:rsid w:val="001B1906"/>
    <w:rsid w:val="001B1A94"/>
    <w:rsid w:val="001B1AD8"/>
    <w:rsid w:val="001B1C96"/>
    <w:rsid w:val="001B1F9D"/>
    <w:rsid w:val="001B229D"/>
    <w:rsid w:val="001B2723"/>
    <w:rsid w:val="001B2839"/>
    <w:rsid w:val="001B2937"/>
    <w:rsid w:val="001B2D20"/>
    <w:rsid w:val="001B2F1F"/>
    <w:rsid w:val="001B31C3"/>
    <w:rsid w:val="001B322B"/>
    <w:rsid w:val="001B3519"/>
    <w:rsid w:val="001B3718"/>
    <w:rsid w:val="001B3D46"/>
    <w:rsid w:val="001B3FEE"/>
    <w:rsid w:val="001B4101"/>
    <w:rsid w:val="001B4664"/>
    <w:rsid w:val="001B46E5"/>
    <w:rsid w:val="001B48C6"/>
    <w:rsid w:val="001B4978"/>
    <w:rsid w:val="001B4A58"/>
    <w:rsid w:val="001B4D22"/>
    <w:rsid w:val="001B523B"/>
    <w:rsid w:val="001B5260"/>
    <w:rsid w:val="001B52B3"/>
    <w:rsid w:val="001B56A4"/>
    <w:rsid w:val="001B5A26"/>
    <w:rsid w:val="001B5A9B"/>
    <w:rsid w:val="001B5EB3"/>
    <w:rsid w:val="001B6118"/>
    <w:rsid w:val="001B635B"/>
    <w:rsid w:val="001B6419"/>
    <w:rsid w:val="001B6459"/>
    <w:rsid w:val="001B662B"/>
    <w:rsid w:val="001B667D"/>
    <w:rsid w:val="001B68B7"/>
    <w:rsid w:val="001B6CA7"/>
    <w:rsid w:val="001B6E14"/>
    <w:rsid w:val="001B6F03"/>
    <w:rsid w:val="001B7074"/>
    <w:rsid w:val="001B79D3"/>
    <w:rsid w:val="001B79DD"/>
    <w:rsid w:val="001B79EB"/>
    <w:rsid w:val="001B7A23"/>
    <w:rsid w:val="001B7BAC"/>
    <w:rsid w:val="001B7F78"/>
    <w:rsid w:val="001C0339"/>
    <w:rsid w:val="001C040F"/>
    <w:rsid w:val="001C0491"/>
    <w:rsid w:val="001C04E4"/>
    <w:rsid w:val="001C069E"/>
    <w:rsid w:val="001C06F7"/>
    <w:rsid w:val="001C09FB"/>
    <w:rsid w:val="001C0BBE"/>
    <w:rsid w:val="001C0E4E"/>
    <w:rsid w:val="001C0F7D"/>
    <w:rsid w:val="001C1745"/>
    <w:rsid w:val="001C181A"/>
    <w:rsid w:val="001C1A13"/>
    <w:rsid w:val="001C1AC5"/>
    <w:rsid w:val="001C1ACF"/>
    <w:rsid w:val="001C1CE2"/>
    <w:rsid w:val="001C1FE0"/>
    <w:rsid w:val="001C2312"/>
    <w:rsid w:val="001C2351"/>
    <w:rsid w:val="001C23C1"/>
    <w:rsid w:val="001C2725"/>
    <w:rsid w:val="001C2A2F"/>
    <w:rsid w:val="001C2E6B"/>
    <w:rsid w:val="001C2E9F"/>
    <w:rsid w:val="001C323D"/>
    <w:rsid w:val="001C35AA"/>
    <w:rsid w:val="001C368E"/>
    <w:rsid w:val="001C36AE"/>
    <w:rsid w:val="001C36CF"/>
    <w:rsid w:val="001C37AE"/>
    <w:rsid w:val="001C3AC8"/>
    <w:rsid w:val="001C3E31"/>
    <w:rsid w:val="001C3E7E"/>
    <w:rsid w:val="001C4499"/>
    <w:rsid w:val="001C44E4"/>
    <w:rsid w:val="001C4516"/>
    <w:rsid w:val="001C4517"/>
    <w:rsid w:val="001C4627"/>
    <w:rsid w:val="001C4636"/>
    <w:rsid w:val="001C4B9C"/>
    <w:rsid w:val="001C4C92"/>
    <w:rsid w:val="001C4CD6"/>
    <w:rsid w:val="001C4E91"/>
    <w:rsid w:val="001C4F3E"/>
    <w:rsid w:val="001C4F94"/>
    <w:rsid w:val="001C4FD7"/>
    <w:rsid w:val="001C504B"/>
    <w:rsid w:val="001C53D3"/>
    <w:rsid w:val="001C541A"/>
    <w:rsid w:val="001C54D5"/>
    <w:rsid w:val="001C580F"/>
    <w:rsid w:val="001C5A8F"/>
    <w:rsid w:val="001C5F2E"/>
    <w:rsid w:val="001C602B"/>
    <w:rsid w:val="001C6251"/>
    <w:rsid w:val="001C63FA"/>
    <w:rsid w:val="001C6B2D"/>
    <w:rsid w:val="001C6BF0"/>
    <w:rsid w:val="001C6C76"/>
    <w:rsid w:val="001C6E11"/>
    <w:rsid w:val="001C6F7C"/>
    <w:rsid w:val="001C7420"/>
    <w:rsid w:val="001C78FC"/>
    <w:rsid w:val="001C7AEE"/>
    <w:rsid w:val="001C7D0E"/>
    <w:rsid w:val="001C7D9C"/>
    <w:rsid w:val="001D00F0"/>
    <w:rsid w:val="001D010E"/>
    <w:rsid w:val="001D020D"/>
    <w:rsid w:val="001D0498"/>
    <w:rsid w:val="001D04BD"/>
    <w:rsid w:val="001D054E"/>
    <w:rsid w:val="001D059E"/>
    <w:rsid w:val="001D0640"/>
    <w:rsid w:val="001D0686"/>
    <w:rsid w:val="001D0921"/>
    <w:rsid w:val="001D0A99"/>
    <w:rsid w:val="001D0CA6"/>
    <w:rsid w:val="001D0F18"/>
    <w:rsid w:val="001D0F2C"/>
    <w:rsid w:val="001D13AE"/>
    <w:rsid w:val="001D162A"/>
    <w:rsid w:val="001D1837"/>
    <w:rsid w:val="001D1889"/>
    <w:rsid w:val="001D1D4B"/>
    <w:rsid w:val="001D2235"/>
    <w:rsid w:val="001D25E6"/>
    <w:rsid w:val="001D2B5F"/>
    <w:rsid w:val="001D2B96"/>
    <w:rsid w:val="001D2C31"/>
    <w:rsid w:val="001D2D30"/>
    <w:rsid w:val="001D2FCE"/>
    <w:rsid w:val="001D381A"/>
    <w:rsid w:val="001D3937"/>
    <w:rsid w:val="001D3BFA"/>
    <w:rsid w:val="001D3D07"/>
    <w:rsid w:val="001D41DC"/>
    <w:rsid w:val="001D44FE"/>
    <w:rsid w:val="001D45BE"/>
    <w:rsid w:val="001D491E"/>
    <w:rsid w:val="001D4A0F"/>
    <w:rsid w:val="001D4B77"/>
    <w:rsid w:val="001D4DAD"/>
    <w:rsid w:val="001D52C3"/>
    <w:rsid w:val="001D574C"/>
    <w:rsid w:val="001D5A4F"/>
    <w:rsid w:val="001D5ABB"/>
    <w:rsid w:val="001D5D99"/>
    <w:rsid w:val="001D610F"/>
    <w:rsid w:val="001D61AC"/>
    <w:rsid w:val="001D62A3"/>
    <w:rsid w:val="001D63A5"/>
    <w:rsid w:val="001D6577"/>
    <w:rsid w:val="001D65DF"/>
    <w:rsid w:val="001D677E"/>
    <w:rsid w:val="001D69AA"/>
    <w:rsid w:val="001D6D3F"/>
    <w:rsid w:val="001D6D48"/>
    <w:rsid w:val="001D6DD4"/>
    <w:rsid w:val="001D6E89"/>
    <w:rsid w:val="001D7133"/>
    <w:rsid w:val="001D7169"/>
    <w:rsid w:val="001D73C1"/>
    <w:rsid w:val="001D74D3"/>
    <w:rsid w:val="001D76EB"/>
    <w:rsid w:val="001D7B35"/>
    <w:rsid w:val="001D7BA4"/>
    <w:rsid w:val="001D7DCB"/>
    <w:rsid w:val="001E049C"/>
    <w:rsid w:val="001E0899"/>
    <w:rsid w:val="001E08FE"/>
    <w:rsid w:val="001E0A75"/>
    <w:rsid w:val="001E0CE4"/>
    <w:rsid w:val="001E0D77"/>
    <w:rsid w:val="001E101D"/>
    <w:rsid w:val="001E10E4"/>
    <w:rsid w:val="001E1318"/>
    <w:rsid w:val="001E132E"/>
    <w:rsid w:val="001E152F"/>
    <w:rsid w:val="001E153D"/>
    <w:rsid w:val="001E16A7"/>
    <w:rsid w:val="001E1959"/>
    <w:rsid w:val="001E1A63"/>
    <w:rsid w:val="001E1B26"/>
    <w:rsid w:val="001E1CB3"/>
    <w:rsid w:val="001E1F22"/>
    <w:rsid w:val="001E22F3"/>
    <w:rsid w:val="001E230B"/>
    <w:rsid w:val="001E260C"/>
    <w:rsid w:val="001E2AEB"/>
    <w:rsid w:val="001E2DF7"/>
    <w:rsid w:val="001E2EAB"/>
    <w:rsid w:val="001E2F18"/>
    <w:rsid w:val="001E2FEA"/>
    <w:rsid w:val="001E3219"/>
    <w:rsid w:val="001E3724"/>
    <w:rsid w:val="001E3763"/>
    <w:rsid w:val="001E3786"/>
    <w:rsid w:val="001E38E4"/>
    <w:rsid w:val="001E39DB"/>
    <w:rsid w:val="001E3A01"/>
    <w:rsid w:val="001E3B10"/>
    <w:rsid w:val="001E3BA7"/>
    <w:rsid w:val="001E3C55"/>
    <w:rsid w:val="001E404E"/>
    <w:rsid w:val="001E4339"/>
    <w:rsid w:val="001E4838"/>
    <w:rsid w:val="001E4868"/>
    <w:rsid w:val="001E496A"/>
    <w:rsid w:val="001E4DCF"/>
    <w:rsid w:val="001E4FC0"/>
    <w:rsid w:val="001E5097"/>
    <w:rsid w:val="001E51A7"/>
    <w:rsid w:val="001E51BA"/>
    <w:rsid w:val="001E56C6"/>
    <w:rsid w:val="001E56F2"/>
    <w:rsid w:val="001E57CC"/>
    <w:rsid w:val="001E5807"/>
    <w:rsid w:val="001E5A75"/>
    <w:rsid w:val="001E5D5F"/>
    <w:rsid w:val="001E5DB9"/>
    <w:rsid w:val="001E6029"/>
    <w:rsid w:val="001E6174"/>
    <w:rsid w:val="001E6420"/>
    <w:rsid w:val="001E6701"/>
    <w:rsid w:val="001E6721"/>
    <w:rsid w:val="001E67F9"/>
    <w:rsid w:val="001E680F"/>
    <w:rsid w:val="001E6863"/>
    <w:rsid w:val="001E6864"/>
    <w:rsid w:val="001E68DB"/>
    <w:rsid w:val="001E6921"/>
    <w:rsid w:val="001E6949"/>
    <w:rsid w:val="001E6C3A"/>
    <w:rsid w:val="001E6D58"/>
    <w:rsid w:val="001E6E25"/>
    <w:rsid w:val="001E7107"/>
    <w:rsid w:val="001E71CE"/>
    <w:rsid w:val="001E727C"/>
    <w:rsid w:val="001E7515"/>
    <w:rsid w:val="001E7544"/>
    <w:rsid w:val="001E7BB9"/>
    <w:rsid w:val="001E7C7C"/>
    <w:rsid w:val="001E7DFF"/>
    <w:rsid w:val="001E7E0B"/>
    <w:rsid w:val="001E7EF8"/>
    <w:rsid w:val="001F00B4"/>
    <w:rsid w:val="001F014A"/>
    <w:rsid w:val="001F02D0"/>
    <w:rsid w:val="001F02E6"/>
    <w:rsid w:val="001F06B6"/>
    <w:rsid w:val="001F07F2"/>
    <w:rsid w:val="001F07FD"/>
    <w:rsid w:val="001F08C2"/>
    <w:rsid w:val="001F0C1A"/>
    <w:rsid w:val="001F0C95"/>
    <w:rsid w:val="001F0F11"/>
    <w:rsid w:val="001F12BC"/>
    <w:rsid w:val="001F134A"/>
    <w:rsid w:val="001F1521"/>
    <w:rsid w:val="001F1670"/>
    <w:rsid w:val="001F1777"/>
    <w:rsid w:val="001F17CE"/>
    <w:rsid w:val="001F1C27"/>
    <w:rsid w:val="001F1C70"/>
    <w:rsid w:val="001F1D28"/>
    <w:rsid w:val="001F2078"/>
    <w:rsid w:val="001F220C"/>
    <w:rsid w:val="001F221A"/>
    <w:rsid w:val="001F228E"/>
    <w:rsid w:val="001F248C"/>
    <w:rsid w:val="001F2730"/>
    <w:rsid w:val="001F29E5"/>
    <w:rsid w:val="001F2FD3"/>
    <w:rsid w:val="001F2FF5"/>
    <w:rsid w:val="001F319B"/>
    <w:rsid w:val="001F31F1"/>
    <w:rsid w:val="001F32BF"/>
    <w:rsid w:val="001F3356"/>
    <w:rsid w:val="001F3505"/>
    <w:rsid w:val="001F3552"/>
    <w:rsid w:val="001F36FE"/>
    <w:rsid w:val="001F3A5B"/>
    <w:rsid w:val="001F3B8B"/>
    <w:rsid w:val="001F3CE6"/>
    <w:rsid w:val="001F3CF7"/>
    <w:rsid w:val="001F3D0F"/>
    <w:rsid w:val="001F3D7E"/>
    <w:rsid w:val="001F43EC"/>
    <w:rsid w:val="001F4810"/>
    <w:rsid w:val="001F49DB"/>
    <w:rsid w:val="001F4B1D"/>
    <w:rsid w:val="001F4CA5"/>
    <w:rsid w:val="001F4E17"/>
    <w:rsid w:val="001F50E9"/>
    <w:rsid w:val="001F51C1"/>
    <w:rsid w:val="001F568E"/>
    <w:rsid w:val="001F5740"/>
    <w:rsid w:val="001F59A0"/>
    <w:rsid w:val="001F5B4E"/>
    <w:rsid w:val="001F5C3D"/>
    <w:rsid w:val="001F6318"/>
    <w:rsid w:val="001F6453"/>
    <w:rsid w:val="001F6AB1"/>
    <w:rsid w:val="001F6C0C"/>
    <w:rsid w:val="001F6DAD"/>
    <w:rsid w:val="001F6EF4"/>
    <w:rsid w:val="001F71E9"/>
    <w:rsid w:val="001F74C7"/>
    <w:rsid w:val="001F7962"/>
    <w:rsid w:val="001F7A74"/>
    <w:rsid w:val="001F7B90"/>
    <w:rsid w:val="001F7B9F"/>
    <w:rsid w:val="001F7CB5"/>
    <w:rsid w:val="001F7D1F"/>
    <w:rsid w:val="001F7F22"/>
    <w:rsid w:val="001F7F73"/>
    <w:rsid w:val="00200348"/>
    <w:rsid w:val="00200621"/>
    <w:rsid w:val="00200648"/>
    <w:rsid w:val="002006D4"/>
    <w:rsid w:val="00200A58"/>
    <w:rsid w:val="00200D37"/>
    <w:rsid w:val="00200E87"/>
    <w:rsid w:val="0020107F"/>
    <w:rsid w:val="0020131A"/>
    <w:rsid w:val="00201360"/>
    <w:rsid w:val="002013A5"/>
    <w:rsid w:val="0020151F"/>
    <w:rsid w:val="002019C3"/>
    <w:rsid w:val="002019EA"/>
    <w:rsid w:val="00201A44"/>
    <w:rsid w:val="00201DBE"/>
    <w:rsid w:val="0020206C"/>
    <w:rsid w:val="0020212B"/>
    <w:rsid w:val="00202195"/>
    <w:rsid w:val="002023A0"/>
    <w:rsid w:val="002023AE"/>
    <w:rsid w:val="002024E7"/>
    <w:rsid w:val="00202616"/>
    <w:rsid w:val="00202698"/>
    <w:rsid w:val="00202750"/>
    <w:rsid w:val="00202832"/>
    <w:rsid w:val="00202836"/>
    <w:rsid w:val="00202B06"/>
    <w:rsid w:val="0020302B"/>
    <w:rsid w:val="002030E4"/>
    <w:rsid w:val="002033CE"/>
    <w:rsid w:val="00203480"/>
    <w:rsid w:val="0020348E"/>
    <w:rsid w:val="002034E5"/>
    <w:rsid w:val="00203707"/>
    <w:rsid w:val="00203899"/>
    <w:rsid w:val="00203A32"/>
    <w:rsid w:val="00203ABC"/>
    <w:rsid w:val="00203B9F"/>
    <w:rsid w:val="00203EB0"/>
    <w:rsid w:val="00203F94"/>
    <w:rsid w:val="00204631"/>
    <w:rsid w:val="002046FF"/>
    <w:rsid w:val="0020492A"/>
    <w:rsid w:val="0020499B"/>
    <w:rsid w:val="00204B7B"/>
    <w:rsid w:val="00204B80"/>
    <w:rsid w:val="00204CE4"/>
    <w:rsid w:val="00205004"/>
    <w:rsid w:val="0020544F"/>
    <w:rsid w:val="0020558F"/>
    <w:rsid w:val="00205A5D"/>
    <w:rsid w:val="00206077"/>
    <w:rsid w:val="002063A6"/>
    <w:rsid w:val="002068A9"/>
    <w:rsid w:val="0020690E"/>
    <w:rsid w:val="00206B2F"/>
    <w:rsid w:val="00206B65"/>
    <w:rsid w:val="00206D26"/>
    <w:rsid w:val="0020758F"/>
    <w:rsid w:val="002075C8"/>
    <w:rsid w:val="002076CE"/>
    <w:rsid w:val="002077FA"/>
    <w:rsid w:val="0020796A"/>
    <w:rsid w:val="00207B39"/>
    <w:rsid w:val="00207C74"/>
    <w:rsid w:val="00207F50"/>
    <w:rsid w:val="00210557"/>
    <w:rsid w:val="00210574"/>
    <w:rsid w:val="002107B4"/>
    <w:rsid w:val="00210A21"/>
    <w:rsid w:val="00210CC0"/>
    <w:rsid w:val="0021107E"/>
    <w:rsid w:val="002110C6"/>
    <w:rsid w:val="002111A3"/>
    <w:rsid w:val="0021124F"/>
    <w:rsid w:val="002112B2"/>
    <w:rsid w:val="002114B8"/>
    <w:rsid w:val="002117BD"/>
    <w:rsid w:val="00211BCC"/>
    <w:rsid w:val="00211C80"/>
    <w:rsid w:val="00211DF4"/>
    <w:rsid w:val="002122D5"/>
    <w:rsid w:val="00212549"/>
    <w:rsid w:val="002126D4"/>
    <w:rsid w:val="00212854"/>
    <w:rsid w:val="0021287D"/>
    <w:rsid w:val="00212893"/>
    <w:rsid w:val="002129AA"/>
    <w:rsid w:val="00212B4E"/>
    <w:rsid w:val="00212BBE"/>
    <w:rsid w:val="002131EA"/>
    <w:rsid w:val="0021327C"/>
    <w:rsid w:val="0021327E"/>
    <w:rsid w:val="002134EA"/>
    <w:rsid w:val="00213A55"/>
    <w:rsid w:val="00213B00"/>
    <w:rsid w:val="00213BF3"/>
    <w:rsid w:val="0021407F"/>
    <w:rsid w:val="002140FC"/>
    <w:rsid w:val="0021444F"/>
    <w:rsid w:val="002144AD"/>
    <w:rsid w:val="0021469C"/>
    <w:rsid w:val="0021471C"/>
    <w:rsid w:val="00214949"/>
    <w:rsid w:val="00214BE8"/>
    <w:rsid w:val="00214C3B"/>
    <w:rsid w:val="00214D26"/>
    <w:rsid w:val="00214D85"/>
    <w:rsid w:val="00214F0F"/>
    <w:rsid w:val="00214FA5"/>
    <w:rsid w:val="00215113"/>
    <w:rsid w:val="002152C8"/>
    <w:rsid w:val="00215310"/>
    <w:rsid w:val="0021544A"/>
    <w:rsid w:val="00215687"/>
    <w:rsid w:val="00215851"/>
    <w:rsid w:val="002159D9"/>
    <w:rsid w:val="00215B15"/>
    <w:rsid w:val="00215B4E"/>
    <w:rsid w:val="00215D68"/>
    <w:rsid w:val="00215EF0"/>
    <w:rsid w:val="002160E9"/>
    <w:rsid w:val="00216133"/>
    <w:rsid w:val="0021638C"/>
    <w:rsid w:val="00216395"/>
    <w:rsid w:val="00216544"/>
    <w:rsid w:val="002165AE"/>
    <w:rsid w:val="00216609"/>
    <w:rsid w:val="002168B2"/>
    <w:rsid w:val="00216A20"/>
    <w:rsid w:val="00216A26"/>
    <w:rsid w:val="00216F80"/>
    <w:rsid w:val="002172FB"/>
    <w:rsid w:val="002173C1"/>
    <w:rsid w:val="00217542"/>
    <w:rsid w:val="002175A4"/>
    <w:rsid w:val="00217719"/>
    <w:rsid w:val="00217976"/>
    <w:rsid w:val="00217A3D"/>
    <w:rsid w:val="00217BA9"/>
    <w:rsid w:val="00217BC4"/>
    <w:rsid w:val="00217F95"/>
    <w:rsid w:val="00217FE8"/>
    <w:rsid w:val="00220085"/>
    <w:rsid w:val="00220165"/>
    <w:rsid w:val="002201D6"/>
    <w:rsid w:val="002203C7"/>
    <w:rsid w:val="00220455"/>
    <w:rsid w:val="00220490"/>
    <w:rsid w:val="002204EA"/>
    <w:rsid w:val="002206C3"/>
    <w:rsid w:val="002206FE"/>
    <w:rsid w:val="00220A9A"/>
    <w:rsid w:val="00220B04"/>
    <w:rsid w:val="00220B12"/>
    <w:rsid w:val="00220B4C"/>
    <w:rsid w:val="00220BDC"/>
    <w:rsid w:val="00220EAE"/>
    <w:rsid w:val="00221143"/>
    <w:rsid w:val="002212CB"/>
    <w:rsid w:val="00221323"/>
    <w:rsid w:val="002214D7"/>
    <w:rsid w:val="0022168C"/>
    <w:rsid w:val="00221697"/>
    <w:rsid w:val="00221772"/>
    <w:rsid w:val="002217EA"/>
    <w:rsid w:val="0022190E"/>
    <w:rsid w:val="00221E05"/>
    <w:rsid w:val="00221EB8"/>
    <w:rsid w:val="00221FD1"/>
    <w:rsid w:val="00222001"/>
    <w:rsid w:val="00222067"/>
    <w:rsid w:val="002220EA"/>
    <w:rsid w:val="00222309"/>
    <w:rsid w:val="002228B3"/>
    <w:rsid w:val="00222E4C"/>
    <w:rsid w:val="00222E74"/>
    <w:rsid w:val="00222F3D"/>
    <w:rsid w:val="002230E6"/>
    <w:rsid w:val="002234C3"/>
    <w:rsid w:val="00223AEC"/>
    <w:rsid w:val="00223B8A"/>
    <w:rsid w:val="00223D27"/>
    <w:rsid w:val="00223E67"/>
    <w:rsid w:val="00223ED3"/>
    <w:rsid w:val="00224078"/>
    <w:rsid w:val="002246EC"/>
    <w:rsid w:val="00224748"/>
    <w:rsid w:val="002249D8"/>
    <w:rsid w:val="00224ABE"/>
    <w:rsid w:val="00224AD8"/>
    <w:rsid w:val="00224AF2"/>
    <w:rsid w:val="00224BB2"/>
    <w:rsid w:val="00224C78"/>
    <w:rsid w:val="00224C80"/>
    <w:rsid w:val="00224C82"/>
    <w:rsid w:val="00224DF7"/>
    <w:rsid w:val="002255BC"/>
    <w:rsid w:val="00225898"/>
    <w:rsid w:val="002258D8"/>
    <w:rsid w:val="00225A07"/>
    <w:rsid w:val="00226049"/>
    <w:rsid w:val="00226052"/>
    <w:rsid w:val="00226074"/>
    <w:rsid w:val="00226161"/>
    <w:rsid w:val="002262D4"/>
    <w:rsid w:val="00226626"/>
    <w:rsid w:val="0022682B"/>
    <w:rsid w:val="002269C7"/>
    <w:rsid w:val="00226B23"/>
    <w:rsid w:val="00226CD3"/>
    <w:rsid w:val="00226F9D"/>
    <w:rsid w:val="002270AF"/>
    <w:rsid w:val="0022736F"/>
    <w:rsid w:val="002273EE"/>
    <w:rsid w:val="002274C3"/>
    <w:rsid w:val="00227678"/>
    <w:rsid w:val="00227AD4"/>
    <w:rsid w:val="00227B71"/>
    <w:rsid w:val="00227C16"/>
    <w:rsid w:val="00230148"/>
    <w:rsid w:val="002301E3"/>
    <w:rsid w:val="0023032F"/>
    <w:rsid w:val="00230334"/>
    <w:rsid w:val="00230413"/>
    <w:rsid w:val="00230B12"/>
    <w:rsid w:val="00230BCE"/>
    <w:rsid w:val="00230E80"/>
    <w:rsid w:val="002310BA"/>
    <w:rsid w:val="00231198"/>
    <w:rsid w:val="0023174B"/>
    <w:rsid w:val="002319A4"/>
    <w:rsid w:val="00231B23"/>
    <w:rsid w:val="00231C69"/>
    <w:rsid w:val="00231D19"/>
    <w:rsid w:val="00231D2B"/>
    <w:rsid w:val="00231F6E"/>
    <w:rsid w:val="002322B2"/>
    <w:rsid w:val="002323EE"/>
    <w:rsid w:val="002325E7"/>
    <w:rsid w:val="0023285C"/>
    <w:rsid w:val="0023289F"/>
    <w:rsid w:val="00232A14"/>
    <w:rsid w:val="00232CE0"/>
    <w:rsid w:val="00232FC6"/>
    <w:rsid w:val="00233237"/>
    <w:rsid w:val="00233417"/>
    <w:rsid w:val="002334AF"/>
    <w:rsid w:val="00233553"/>
    <w:rsid w:val="0023377F"/>
    <w:rsid w:val="002338AE"/>
    <w:rsid w:val="00233A9D"/>
    <w:rsid w:val="00233FCF"/>
    <w:rsid w:val="00233FF1"/>
    <w:rsid w:val="00234038"/>
    <w:rsid w:val="002341D1"/>
    <w:rsid w:val="0023427A"/>
    <w:rsid w:val="002342A2"/>
    <w:rsid w:val="0023432B"/>
    <w:rsid w:val="00234449"/>
    <w:rsid w:val="002348E2"/>
    <w:rsid w:val="002349CB"/>
    <w:rsid w:val="00234B06"/>
    <w:rsid w:val="00234D2A"/>
    <w:rsid w:val="0023507C"/>
    <w:rsid w:val="002352DF"/>
    <w:rsid w:val="002353AE"/>
    <w:rsid w:val="0023590D"/>
    <w:rsid w:val="00235C17"/>
    <w:rsid w:val="00235C39"/>
    <w:rsid w:val="00236180"/>
    <w:rsid w:val="0023622D"/>
    <w:rsid w:val="002364A0"/>
    <w:rsid w:val="002365D6"/>
    <w:rsid w:val="002367C2"/>
    <w:rsid w:val="00236AFF"/>
    <w:rsid w:val="00236C0C"/>
    <w:rsid w:val="00236CE0"/>
    <w:rsid w:val="00236CEC"/>
    <w:rsid w:val="00236F48"/>
    <w:rsid w:val="00236FE6"/>
    <w:rsid w:val="0023706C"/>
    <w:rsid w:val="00237080"/>
    <w:rsid w:val="002370F8"/>
    <w:rsid w:val="0023725C"/>
    <w:rsid w:val="002372CE"/>
    <w:rsid w:val="002373BC"/>
    <w:rsid w:val="002376D0"/>
    <w:rsid w:val="00237C0C"/>
    <w:rsid w:val="00237C95"/>
    <w:rsid w:val="00237D4E"/>
    <w:rsid w:val="00237D9E"/>
    <w:rsid w:val="00237E84"/>
    <w:rsid w:val="0024002A"/>
    <w:rsid w:val="002400B6"/>
    <w:rsid w:val="002401B2"/>
    <w:rsid w:val="002401D3"/>
    <w:rsid w:val="0024029C"/>
    <w:rsid w:val="002405FC"/>
    <w:rsid w:val="00240703"/>
    <w:rsid w:val="00240712"/>
    <w:rsid w:val="0024071B"/>
    <w:rsid w:val="00240AB7"/>
    <w:rsid w:val="00240BD8"/>
    <w:rsid w:val="00240E1C"/>
    <w:rsid w:val="00240FA2"/>
    <w:rsid w:val="002416F7"/>
    <w:rsid w:val="002419A8"/>
    <w:rsid w:val="00241B26"/>
    <w:rsid w:val="00241EC1"/>
    <w:rsid w:val="00241FFE"/>
    <w:rsid w:val="002422EE"/>
    <w:rsid w:val="00242520"/>
    <w:rsid w:val="00242563"/>
    <w:rsid w:val="002425B2"/>
    <w:rsid w:val="00242759"/>
    <w:rsid w:val="0024284C"/>
    <w:rsid w:val="0024289B"/>
    <w:rsid w:val="00242933"/>
    <w:rsid w:val="00242969"/>
    <w:rsid w:val="00242A50"/>
    <w:rsid w:val="0024340D"/>
    <w:rsid w:val="00243463"/>
    <w:rsid w:val="00243648"/>
    <w:rsid w:val="00243796"/>
    <w:rsid w:val="002438AF"/>
    <w:rsid w:val="00243921"/>
    <w:rsid w:val="00243946"/>
    <w:rsid w:val="00243C6C"/>
    <w:rsid w:val="00243F14"/>
    <w:rsid w:val="00243FEA"/>
    <w:rsid w:val="00244050"/>
    <w:rsid w:val="00244218"/>
    <w:rsid w:val="002443AE"/>
    <w:rsid w:val="0024467F"/>
    <w:rsid w:val="002448F7"/>
    <w:rsid w:val="00244932"/>
    <w:rsid w:val="0024498A"/>
    <w:rsid w:val="002449D4"/>
    <w:rsid w:val="00244A1C"/>
    <w:rsid w:val="00244EEE"/>
    <w:rsid w:val="002451F8"/>
    <w:rsid w:val="0024563C"/>
    <w:rsid w:val="0024569C"/>
    <w:rsid w:val="00245AE0"/>
    <w:rsid w:val="00245BCB"/>
    <w:rsid w:val="00245F6D"/>
    <w:rsid w:val="00245F7F"/>
    <w:rsid w:val="00246382"/>
    <w:rsid w:val="0024684B"/>
    <w:rsid w:val="0024694F"/>
    <w:rsid w:val="002469B7"/>
    <w:rsid w:val="00246AA5"/>
    <w:rsid w:val="00246F1E"/>
    <w:rsid w:val="002471C5"/>
    <w:rsid w:val="00247661"/>
    <w:rsid w:val="0024775B"/>
    <w:rsid w:val="00247A05"/>
    <w:rsid w:val="00247BDB"/>
    <w:rsid w:val="00247C96"/>
    <w:rsid w:val="00247D53"/>
    <w:rsid w:val="00247DFC"/>
    <w:rsid w:val="00250423"/>
    <w:rsid w:val="00250550"/>
    <w:rsid w:val="002505A2"/>
    <w:rsid w:val="002505B1"/>
    <w:rsid w:val="002505DF"/>
    <w:rsid w:val="002506A1"/>
    <w:rsid w:val="002506C3"/>
    <w:rsid w:val="00250971"/>
    <w:rsid w:val="00250ACD"/>
    <w:rsid w:val="00250AE9"/>
    <w:rsid w:val="00250D03"/>
    <w:rsid w:val="00250EF6"/>
    <w:rsid w:val="0025105F"/>
    <w:rsid w:val="002510CF"/>
    <w:rsid w:val="0025142F"/>
    <w:rsid w:val="0025153C"/>
    <w:rsid w:val="002515F3"/>
    <w:rsid w:val="0025161D"/>
    <w:rsid w:val="0025164D"/>
    <w:rsid w:val="00251B62"/>
    <w:rsid w:val="00252142"/>
    <w:rsid w:val="002521D4"/>
    <w:rsid w:val="002522B3"/>
    <w:rsid w:val="00252403"/>
    <w:rsid w:val="00252647"/>
    <w:rsid w:val="002526C0"/>
    <w:rsid w:val="002529E0"/>
    <w:rsid w:val="00252B32"/>
    <w:rsid w:val="002531EB"/>
    <w:rsid w:val="002532AF"/>
    <w:rsid w:val="002532FD"/>
    <w:rsid w:val="00253417"/>
    <w:rsid w:val="00253541"/>
    <w:rsid w:val="00253889"/>
    <w:rsid w:val="002539C6"/>
    <w:rsid w:val="00253A84"/>
    <w:rsid w:val="00253CE2"/>
    <w:rsid w:val="00253FDC"/>
    <w:rsid w:val="00254031"/>
    <w:rsid w:val="0025442E"/>
    <w:rsid w:val="0025462F"/>
    <w:rsid w:val="0025486A"/>
    <w:rsid w:val="00254A5B"/>
    <w:rsid w:val="00255174"/>
    <w:rsid w:val="00255189"/>
    <w:rsid w:val="002553CD"/>
    <w:rsid w:val="0025568A"/>
    <w:rsid w:val="0025598A"/>
    <w:rsid w:val="00255C1A"/>
    <w:rsid w:val="00255E48"/>
    <w:rsid w:val="00256097"/>
    <w:rsid w:val="002567C1"/>
    <w:rsid w:val="00256A78"/>
    <w:rsid w:val="00256CB9"/>
    <w:rsid w:val="00256D20"/>
    <w:rsid w:val="0025705F"/>
    <w:rsid w:val="00257111"/>
    <w:rsid w:val="002577EB"/>
    <w:rsid w:val="00257893"/>
    <w:rsid w:val="00257B80"/>
    <w:rsid w:val="00257D5B"/>
    <w:rsid w:val="00257E28"/>
    <w:rsid w:val="002601F2"/>
    <w:rsid w:val="00260207"/>
    <w:rsid w:val="00260418"/>
    <w:rsid w:val="00260604"/>
    <w:rsid w:val="002606DE"/>
    <w:rsid w:val="0026079D"/>
    <w:rsid w:val="002608D4"/>
    <w:rsid w:val="0026094A"/>
    <w:rsid w:val="002609AE"/>
    <w:rsid w:val="00260A23"/>
    <w:rsid w:val="00260CD4"/>
    <w:rsid w:val="00260F18"/>
    <w:rsid w:val="0026106E"/>
    <w:rsid w:val="002610A1"/>
    <w:rsid w:val="002610D8"/>
    <w:rsid w:val="002614D7"/>
    <w:rsid w:val="00261BB4"/>
    <w:rsid w:val="00261C44"/>
    <w:rsid w:val="00261C5D"/>
    <w:rsid w:val="00261E19"/>
    <w:rsid w:val="00262151"/>
    <w:rsid w:val="0026244F"/>
    <w:rsid w:val="002624FE"/>
    <w:rsid w:val="0026256E"/>
    <w:rsid w:val="00262740"/>
    <w:rsid w:val="00262749"/>
    <w:rsid w:val="0026275B"/>
    <w:rsid w:val="00262964"/>
    <w:rsid w:val="00262B8B"/>
    <w:rsid w:val="00263417"/>
    <w:rsid w:val="00263F55"/>
    <w:rsid w:val="00264406"/>
    <w:rsid w:val="00264535"/>
    <w:rsid w:val="00264896"/>
    <w:rsid w:val="00264901"/>
    <w:rsid w:val="00264971"/>
    <w:rsid w:val="00264A08"/>
    <w:rsid w:val="00264C3B"/>
    <w:rsid w:val="00264EB3"/>
    <w:rsid w:val="00264F70"/>
    <w:rsid w:val="00265749"/>
    <w:rsid w:val="002657C7"/>
    <w:rsid w:val="00265DDE"/>
    <w:rsid w:val="00265DE0"/>
    <w:rsid w:val="00265F31"/>
    <w:rsid w:val="002662A2"/>
    <w:rsid w:val="002662D6"/>
    <w:rsid w:val="0026642F"/>
    <w:rsid w:val="0026653F"/>
    <w:rsid w:val="002665B6"/>
    <w:rsid w:val="00266622"/>
    <w:rsid w:val="00266B77"/>
    <w:rsid w:val="00266CE4"/>
    <w:rsid w:val="00266E38"/>
    <w:rsid w:val="002670FF"/>
    <w:rsid w:val="00267276"/>
    <w:rsid w:val="0026769E"/>
    <w:rsid w:val="00267C4F"/>
    <w:rsid w:val="00267D7A"/>
    <w:rsid w:val="00267EE6"/>
    <w:rsid w:val="002700E0"/>
    <w:rsid w:val="002701BF"/>
    <w:rsid w:val="002701D8"/>
    <w:rsid w:val="00270212"/>
    <w:rsid w:val="0027077B"/>
    <w:rsid w:val="002708C6"/>
    <w:rsid w:val="00270AC8"/>
    <w:rsid w:val="00270B31"/>
    <w:rsid w:val="00270BB0"/>
    <w:rsid w:val="00270BBF"/>
    <w:rsid w:val="00270EE0"/>
    <w:rsid w:val="00270F83"/>
    <w:rsid w:val="00270FAA"/>
    <w:rsid w:val="00271124"/>
    <w:rsid w:val="0027124C"/>
    <w:rsid w:val="00271323"/>
    <w:rsid w:val="0027162E"/>
    <w:rsid w:val="00271991"/>
    <w:rsid w:val="00271A5E"/>
    <w:rsid w:val="00271CA2"/>
    <w:rsid w:val="00271F9C"/>
    <w:rsid w:val="00272015"/>
    <w:rsid w:val="0027231A"/>
    <w:rsid w:val="00272346"/>
    <w:rsid w:val="00272732"/>
    <w:rsid w:val="00272A23"/>
    <w:rsid w:val="00272C48"/>
    <w:rsid w:val="00272C82"/>
    <w:rsid w:val="00272D23"/>
    <w:rsid w:val="00272DA4"/>
    <w:rsid w:val="00272EFC"/>
    <w:rsid w:val="0027300F"/>
    <w:rsid w:val="00273435"/>
    <w:rsid w:val="00273530"/>
    <w:rsid w:val="0027358C"/>
    <w:rsid w:val="002736BA"/>
    <w:rsid w:val="002737D6"/>
    <w:rsid w:val="00273C59"/>
    <w:rsid w:val="00273E73"/>
    <w:rsid w:val="00273F91"/>
    <w:rsid w:val="00273FCB"/>
    <w:rsid w:val="002740A2"/>
    <w:rsid w:val="002740CE"/>
    <w:rsid w:val="00274468"/>
    <w:rsid w:val="0027449B"/>
    <w:rsid w:val="00274562"/>
    <w:rsid w:val="002746FA"/>
    <w:rsid w:val="00274AFD"/>
    <w:rsid w:val="00274EDA"/>
    <w:rsid w:val="00274F7D"/>
    <w:rsid w:val="00274FEC"/>
    <w:rsid w:val="002756ED"/>
    <w:rsid w:val="00275749"/>
    <w:rsid w:val="0027589F"/>
    <w:rsid w:val="00275E5A"/>
    <w:rsid w:val="00275F32"/>
    <w:rsid w:val="002760C7"/>
    <w:rsid w:val="00276171"/>
    <w:rsid w:val="00276512"/>
    <w:rsid w:val="00276732"/>
    <w:rsid w:val="0027677E"/>
    <w:rsid w:val="00276809"/>
    <w:rsid w:val="00277095"/>
    <w:rsid w:val="0027761F"/>
    <w:rsid w:val="0027765C"/>
    <w:rsid w:val="002776D0"/>
    <w:rsid w:val="00277AF7"/>
    <w:rsid w:val="00277BFA"/>
    <w:rsid w:val="00277D01"/>
    <w:rsid w:val="00277E15"/>
    <w:rsid w:val="00277FC7"/>
    <w:rsid w:val="0028037C"/>
    <w:rsid w:val="00280426"/>
    <w:rsid w:val="0028051D"/>
    <w:rsid w:val="00280561"/>
    <w:rsid w:val="0028057B"/>
    <w:rsid w:val="00280C5C"/>
    <w:rsid w:val="00280FC6"/>
    <w:rsid w:val="00281599"/>
    <w:rsid w:val="00281913"/>
    <w:rsid w:val="0028195C"/>
    <w:rsid w:val="00281AC5"/>
    <w:rsid w:val="00281CCB"/>
    <w:rsid w:val="00281F60"/>
    <w:rsid w:val="002820FC"/>
    <w:rsid w:val="002825E5"/>
    <w:rsid w:val="00282A53"/>
    <w:rsid w:val="00282A7A"/>
    <w:rsid w:val="00282D1C"/>
    <w:rsid w:val="00282D2C"/>
    <w:rsid w:val="00282EC7"/>
    <w:rsid w:val="00282FB2"/>
    <w:rsid w:val="00282FE8"/>
    <w:rsid w:val="002832EB"/>
    <w:rsid w:val="002835D0"/>
    <w:rsid w:val="00283ABE"/>
    <w:rsid w:val="00283F50"/>
    <w:rsid w:val="0028406E"/>
    <w:rsid w:val="00284276"/>
    <w:rsid w:val="0028437A"/>
    <w:rsid w:val="002843AF"/>
    <w:rsid w:val="002844BF"/>
    <w:rsid w:val="00284524"/>
    <w:rsid w:val="002845FA"/>
    <w:rsid w:val="00284880"/>
    <w:rsid w:val="002849BB"/>
    <w:rsid w:val="00284FE0"/>
    <w:rsid w:val="002850E8"/>
    <w:rsid w:val="00285231"/>
    <w:rsid w:val="002853EA"/>
    <w:rsid w:val="0028567A"/>
    <w:rsid w:val="00285871"/>
    <w:rsid w:val="002859B8"/>
    <w:rsid w:val="002859DA"/>
    <w:rsid w:val="00285A00"/>
    <w:rsid w:val="00285C12"/>
    <w:rsid w:val="00285DF2"/>
    <w:rsid w:val="00285F8C"/>
    <w:rsid w:val="00286182"/>
    <w:rsid w:val="00286617"/>
    <w:rsid w:val="00286671"/>
    <w:rsid w:val="00286C12"/>
    <w:rsid w:val="00286C83"/>
    <w:rsid w:val="00286EB0"/>
    <w:rsid w:val="00286F00"/>
    <w:rsid w:val="00286F19"/>
    <w:rsid w:val="00287186"/>
    <w:rsid w:val="0028753E"/>
    <w:rsid w:val="00287665"/>
    <w:rsid w:val="00287773"/>
    <w:rsid w:val="00287D18"/>
    <w:rsid w:val="00287EDD"/>
    <w:rsid w:val="0029010B"/>
    <w:rsid w:val="002906F4"/>
    <w:rsid w:val="00290B77"/>
    <w:rsid w:val="0029102F"/>
    <w:rsid w:val="002911ED"/>
    <w:rsid w:val="00291298"/>
    <w:rsid w:val="002912F2"/>
    <w:rsid w:val="0029131D"/>
    <w:rsid w:val="0029134D"/>
    <w:rsid w:val="00291482"/>
    <w:rsid w:val="002917DD"/>
    <w:rsid w:val="00291851"/>
    <w:rsid w:val="00291A37"/>
    <w:rsid w:val="00291A92"/>
    <w:rsid w:val="00291E35"/>
    <w:rsid w:val="00291F9C"/>
    <w:rsid w:val="00292435"/>
    <w:rsid w:val="00292A15"/>
    <w:rsid w:val="00292CE5"/>
    <w:rsid w:val="00292FDC"/>
    <w:rsid w:val="00293008"/>
    <w:rsid w:val="0029301D"/>
    <w:rsid w:val="00293041"/>
    <w:rsid w:val="0029318F"/>
    <w:rsid w:val="002931D4"/>
    <w:rsid w:val="00293214"/>
    <w:rsid w:val="00293274"/>
    <w:rsid w:val="002935CB"/>
    <w:rsid w:val="002935FF"/>
    <w:rsid w:val="0029363B"/>
    <w:rsid w:val="00293660"/>
    <w:rsid w:val="0029375E"/>
    <w:rsid w:val="00293B51"/>
    <w:rsid w:val="002945E3"/>
    <w:rsid w:val="0029473A"/>
    <w:rsid w:val="00294865"/>
    <w:rsid w:val="00294959"/>
    <w:rsid w:val="00294B41"/>
    <w:rsid w:val="00294C4C"/>
    <w:rsid w:val="00294C8E"/>
    <w:rsid w:val="00294F57"/>
    <w:rsid w:val="0029521E"/>
    <w:rsid w:val="002953D0"/>
    <w:rsid w:val="002956C2"/>
    <w:rsid w:val="00295E05"/>
    <w:rsid w:val="002965EB"/>
    <w:rsid w:val="002966E4"/>
    <w:rsid w:val="00296EC8"/>
    <w:rsid w:val="0029752D"/>
    <w:rsid w:val="002975B1"/>
    <w:rsid w:val="002975F8"/>
    <w:rsid w:val="002976D0"/>
    <w:rsid w:val="00297870"/>
    <w:rsid w:val="002978BA"/>
    <w:rsid w:val="00297D70"/>
    <w:rsid w:val="00297E21"/>
    <w:rsid w:val="00297EB5"/>
    <w:rsid w:val="00297F26"/>
    <w:rsid w:val="00297F58"/>
    <w:rsid w:val="002A0044"/>
    <w:rsid w:val="002A015D"/>
    <w:rsid w:val="002A059B"/>
    <w:rsid w:val="002A0BB7"/>
    <w:rsid w:val="002A1133"/>
    <w:rsid w:val="002A1150"/>
    <w:rsid w:val="002A1207"/>
    <w:rsid w:val="002A14A2"/>
    <w:rsid w:val="002A1533"/>
    <w:rsid w:val="002A1553"/>
    <w:rsid w:val="002A1618"/>
    <w:rsid w:val="002A1B6C"/>
    <w:rsid w:val="002A1C25"/>
    <w:rsid w:val="002A1FD9"/>
    <w:rsid w:val="002A204C"/>
    <w:rsid w:val="002A237B"/>
    <w:rsid w:val="002A25C0"/>
    <w:rsid w:val="002A2685"/>
    <w:rsid w:val="002A27C5"/>
    <w:rsid w:val="002A2B4D"/>
    <w:rsid w:val="002A2B90"/>
    <w:rsid w:val="002A2D02"/>
    <w:rsid w:val="002A3004"/>
    <w:rsid w:val="002A3142"/>
    <w:rsid w:val="002A3374"/>
    <w:rsid w:val="002A37B9"/>
    <w:rsid w:val="002A39F0"/>
    <w:rsid w:val="002A3B1F"/>
    <w:rsid w:val="002A3C05"/>
    <w:rsid w:val="002A40A5"/>
    <w:rsid w:val="002A40A6"/>
    <w:rsid w:val="002A447F"/>
    <w:rsid w:val="002A44A7"/>
    <w:rsid w:val="002A480B"/>
    <w:rsid w:val="002A48F5"/>
    <w:rsid w:val="002A4982"/>
    <w:rsid w:val="002A4A02"/>
    <w:rsid w:val="002A4C3E"/>
    <w:rsid w:val="002A5114"/>
    <w:rsid w:val="002A531A"/>
    <w:rsid w:val="002A54AE"/>
    <w:rsid w:val="002A566C"/>
    <w:rsid w:val="002A56AF"/>
    <w:rsid w:val="002A5B7F"/>
    <w:rsid w:val="002A5D77"/>
    <w:rsid w:val="002A5F4A"/>
    <w:rsid w:val="002A63C6"/>
    <w:rsid w:val="002A65B5"/>
    <w:rsid w:val="002A6837"/>
    <w:rsid w:val="002A6930"/>
    <w:rsid w:val="002A6A02"/>
    <w:rsid w:val="002A6BB4"/>
    <w:rsid w:val="002A71FF"/>
    <w:rsid w:val="002A762A"/>
    <w:rsid w:val="002A76F7"/>
    <w:rsid w:val="002A7AD0"/>
    <w:rsid w:val="002A7AD6"/>
    <w:rsid w:val="002A7B26"/>
    <w:rsid w:val="002A7B69"/>
    <w:rsid w:val="002A7BA5"/>
    <w:rsid w:val="002A7BE7"/>
    <w:rsid w:val="002A7D91"/>
    <w:rsid w:val="002A7F17"/>
    <w:rsid w:val="002B0177"/>
    <w:rsid w:val="002B018C"/>
    <w:rsid w:val="002B0378"/>
    <w:rsid w:val="002B037C"/>
    <w:rsid w:val="002B03C5"/>
    <w:rsid w:val="002B040D"/>
    <w:rsid w:val="002B04AC"/>
    <w:rsid w:val="002B0515"/>
    <w:rsid w:val="002B054F"/>
    <w:rsid w:val="002B07B5"/>
    <w:rsid w:val="002B0856"/>
    <w:rsid w:val="002B094A"/>
    <w:rsid w:val="002B095F"/>
    <w:rsid w:val="002B09D4"/>
    <w:rsid w:val="002B0B04"/>
    <w:rsid w:val="002B0F61"/>
    <w:rsid w:val="002B147C"/>
    <w:rsid w:val="002B161F"/>
    <w:rsid w:val="002B1AAD"/>
    <w:rsid w:val="002B1B22"/>
    <w:rsid w:val="002B1B46"/>
    <w:rsid w:val="002B1B7B"/>
    <w:rsid w:val="002B1B9C"/>
    <w:rsid w:val="002B1BB4"/>
    <w:rsid w:val="002B1F22"/>
    <w:rsid w:val="002B1F76"/>
    <w:rsid w:val="002B2458"/>
    <w:rsid w:val="002B247E"/>
    <w:rsid w:val="002B297A"/>
    <w:rsid w:val="002B2AE8"/>
    <w:rsid w:val="002B2B3A"/>
    <w:rsid w:val="002B2CFA"/>
    <w:rsid w:val="002B30FE"/>
    <w:rsid w:val="002B3186"/>
    <w:rsid w:val="002B3308"/>
    <w:rsid w:val="002B355A"/>
    <w:rsid w:val="002B35E0"/>
    <w:rsid w:val="002B364C"/>
    <w:rsid w:val="002B37B3"/>
    <w:rsid w:val="002B384A"/>
    <w:rsid w:val="002B3C40"/>
    <w:rsid w:val="002B3CCB"/>
    <w:rsid w:val="002B3FA2"/>
    <w:rsid w:val="002B41A7"/>
    <w:rsid w:val="002B430D"/>
    <w:rsid w:val="002B455C"/>
    <w:rsid w:val="002B469E"/>
    <w:rsid w:val="002B4859"/>
    <w:rsid w:val="002B4900"/>
    <w:rsid w:val="002B49B8"/>
    <w:rsid w:val="002B4CBB"/>
    <w:rsid w:val="002B4D88"/>
    <w:rsid w:val="002B4F7C"/>
    <w:rsid w:val="002B4FEB"/>
    <w:rsid w:val="002B503D"/>
    <w:rsid w:val="002B52E2"/>
    <w:rsid w:val="002B5474"/>
    <w:rsid w:val="002B5A60"/>
    <w:rsid w:val="002B6478"/>
    <w:rsid w:val="002B6824"/>
    <w:rsid w:val="002B6901"/>
    <w:rsid w:val="002B6BE1"/>
    <w:rsid w:val="002B6F72"/>
    <w:rsid w:val="002B6FA1"/>
    <w:rsid w:val="002B70E1"/>
    <w:rsid w:val="002B7162"/>
    <w:rsid w:val="002B757E"/>
    <w:rsid w:val="002B793C"/>
    <w:rsid w:val="002B7A23"/>
    <w:rsid w:val="002B7BEC"/>
    <w:rsid w:val="002B7DAA"/>
    <w:rsid w:val="002B7DD9"/>
    <w:rsid w:val="002B7E9D"/>
    <w:rsid w:val="002B7F22"/>
    <w:rsid w:val="002B7F44"/>
    <w:rsid w:val="002B7F46"/>
    <w:rsid w:val="002C00A3"/>
    <w:rsid w:val="002C03EB"/>
    <w:rsid w:val="002C051A"/>
    <w:rsid w:val="002C0738"/>
    <w:rsid w:val="002C0A40"/>
    <w:rsid w:val="002C10F9"/>
    <w:rsid w:val="002C139C"/>
    <w:rsid w:val="002C1507"/>
    <w:rsid w:val="002C165F"/>
    <w:rsid w:val="002C16FC"/>
    <w:rsid w:val="002C1890"/>
    <w:rsid w:val="002C1995"/>
    <w:rsid w:val="002C1A40"/>
    <w:rsid w:val="002C1B5E"/>
    <w:rsid w:val="002C1D92"/>
    <w:rsid w:val="002C211E"/>
    <w:rsid w:val="002C223F"/>
    <w:rsid w:val="002C2309"/>
    <w:rsid w:val="002C28E0"/>
    <w:rsid w:val="002C2908"/>
    <w:rsid w:val="002C29A8"/>
    <w:rsid w:val="002C2E11"/>
    <w:rsid w:val="002C3049"/>
    <w:rsid w:val="002C3184"/>
    <w:rsid w:val="002C3313"/>
    <w:rsid w:val="002C3491"/>
    <w:rsid w:val="002C34FE"/>
    <w:rsid w:val="002C35D9"/>
    <w:rsid w:val="002C3613"/>
    <w:rsid w:val="002C3756"/>
    <w:rsid w:val="002C379E"/>
    <w:rsid w:val="002C3807"/>
    <w:rsid w:val="002C3874"/>
    <w:rsid w:val="002C38F8"/>
    <w:rsid w:val="002C39AE"/>
    <w:rsid w:val="002C3B33"/>
    <w:rsid w:val="002C4123"/>
    <w:rsid w:val="002C4296"/>
    <w:rsid w:val="002C4B8F"/>
    <w:rsid w:val="002C4C18"/>
    <w:rsid w:val="002C4D66"/>
    <w:rsid w:val="002C4EA9"/>
    <w:rsid w:val="002C4ECA"/>
    <w:rsid w:val="002C4F33"/>
    <w:rsid w:val="002C5027"/>
    <w:rsid w:val="002C5526"/>
    <w:rsid w:val="002C56BB"/>
    <w:rsid w:val="002C5727"/>
    <w:rsid w:val="002C589E"/>
    <w:rsid w:val="002C5AB1"/>
    <w:rsid w:val="002C5B30"/>
    <w:rsid w:val="002C5CD4"/>
    <w:rsid w:val="002C5E2F"/>
    <w:rsid w:val="002C61D1"/>
    <w:rsid w:val="002C61DF"/>
    <w:rsid w:val="002C674E"/>
    <w:rsid w:val="002C6A91"/>
    <w:rsid w:val="002C6B32"/>
    <w:rsid w:val="002C6C32"/>
    <w:rsid w:val="002C70AB"/>
    <w:rsid w:val="002C70F7"/>
    <w:rsid w:val="002C7296"/>
    <w:rsid w:val="002C7394"/>
    <w:rsid w:val="002C73B1"/>
    <w:rsid w:val="002C756F"/>
    <w:rsid w:val="002C7619"/>
    <w:rsid w:val="002C7960"/>
    <w:rsid w:val="002C79C0"/>
    <w:rsid w:val="002C7A14"/>
    <w:rsid w:val="002C7A6F"/>
    <w:rsid w:val="002C7D16"/>
    <w:rsid w:val="002C7DF7"/>
    <w:rsid w:val="002D0345"/>
    <w:rsid w:val="002D0560"/>
    <w:rsid w:val="002D07E9"/>
    <w:rsid w:val="002D0910"/>
    <w:rsid w:val="002D099D"/>
    <w:rsid w:val="002D0AA0"/>
    <w:rsid w:val="002D0C85"/>
    <w:rsid w:val="002D0FDA"/>
    <w:rsid w:val="002D1297"/>
    <w:rsid w:val="002D13D1"/>
    <w:rsid w:val="002D1417"/>
    <w:rsid w:val="002D1522"/>
    <w:rsid w:val="002D1677"/>
    <w:rsid w:val="002D1886"/>
    <w:rsid w:val="002D19DC"/>
    <w:rsid w:val="002D1BDC"/>
    <w:rsid w:val="002D1D76"/>
    <w:rsid w:val="002D1E91"/>
    <w:rsid w:val="002D1F0E"/>
    <w:rsid w:val="002D23FF"/>
    <w:rsid w:val="002D2484"/>
    <w:rsid w:val="002D2618"/>
    <w:rsid w:val="002D2738"/>
    <w:rsid w:val="002D286A"/>
    <w:rsid w:val="002D3300"/>
    <w:rsid w:val="002D364D"/>
    <w:rsid w:val="002D37CB"/>
    <w:rsid w:val="002D3889"/>
    <w:rsid w:val="002D4276"/>
    <w:rsid w:val="002D44E9"/>
    <w:rsid w:val="002D4700"/>
    <w:rsid w:val="002D495C"/>
    <w:rsid w:val="002D4C04"/>
    <w:rsid w:val="002D4DAB"/>
    <w:rsid w:val="002D4DEA"/>
    <w:rsid w:val="002D509F"/>
    <w:rsid w:val="002D515C"/>
    <w:rsid w:val="002D548C"/>
    <w:rsid w:val="002D55F4"/>
    <w:rsid w:val="002D58AB"/>
    <w:rsid w:val="002D5B55"/>
    <w:rsid w:val="002D5BC9"/>
    <w:rsid w:val="002D5C18"/>
    <w:rsid w:val="002D5F56"/>
    <w:rsid w:val="002D5F59"/>
    <w:rsid w:val="002D60A6"/>
    <w:rsid w:val="002D6672"/>
    <w:rsid w:val="002D6751"/>
    <w:rsid w:val="002D69BB"/>
    <w:rsid w:val="002D6A33"/>
    <w:rsid w:val="002D6BBF"/>
    <w:rsid w:val="002D6CC1"/>
    <w:rsid w:val="002D6DDF"/>
    <w:rsid w:val="002D6F2C"/>
    <w:rsid w:val="002D6F4F"/>
    <w:rsid w:val="002D7301"/>
    <w:rsid w:val="002D7384"/>
    <w:rsid w:val="002D792F"/>
    <w:rsid w:val="002D7D89"/>
    <w:rsid w:val="002D7DCE"/>
    <w:rsid w:val="002D7F8D"/>
    <w:rsid w:val="002D7FA1"/>
    <w:rsid w:val="002E02A9"/>
    <w:rsid w:val="002E081D"/>
    <w:rsid w:val="002E0943"/>
    <w:rsid w:val="002E0DE7"/>
    <w:rsid w:val="002E10BD"/>
    <w:rsid w:val="002E1277"/>
    <w:rsid w:val="002E1366"/>
    <w:rsid w:val="002E16B9"/>
    <w:rsid w:val="002E1768"/>
    <w:rsid w:val="002E18B8"/>
    <w:rsid w:val="002E18CD"/>
    <w:rsid w:val="002E1AF4"/>
    <w:rsid w:val="002E2255"/>
    <w:rsid w:val="002E22F8"/>
    <w:rsid w:val="002E23D3"/>
    <w:rsid w:val="002E25A6"/>
    <w:rsid w:val="002E260B"/>
    <w:rsid w:val="002E2621"/>
    <w:rsid w:val="002E2700"/>
    <w:rsid w:val="002E279D"/>
    <w:rsid w:val="002E2C37"/>
    <w:rsid w:val="002E2CE8"/>
    <w:rsid w:val="002E2CF1"/>
    <w:rsid w:val="002E2F2C"/>
    <w:rsid w:val="002E309D"/>
    <w:rsid w:val="002E31A4"/>
    <w:rsid w:val="002E3315"/>
    <w:rsid w:val="002E38F7"/>
    <w:rsid w:val="002E3963"/>
    <w:rsid w:val="002E3BE4"/>
    <w:rsid w:val="002E3E1E"/>
    <w:rsid w:val="002E3E6E"/>
    <w:rsid w:val="002E3F95"/>
    <w:rsid w:val="002E402F"/>
    <w:rsid w:val="002E409F"/>
    <w:rsid w:val="002E4117"/>
    <w:rsid w:val="002E42BE"/>
    <w:rsid w:val="002E43BB"/>
    <w:rsid w:val="002E43BE"/>
    <w:rsid w:val="002E442A"/>
    <w:rsid w:val="002E442F"/>
    <w:rsid w:val="002E4667"/>
    <w:rsid w:val="002E46DA"/>
    <w:rsid w:val="002E47B8"/>
    <w:rsid w:val="002E4FF1"/>
    <w:rsid w:val="002E562F"/>
    <w:rsid w:val="002E5829"/>
    <w:rsid w:val="002E5C74"/>
    <w:rsid w:val="002E5FA9"/>
    <w:rsid w:val="002E60CD"/>
    <w:rsid w:val="002E6263"/>
    <w:rsid w:val="002E64BE"/>
    <w:rsid w:val="002E654A"/>
    <w:rsid w:val="002E6895"/>
    <w:rsid w:val="002E6C28"/>
    <w:rsid w:val="002E6E25"/>
    <w:rsid w:val="002E6EEA"/>
    <w:rsid w:val="002E6F5B"/>
    <w:rsid w:val="002E716B"/>
    <w:rsid w:val="002E71DA"/>
    <w:rsid w:val="002E72E4"/>
    <w:rsid w:val="002E7326"/>
    <w:rsid w:val="002E7688"/>
    <w:rsid w:val="002E76E9"/>
    <w:rsid w:val="002E7785"/>
    <w:rsid w:val="002E7853"/>
    <w:rsid w:val="002E7962"/>
    <w:rsid w:val="002E79E1"/>
    <w:rsid w:val="002E7D87"/>
    <w:rsid w:val="002E7F14"/>
    <w:rsid w:val="002E7FBD"/>
    <w:rsid w:val="002F04C6"/>
    <w:rsid w:val="002F04FA"/>
    <w:rsid w:val="002F0849"/>
    <w:rsid w:val="002F0886"/>
    <w:rsid w:val="002F096B"/>
    <w:rsid w:val="002F0BF6"/>
    <w:rsid w:val="002F0C48"/>
    <w:rsid w:val="002F0CAB"/>
    <w:rsid w:val="002F0F38"/>
    <w:rsid w:val="002F102C"/>
    <w:rsid w:val="002F182A"/>
    <w:rsid w:val="002F1C86"/>
    <w:rsid w:val="002F1CCE"/>
    <w:rsid w:val="002F1DAC"/>
    <w:rsid w:val="002F2186"/>
    <w:rsid w:val="002F2370"/>
    <w:rsid w:val="002F2437"/>
    <w:rsid w:val="002F2556"/>
    <w:rsid w:val="002F26B0"/>
    <w:rsid w:val="002F26CC"/>
    <w:rsid w:val="002F2799"/>
    <w:rsid w:val="002F281D"/>
    <w:rsid w:val="002F2901"/>
    <w:rsid w:val="002F2AF9"/>
    <w:rsid w:val="002F2D6E"/>
    <w:rsid w:val="002F2DC0"/>
    <w:rsid w:val="002F2FAB"/>
    <w:rsid w:val="002F316B"/>
    <w:rsid w:val="002F3553"/>
    <w:rsid w:val="002F3573"/>
    <w:rsid w:val="002F3AE4"/>
    <w:rsid w:val="002F3C47"/>
    <w:rsid w:val="002F404D"/>
    <w:rsid w:val="002F40B8"/>
    <w:rsid w:val="002F4725"/>
    <w:rsid w:val="002F4E10"/>
    <w:rsid w:val="002F5244"/>
    <w:rsid w:val="002F5306"/>
    <w:rsid w:val="002F5504"/>
    <w:rsid w:val="002F5730"/>
    <w:rsid w:val="002F5A1B"/>
    <w:rsid w:val="002F5C34"/>
    <w:rsid w:val="002F5C81"/>
    <w:rsid w:val="002F5D6D"/>
    <w:rsid w:val="002F5FDD"/>
    <w:rsid w:val="002F6009"/>
    <w:rsid w:val="002F6148"/>
    <w:rsid w:val="002F6263"/>
    <w:rsid w:val="002F6384"/>
    <w:rsid w:val="002F6572"/>
    <w:rsid w:val="002F6BA4"/>
    <w:rsid w:val="002F6CDA"/>
    <w:rsid w:val="002F6CE6"/>
    <w:rsid w:val="002F6F79"/>
    <w:rsid w:val="002F70A4"/>
    <w:rsid w:val="002F70E1"/>
    <w:rsid w:val="002F7166"/>
    <w:rsid w:val="002F745C"/>
    <w:rsid w:val="002F78F0"/>
    <w:rsid w:val="002F7969"/>
    <w:rsid w:val="002F7A2A"/>
    <w:rsid w:val="002F7B08"/>
    <w:rsid w:val="003004EF"/>
    <w:rsid w:val="00300763"/>
    <w:rsid w:val="003008EA"/>
    <w:rsid w:val="0030092A"/>
    <w:rsid w:val="00300AD8"/>
    <w:rsid w:val="00300C8D"/>
    <w:rsid w:val="00301057"/>
    <w:rsid w:val="003010D9"/>
    <w:rsid w:val="003011D6"/>
    <w:rsid w:val="0030124E"/>
    <w:rsid w:val="003012CF"/>
    <w:rsid w:val="00301424"/>
    <w:rsid w:val="0030154F"/>
    <w:rsid w:val="0030159B"/>
    <w:rsid w:val="00301746"/>
    <w:rsid w:val="0030185F"/>
    <w:rsid w:val="00301BDD"/>
    <w:rsid w:val="00301C87"/>
    <w:rsid w:val="00301CCE"/>
    <w:rsid w:val="00301E22"/>
    <w:rsid w:val="00302003"/>
    <w:rsid w:val="003021AC"/>
    <w:rsid w:val="003021C7"/>
    <w:rsid w:val="0030233C"/>
    <w:rsid w:val="00302699"/>
    <w:rsid w:val="00302740"/>
    <w:rsid w:val="00302836"/>
    <w:rsid w:val="00302A83"/>
    <w:rsid w:val="00302B30"/>
    <w:rsid w:val="00302CF3"/>
    <w:rsid w:val="00302D9A"/>
    <w:rsid w:val="00302F8A"/>
    <w:rsid w:val="0030332B"/>
    <w:rsid w:val="0030358D"/>
    <w:rsid w:val="003038C3"/>
    <w:rsid w:val="00303A9B"/>
    <w:rsid w:val="00303B36"/>
    <w:rsid w:val="00303B6F"/>
    <w:rsid w:val="00303D8D"/>
    <w:rsid w:val="00303DFF"/>
    <w:rsid w:val="00303F14"/>
    <w:rsid w:val="00303F74"/>
    <w:rsid w:val="003040A8"/>
    <w:rsid w:val="00304124"/>
    <w:rsid w:val="0030436A"/>
    <w:rsid w:val="0030464C"/>
    <w:rsid w:val="00304870"/>
    <w:rsid w:val="0030490B"/>
    <w:rsid w:val="00304A0E"/>
    <w:rsid w:val="00304B8E"/>
    <w:rsid w:val="00304BC6"/>
    <w:rsid w:val="00304C5A"/>
    <w:rsid w:val="00304C76"/>
    <w:rsid w:val="00304C92"/>
    <w:rsid w:val="00304D2A"/>
    <w:rsid w:val="00304E45"/>
    <w:rsid w:val="00304E9B"/>
    <w:rsid w:val="00304FBA"/>
    <w:rsid w:val="0030530C"/>
    <w:rsid w:val="003053A1"/>
    <w:rsid w:val="0030592F"/>
    <w:rsid w:val="0030597E"/>
    <w:rsid w:val="00305B63"/>
    <w:rsid w:val="00305D4D"/>
    <w:rsid w:val="00305DA5"/>
    <w:rsid w:val="00305E09"/>
    <w:rsid w:val="0030616C"/>
    <w:rsid w:val="00306175"/>
    <w:rsid w:val="00306216"/>
    <w:rsid w:val="0030640F"/>
    <w:rsid w:val="0030654B"/>
    <w:rsid w:val="00306687"/>
    <w:rsid w:val="003066C7"/>
    <w:rsid w:val="00306928"/>
    <w:rsid w:val="00306ABF"/>
    <w:rsid w:val="00306CF7"/>
    <w:rsid w:val="00306D2A"/>
    <w:rsid w:val="00306FB5"/>
    <w:rsid w:val="00307055"/>
    <w:rsid w:val="00307073"/>
    <w:rsid w:val="00307213"/>
    <w:rsid w:val="003075CB"/>
    <w:rsid w:val="00307AC4"/>
    <w:rsid w:val="00307CA9"/>
    <w:rsid w:val="00307F9B"/>
    <w:rsid w:val="003101E7"/>
    <w:rsid w:val="00310360"/>
    <w:rsid w:val="0031036D"/>
    <w:rsid w:val="0031041C"/>
    <w:rsid w:val="003104DC"/>
    <w:rsid w:val="003106AF"/>
    <w:rsid w:val="003108D2"/>
    <w:rsid w:val="0031096A"/>
    <w:rsid w:val="00310AFB"/>
    <w:rsid w:val="00310E12"/>
    <w:rsid w:val="00310E51"/>
    <w:rsid w:val="0031110E"/>
    <w:rsid w:val="003111BE"/>
    <w:rsid w:val="003114DB"/>
    <w:rsid w:val="0031165D"/>
    <w:rsid w:val="003116A4"/>
    <w:rsid w:val="003117B2"/>
    <w:rsid w:val="00311822"/>
    <w:rsid w:val="003118BF"/>
    <w:rsid w:val="00311A1B"/>
    <w:rsid w:val="00311AFD"/>
    <w:rsid w:val="00311EC6"/>
    <w:rsid w:val="00311F3C"/>
    <w:rsid w:val="003121AF"/>
    <w:rsid w:val="003128AC"/>
    <w:rsid w:val="00312962"/>
    <w:rsid w:val="003129E8"/>
    <w:rsid w:val="00312D54"/>
    <w:rsid w:val="00312E24"/>
    <w:rsid w:val="00313103"/>
    <w:rsid w:val="0031321F"/>
    <w:rsid w:val="00313335"/>
    <w:rsid w:val="00313761"/>
    <w:rsid w:val="00313A39"/>
    <w:rsid w:val="00313ACC"/>
    <w:rsid w:val="00313AD1"/>
    <w:rsid w:val="00313B2B"/>
    <w:rsid w:val="00313D36"/>
    <w:rsid w:val="00314031"/>
    <w:rsid w:val="00314681"/>
    <w:rsid w:val="00314925"/>
    <w:rsid w:val="00314B5A"/>
    <w:rsid w:val="00314BC9"/>
    <w:rsid w:val="00314BCC"/>
    <w:rsid w:val="00314C4E"/>
    <w:rsid w:val="00314C82"/>
    <w:rsid w:val="00314CB2"/>
    <w:rsid w:val="00315442"/>
    <w:rsid w:val="00315773"/>
    <w:rsid w:val="00315C6B"/>
    <w:rsid w:val="00315CC8"/>
    <w:rsid w:val="00315D67"/>
    <w:rsid w:val="00315EC3"/>
    <w:rsid w:val="00316202"/>
    <w:rsid w:val="003162EE"/>
    <w:rsid w:val="00316CBA"/>
    <w:rsid w:val="00316D48"/>
    <w:rsid w:val="00316E02"/>
    <w:rsid w:val="00316E2C"/>
    <w:rsid w:val="00316F33"/>
    <w:rsid w:val="00316FA3"/>
    <w:rsid w:val="00316FAD"/>
    <w:rsid w:val="00316FBB"/>
    <w:rsid w:val="003171AA"/>
    <w:rsid w:val="00317513"/>
    <w:rsid w:val="003175E3"/>
    <w:rsid w:val="0031774E"/>
    <w:rsid w:val="003177CF"/>
    <w:rsid w:val="00317988"/>
    <w:rsid w:val="00317A85"/>
    <w:rsid w:val="00317FC8"/>
    <w:rsid w:val="003200ED"/>
    <w:rsid w:val="003201CD"/>
    <w:rsid w:val="00320256"/>
    <w:rsid w:val="00320408"/>
    <w:rsid w:val="0032078E"/>
    <w:rsid w:val="00320863"/>
    <w:rsid w:val="00320A2A"/>
    <w:rsid w:val="00320D38"/>
    <w:rsid w:val="00320F09"/>
    <w:rsid w:val="00320F7E"/>
    <w:rsid w:val="00321096"/>
    <w:rsid w:val="003216D0"/>
    <w:rsid w:val="0032176E"/>
    <w:rsid w:val="003217B0"/>
    <w:rsid w:val="003219D6"/>
    <w:rsid w:val="00321A67"/>
    <w:rsid w:val="00321BAA"/>
    <w:rsid w:val="00321BF5"/>
    <w:rsid w:val="00322034"/>
    <w:rsid w:val="00322105"/>
    <w:rsid w:val="00322113"/>
    <w:rsid w:val="0032247C"/>
    <w:rsid w:val="003226AD"/>
    <w:rsid w:val="0032277A"/>
    <w:rsid w:val="003229D8"/>
    <w:rsid w:val="00322E95"/>
    <w:rsid w:val="00322F23"/>
    <w:rsid w:val="0032311E"/>
    <w:rsid w:val="003231D4"/>
    <w:rsid w:val="003237F1"/>
    <w:rsid w:val="00323988"/>
    <w:rsid w:val="00323A40"/>
    <w:rsid w:val="00323AD5"/>
    <w:rsid w:val="00323B73"/>
    <w:rsid w:val="00323C54"/>
    <w:rsid w:val="00323FC3"/>
    <w:rsid w:val="00324055"/>
    <w:rsid w:val="00324697"/>
    <w:rsid w:val="0032497A"/>
    <w:rsid w:val="0032497B"/>
    <w:rsid w:val="00324ADF"/>
    <w:rsid w:val="00324C6E"/>
    <w:rsid w:val="00324CCB"/>
    <w:rsid w:val="00324F13"/>
    <w:rsid w:val="00325018"/>
    <w:rsid w:val="00325463"/>
    <w:rsid w:val="0032582E"/>
    <w:rsid w:val="003259D7"/>
    <w:rsid w:val="003259DA"/>
    <w:rsid w:val="00325B75"/>
    <w:rsid w:val="00325C33"/>
    <w:rsid w:val="00325C89"/>
    <w:rsid w:val="00325D01"/>
    <w:rsid w:val="00325DA0"/>
    <w:rsid w:val="00325E35"/>
    <w:rsid w:val="00325EB0"/>
    <w:rsid w:val="003260AD"/>
    <w:rsid w:val="003261C9"/>
    <w:rsid w:val="0032658F"/>
    <w:rsid w:val="003268A8"/>
    <w:rsid w:val="003268ED"/>
    <w:rsid w:val="00326C9F"/>
    <w:rsid w:val="00326FFA"/>
    <w:rsid w:val="00327035"/>
    <w:rsid w:val="00327036"/>
    <w:rsid w:val="003273BC"/>
    <w:rsid w:val="0032744E"/>
    <w:rsid w:val="00327510"/>
    <w:rsid w:val="003276D9"/>
    <w:rsid w:val="003276E9"/>
    <w:rsid w:val="0032775B"/>
    <w:rsid w:val="0032776B"/>
    <w:rsid w:val="0032791F"/>
    <w:rsid w:val="00327923"/>
    <w:rsid w:val="00327BD2"/>
    <w:rsid w:val="00327C2B"/>
    <w:rsid w:val="00327E5B"/>
    <w:rsid w:val="00327FFC"/>
    <w:rsid w:val="00330079"/>
    <w:rsid w:val="003302B1"/>
    <w:rsid w:val="003307AE"/>
    <w:rsid w:val="003307DD"/>
    <w:rsid w:val="00330AF6"/>
    <w:rsid w:val="00330C97"/>
    <w:rsid w:val="00330D8C"/>
    <w:rsid w:val="00330EA8"/>
    <w:rsid w:val="00331012"/>
    <w:rsid w:val="003314E9"/>
    <w:rsid w:val="003315AB"/>
    <w:rsid w:val="00331639"/>
    <w:rsid w:val="0033195A"/>
    <w:rsid w:val="00331998"/>
    <w:rsid w:val="003319B5"/>
    <w:rsid w:val="003319F8"/>
    <w:rsid w:val="00331A0F"/>
    <w:rsid w:val="00331A47"/>
    <w:rsid w:val="00331B10"/>
    <w:rsid w:val="00331C41"/>
    <w:rsid w:val="00331CDA"/>
    <w:rsid w:val="00331E89"/>
    <w:rsid w:val="00331E9F"/>
    <w:rsid w:val="00331FDA"/>
    <w:rsid w:val="00332460"/>
    <w:rsid w:val="00332465"/>
    <w:rsid w:val="0033275C"/>
    <w:rsid w:val="00332D5E"/>
    <w:rsid w:val="00333095"/>
    <w:rsid w:val="003330E3"/>
    <w:rsid w:val="00333128"/>
    <w:rsid w:val="00333484"/>
    <w:rsid w:val="003335B9"/>
    <w:rsid w:val="00333744"/>
    <w:rsid w:val="003337FE"/>
    <w:rsid w:val="00333B4C"/>
    <w:rsid w:val="0033403A"/>
    <w:rsid w:val="00334396"/>
    <w:rsid w:val="0033443F"/>
    <w:rsid w:val="00334897"/>
    <w:rsid w:val="003349E1"/>
    <w:rsid w:val="00334D0A"/>
    <w:rsid w:val="00334D1D"/>
    <w:rsid w:val="00334D89"/>
    <w:rsid w:val="00335160"/>
    <w:rsid w:val="003352CB"/>
    <w:rsid w:val="003352FE"/>
    <w:rsid w:val="00335715"/>
    <w:rsid w:val="00335F4E"/>
    <w:rsid w:val="0033614C"/>
    <w:rsid w:val="00336503"/>
    <w:rsid w:val="003365D7"/>
    <w:rsid w:val="0033681E"/>
    <w:rsid w:val="00336839"/>
    <w:rsid w:val="003368D1"/>
    <w:rsid w:val="00336AC8"/>
    <w:rsid w:val="00336C7A"/>
    <w:rsid w:val="0033781D"/>
    <w:rsid w:val="0033791A"/>
    <w:rsid w:val="00337988"/>
    <w:rsid w:val="00337A12"/>
    <w:rsid w:val="00337C70"/>
    <w:rsid w:val="00337CB0"/>
    <w:rsid w:val="00337E9B"/>
    <w:rsid w:val="00337F37"/>
    <w:rsid w:val="00340164"/>
    <w:rsid w:val="0034032D"/>
    <w:rsid w:val="00340390"/>
    <w:rsid w:val="0034043B"/>
    <w:rsid w:val="00340488"/>
    <w:rsid w:val="003408FF"/>
    <w:rsid w:val="003409DA"/>
    <w:rsid w:val="0034109C"/>
    <w:rsid w:val="003410FC"/>
    <w:rsid w:val="00341454"/>
    <w:rsid w:val="003415B5"/>
    <w:rsid w:val="003417A7"/>
    <w:rsid w:val="0034190E"/>
    <w:rsid w:val="00341A45"/>
    <w:rsid w:val="00342077"/>
    <w:rsid w:val="00342108"/>
    <w:rsid w:val="0034214B"/>
    <w:rsid w:val="0034237B"/>
    <w:rsid w:val="003425D1"/>
    <w:rsid w:val="00342663"/>
    <w:rsid w:val="00342875"/>
    <w:rsid w:val="00342981"/>
    <w:rsid w:val="00342EB0"/>
    <w:rsid w:val="0034318C"/>
    <w:rsid w:val="00343242"/>
    <w:rsid w:val="00343281"/>
    <w:rsid w:val="00343322"/>
    <w:rsid w:val="003433D2"/>
    <w:rsid w:val="003438BF"/>
    <w:rsid w:val="00343B43"/>
    <w:rsid w:val="00343B61"/>
    <w:rsid w:val="00343B69"/>
    <w:rsid w:val="00343C24"/>
    <w:rsid w:val="00343F5C"/>
    <w:rsid w:val="003440F4"/>
    <w:rsid w:val="00344165"/>
    <w:rsid w:val="003441C0"/>
    <w:rsid w:val="003441F8"/>
    <w:rsid w:val="0034436B"/>
    <w:rsid w:val="00344398"/>
    <w:rsid w:val="00344643"/>
    <w:rsid w:val="0034491C"/>
    <w:rsid w:val="0034495A"/>
    <w:rsid w:val="00344B53"/>
    <w:rsid w:val="00344C39"/>
    <w:rsid w:val="00344D55"/>
    <w:rsid w:val="00344F91"/>
    <w:rsid w:val="0034515C"/>
    <w:rsid w:val="0034549C"/>
    <w:rsid w:val="00345559"/>
    <w:rsid w:val="00345798"/>
    <w:rsid w:val="00345849"/>
    <w:rsid w:val="00345C9D"/>
    <w:rsid w:val="00345E18"/>
    <w:rsid w:val="00346158"/>
    <w:rsid w:val="003462B5"/>
    <w:rsid w:val="003463C0"/>
    <w:rsid w:val="00346A49"/>
    <w:rsid w:val="00346CA2"/>
    <w:rsid w:val="00346D7B"/>
    <w:rsid w:val="00346DCB"/>
    <w:rsid w:val="003472FA"/>
    <w:rsid w:val="003473B2"/>
    <w:rsid w:val="0034757D"/>
    <w:rsid w:val="00347599"/>
    <w:rsid w:val="003475C5"/>
    <w:rsid w:val="00347A68"/>
    <w:rsid w:val="003501A3"/>
    <w:rsid w:val="00350203"/>
    <w:rsid w:val="003502D2"/>
    <w:rsid w:val="0035038C"/>
    <w:rsid w:val="003506A8"/>
    <w:rsid w:val="00350862"/>
    <w:rsid w:val="003508CC"/>
    <w:rsid w:val="00350981"/>
    <w:rsid w:val="00350BD0"/>
    <w:rsid w:val="00350E1E"/>
    <w:rsid w:val="00350E84"/>
    <w:rsid w:val="00351071"/>
    <w:rsid w:val="003511E3"/>
    <w:rsid w:val="0035122F"/>
    <w:rsid w:val="00351598"/>
    <w:rsid w:val="003515A9"/>
    <w:rsid w:val="003516A1"/>
    <w:rsid w:val="003517A2"/>
    <w:rsid w:val="00351862"/>
    <w:rsid w:val="003519B5"/>
    <w:rsid w:val="00351A70"/>
    <w:rsid w:val="00351B65"/>
    <w:rsid w:val="00351D04"/>
    <w:rsid w:val="00351F9B"/>
    <w:rsid w:val="00351FC2"/>
    <w:rsid w:val="0035208E"/>
    <w:rsid w:val="003520B6"/>
    <w:rsid w:val="003520DB"/>
    <w:rsid w:val="003521CC"/>
    <w:rsid w:val="003525DE"/>
    <w:rsid w:val="00352666"/>
    <w:rsid w:val="00352BE6"/>
    <w:rsid w:val="00352D38"/>
    <w:rsid w:val="00352F16"/>
    <w:rsid w:val="00352F1E"/>
    <w:rsid w:val="00353D03"/>
    <w:rsid w:val="00353D8C"/>
    <w:rsid w:val="00353DB9"/>
    <w:rsid w:val="00353DF8"/>
    <w:rsid w:val="003542ED"/>
    <w:rsid w:val="0035436F"/>
    <w:rsid w:val="003544FB"/>
    <w:rsid w:val="0035458A"/>
    <w:rsid w:val="0035468C"/>
    <w:rsid w:val="003547E6"/>
    <w:rsid w:val="003549E4"/>
    <w:rsid w:val="00354B32"/>
    <w:rsid w:val="00354D8E"/>
    <w:rsid w:val="003554B2"/>
    <w:rsid w:val="00355973"/>
    <w:rsid w:val="00355AFE"/>
    <w:rsid w:val="00355B9D"/>
    <w:rsid w:val="00355F8C"/>
    <w:rsid w:val="003563A3"/>
    <w:rsid w:val="00356420"/>
    <w:rsid w:val="0035661D"/>
    <w:rsid w:val="003568E6"/>
    <w:rsid w:val="00356929"/>
    <w:rsid w:val="00356A53"/>
    <w:rsid w:val="00356CDE"/>
    <w:rsid w:val="00356DC9"/>
    <w:rsid w:val="003575E4"/>
    <w:rsid w:val="00357659"/>
    <w:rsid w:val="0035785B"/>
    <w:rsid w:val="003579EF"/>
    <w:rsid w:val="00357B71"/>
    <w:rsid w:val="00357FC3"/>
    <w:rsid w:val="00360018"/>
    <w:rsid w:val="0036011A"/>
    <w:rsid w:val="00360335"/>
    <w:rsid w:val="00360519"/>
    <w:rsid w:val="003606DE"/>
    <w:rsid w:val="0036097E"/>
    <w:rsid w:val="0036155A"/>
    <w:rsid w:val="003617C7"/>
    <w:rsid w:val="0036181B"/>
    <w:rsid w:val="00361C35"/>
    <w:rsid w:val="00361DC8"/>
    <w:rsid w:val="00361F2F"/>
    <w:rsid w:val="0036215C"/>
    <w:rsid w:val="003627AA"/>
    <w:rsid w:val="00362A52"/>
    <w:rsid w:val="00362C45"/>
    <w:rsid w:val="00362D41"/>
    <w:rsid w:val="00362EE0"/>
    <w:rsid w:val="00362F12"/>
    <w:rsid w:val="00363291"/>
    <w:rsid w:val="00363726"/>
    <w:rsid w:val="00363956"/>
    <w:rsid w:val="00363D09"/>
    <w:rsid w:val="0036403D"/>
    <w:rsid w:val="0036421B"/>
    <w:rsid w:val="003642E0"/>
    <w:rsid w:val="003643F8"/>
    <w:rsid w:val="00364729"/>
    <w:rsid w:val="00364914"/>
    <w:rsid w:val="00364A21"/>
    <w:rsid w:val="00364B9B"/>
    <w:rsid w:val="00364C39"/>
    <w:rsid w:val="00364C81"/>
    <w:rsid w:val="00364CFC"/>
    <w:rsid w:val="00364F89"/>
    <w:rsid w:val="00365157"/>
    <w:rsid w:val="0036526C"/>
    <w:rsid w:val="003652E1"/>
    <w:rsid w:val="003653A8"/>
    <w:rsid w:val="00365C10"/>
    <w:rsid w:val="00365C90"/>
    <w:rsid w:val="00365D7B"/>
    <w:rsid w:val="00365E52"/>
    <w:rsid w:val="00366306"/>
    <w:rsid w:val="0036634A"/>
    <w:rsid w:val="0036637E"/>
    <w:rsid w:val="003666C6"/>
    <w:rsid w:val="00366727"/>
    <w:rsid w:val="00366833"/>
    <w:rsid w:val="00366A53"/>
    <w:rsid w:val="00366AA6"/>
    <w:rsid w:val="00366C29"/>
    <w:rsid w:val="00366C80"/>
    <w:rsid w:val="00366CB4"/>
    <w:rsid w:val="00366EE7"/>
    <w:rsid w:val="00366F46"/>
    <w:rsid w:val="00367148"/>
    <w:rsid w:val="003673AD"/>
    <w:rsid w:val="003673E1"/>
    <w:rsid w:val="003679C8"/>
    <w:rsid w:val="00367B29"/>
    <w:rsid w:val="00367ECF"/>
    <w:rsid w:val="00367ED4"/>
    <w:rsid w:val="00367F4A"/>
    <w:rsid w:val="00370036"/>
    <w:rsid w:val="00370186"/>
    <w:rsid w:val="0037021E"/>
    <w:rsid w:val="0037046D"/>
    <w:rsid w:val="003706A7"/>
    <w:rsid w:val="003706EB"/>
    <w:rsid w:val="00370A95"/>
    <w:rsid w:val="00370C17"/>
    <w:rsid w:val="00370DAE"/>
    <w:rsid w:val="00371060"/>
    <w:rsid w:val="00371A5F"/>
    <w:rsid w:val="00371C55"/>
    <w:rsid w:val="00371DDB"/>
    <w:rsid w:val="00371E0E"/>
    <w:rsid w:val="00371E5A"/>
    <w:rsid w:val="00371E6C"/>
    <w:rsid w:val="003722C6"/>
    <w:rsid w:val="00372356"/>
    <w:rsid w:val="0037248A"/>
    <w:rsid w:val="00372499"/>
    <w:rsid w:val="00372556"/>
    <w:rsid w:val="0037256F"/>
    <w:rsid w:val="00372B58"/>
    <w:rsid w:val="00372CF3"/>
    <w:rsid w:val="00372D32"/>
    <w:rsid w:val="00372FC1"/>
    <w:rsid w:val="0037352F"/>
    <w:rsid w:val="00373566"/>
    <w:rsid w:val="003736FD"/>
    <w:rsid w:val="00373761"/>
    <w:rsid w:val="00373870"/>
    <w:rsid w:val="00373B1E"/>
    <w:rsid w:val="00373E34"/>
    <w:rsid w:val="00374233"/>
    <w:rsid w:val="003743EC"/>
    <w:rsid w:val="00374461"/>
    <w:rsid w:val="00374471"/>
    <w:rsid w:val="00374533"/>
    <w:rsid w:val="00374A0D"/>
    <w:rsid w:val="00374DA6"/>
    <w:rsid w:val="0037509B"/>
    <w:rsid w:val="00375170"/>
    <w:rsid w:val="003753AF"/>
    <w:rsid w:val="0037559B"/>
    <w:rsid w:val="00375CB4"/>
    <w:rsid w:val="00375DF8"/>
    <w:rsid w:val="00375E40"/>
    <w:rsid w:val="00375F46"/>
    <w:rsid w:val="0037609C"/>
    <w:rsid w:val="00376432"/>
    <w:rsid w:val="00376606"/>
    <w:rsid w:val="003768AB"/>
    <w:rsid w:val="003768B7"/>
    <w:rsid w:val="00376B67"/>
    <w:rsid w:val="00376D75"/>
    <w:rsid w:val="00376D88"/>
    <w:rsid w:val="00377276"/>
    <w:rsid w:val="00377520"/>
    <w:rsid w:val="00377CE9"/>
    <w:rsid w:val="00377D8B"/>
    <w:rsid w:val="00377F26"/>
    <w:rsid w:val="003800E3"/>
    <w:rsid w:val="003802C2"/>
    <w:rsid w:val="003804E1"/>
    <w:rsid w:val="003805ED"/>
    <w:rsid w:val="00380657"/>
    <w:rsid w:val="00380705"/>
    <w:rsid w:val="00380A60"/>
    <w:rsid w:val="00380D84"/>
    <w:rsid w:val="003811B8"/>
    <w:rsid w:val="003812D7"/>
    <w:rsid w:val="0038141C"/>
    <w:rsid w:val="00381564"/>
    <w:rsid w:val="0038164C"/>
    <w:rsid w:val="0038166F"/>
    <w:rsid w:val="0038194E"/>
    <w:rsid w:val="00381D29"/>
    <w:rsid w:val="0038219A"/>
    <w:rsid w:val="00382293"/>
    <w:rsid w:val="00382566"/>
    <w:rsid w:val="00382653"/>
    <w:rsid w:val="0038269F"/>
    <w:rsid w:val="003828EC"/>
    <w:rsid w:val="00382A7E"/>
    <w:rsid w:val="00382A84"/>
    <w:rsid w:val="00382B75"/>
    <w:rsid w:val="00382F83"/>
    <w:rsid w:val="00382FF1"/>
    <w:rsid w:val="00383104"/>
    <w:rsid w:val="003831C4"/>
    <w:rsid w:val="003831F5"/>
    <w:rsid w:val="00383437"/>
    <w:rsid w:val="00383708"/>
    <w:rsid w:val="00383A33"/>
    <w:rsid w:val="00383B32"/>
    <w:rsid w:val="0038400A"/>
    <w:rsid w:val="00384142"/>
    <w:rsid w:val="00384353"/>
    <w:rsid w:val="00384687"/>
    <w:rsid w:val="00384815"/>
    <w:rsid w:val="00384902"/>
    <w:rsid w:val="00384AF6"/>
    <w:rsid w:val="00384AFE"/>
    <w:rsid w:val="00384B51"/>
    <w:rsid w:val="00384C2C"/>
    <w:rsid w:val="00384CD8"/>
    <w:rsid w:val="00384EA5"/>
    <w:rsid w:val="00385267"/>
    <w:rsid w:val="003852F4"/>
    <w:rsid w:val="00385339"/>
    <w:rsid w:val="003853A1"/>
    <w:rsid w:val="00385515"/>
    <w:rsid w:val="003855A6"/>
    <w:rsid w:val="003855DD"/>
    <w:rsid w:val="00385A89"/>
    <w:rsid w:val="00385BDD"/>
    <w:rsid w:val="00385CFC"/>
    <w:rsid w:val="00385D64"/>
    <w:rsid w:val="00385FE7"/>
    <w:rsid w:val="0038614E"/>
    <w:rsid w:val="0038616E"/>
    <w:rsid w:val="003867C9"/>
    <w:rsid w:val="00386868"/>
    <w:rsid w:val="003868D5"/>
    <w:rsid w:val="00386C09"/>
    <w:rsid w:val="00386DC2"/>
    <w:rsid w:val="00386DEC"/>
    <w:rsid w:val="00387012"/>
    <w:rsid w:val="0038707E"/>
    <w:rsid w:val="0038783F"/>
    <w:rsid w:val="00387BC7"/>
    <w:rsid w:val="00387F15"/>
    <w:rsid w:val="00390062"/>
    <w:rsid w:val="0039015F"/>
    <w:rsid w:val="003905DA"/>
    <w:rsid w:val="003908A1"/>
    <w:rsid w:val="003909D9"/>
    <w:rsid w:val="00390B20"/>
    <w:rsid w:val="00390EBC"/>
    <w:rsid w:val="003912E0"/>
    <w:rsid w:val="00391648"/>
    <w:rsid w:val="00391652"/>
    <w:rsid w:val="003916C5"/>
    <w:rsid w:val="00391893"/>
    <w:rsid w:val="00391FDB"/>
    <w:rsid w:val="00392978"/>
    <w:rsid w:val="00392B23"/>
    <w:rsid w:val="00392BD9"/>
    <w:rsid w:val="00392D03"/>
    <w:rsid w:val="00393043"/>
    <w:rsid w:val="00393070"/>
    <w:rsid w:val="00393343"/>
    <w:rsid w:val="0039345A"/>
    <w:rsid w:val="00393A97"/>
    <w:rsid w:val="00393C06"/>
    <w:rsid w:val="00393C87"/>
    <w:rsid w:val="00393DEA"/>
    <w:rsid w:val="00393E16"/>
    <w:rsid w:val="003940C0"/>
    <w:rsid w:val="00394175"/>
    <w:rsid w:val="003942B2"/>
    <w:rsid w:val="0039437B"/>
    <w:rsid w:val="003947F0"/>
    <w:rsid w:val="003948FE"/>
    <w:rsid w:val="00394E0A"/>
    <w:rsid w:val="003950C7"/>
    <w:rsid w:val="0039539E"/>
    <w:rsid w:val="00395468"/>
    <w:rsid w:val="00395553"/>
    <w:rsid w:val="003958C0"/>
    <w:rsid w:val="003958DE"/>
    <w:rsid w:val="003958FD"/>
    <w:rsid w:val="00395967"/>
    <w:rsid w:val="00395BA0"/>
    <w:rsid w:val="00395BC6"/>
    <w:rsid w:val="00395E32"/>
    <w:rsid w:val="00395E35"/>
    <w:rsid w:val="0039627B"/>
    <w:rsid w:val="00396510"/>
    <w:rsid w:val="00396587"/>
    <w:rsid w:val="00396668"/>
    <w:rsid w:val="00396B1D"/>
    <w:rsid w:val="00396DDB"/>
    <w:rsid w:val="00396E5D"/>
    <w:rsid w:val="003976E5"/>
    <w:rsid w:val="00397750"/>
    <w:rsid w:val="00397783"/>
    <w:rsid w:val="00397796"/>
    <w:rsid w:val="0039791E"/>
    <w:rsid w:val="00397BB7"/>
    <w:rsid w:val="00397DCD"/>
    <w:rsid w:val="00397F1D"/>
    <w:rsid w:val="003A0810"/>
    <w:rsid w:val="003A08E7"/>
    <w:rsid w:val="003A0B8B"/>
    <w:rsid w:val="003A0BFE"/>
    <w:rsid w:val="003A0DC4"/>
    <w:rsid w:val="003A0EA8"/>
    <w:rsid w:val="003A0EF4"/>
    <w:rsid w:val="003A10FB"/>
    <w:rsid w:val="003A1212"/>
    <w:rsid w:val="003A1392"/>
    <w:rsid w:val="003A1435"/>
    <w:rsid w:val="003A14AD"/>
    <w:rsid w:val="003A1713"/>
    <w:rsid w:val="003A1958"/>
    <w:rsid w:val="003A1BF8"/>
    <w:rsid w:val="003A1C44"/>
    <w:rsid w:val="003A1CC2"/>
    <w:rsid w:val="003A1DE9"/>
    <w:rsid w:val="003A1E3C"/>
    <w:rsid w:val="003A20B0"/>
    <w:rsid w:val="003A21F3"/>
    <w:rsid w:val="003A25CE"/>
    <w:rsid w:val="003A25EC"/>
    <w:rsid w:val="003A2785"/>
    <w:rsid w:val="003A27B1"/>
    <w:rsid w:val="003A2932"/>
    <w:rsid w:val="003A2A7A"/>
    <w:rsid w:val="003A2B47"/>
    <w:rsid w:val="003A2BF8"/>
    <w:rsid w:val="003A2C41"/>
    <w:rsid w:val="003A2DFA"/>
    <w:rsid w:val="003A2FD0"/>
    <w:rsid w:val="003A2FD8"/>
    <w:rsid w:val="003A3062"/>
    <w:rsid w:val="003A3111"/>
    <w:rsid w:val="003A3846"/>
    <w:rsid w:val="003A3A38"/>
    <w:rsid w:val="003A3AB8"/>
    <w:rsid w:val="003A3F16"/>
    <w:rsid w:val="003A46C3"/>
    <w:rsid w:val="003A473A"/>
    <w:rsid w:val="003A4876"/>
    <w:rsid w:val="003A48BA"/>
    <w:rsid w:val="003A48F5"/>
    <w:rsid w:val="003A4EDC"/>
    <w:rsid w:val="003A525E"/>
    <w:rsid w:val="003A5304"/>
    <w:rsid w:val="003A5369"/>
    <w:rsid w:val="003A5D8A"/>
    <w:rsid w:val="003A60DE"/>
    <w:rsid w:val="003A617D"/>
    <w:rsid w:val="003A6226"/>
    <w:rsid w:val="003A630D"/>
    <w:rsid w:val="003A6319"/>
    <w:rsid w:val="003A633B"/>
    <w:rsid w:val="003A651A"/>
    <w:rsid w:val="003A661E"/>
    <w:rsid w:val="003A699A"/>
    <w:rsid w:val="003A6C85"/>
    <w:rsid w:val="003A6D8B"/>
    <w:rsid w:val="003A6E22"/>
    <w:rsid w:val="003A6E26"/>
    <w:rsid w:val="003A705C"/>
    <w:rsid w:val="003A7210"/>
    <w:rsid w:val="003A7380"/>
    <w:rsid w:val="003A742D"/>
    <w:rsid w:val="003A7BDB"/>
    <w:rsid w:val="003A7C62"/>
    <w:rsid w:val="003A7E12"/>
    <w:rsid w:val="003A7F25"/>
    <w:rsid w:val="003B02FE"/>
    <w:rsid w:val="003B0BE2"/>
    <w:rsid w:val="003B0CA7"/>
    <w:rsid w:val="003B0D2D"/>
    <w:rsid w:val="003B0E33"/>
    <w:rsid w:val="003B1104"/>
    <w:rsid w:val="003B12CD"/>
    <w:rsid w:val="003B17CB"/>
    <w:rsid w:val="003B1889"/>
    <w:rsid w:val="003B188C"/>
    <w:rsid w:val="003B1B35"/>
    <w:rsid w:val="003B1C57"/>
    <w:rsid w:val="003B2694"/>
    <w:rsid w:val="003B299F"/>
    <w:rsid w:val="003B2D7D"/>
    <w:rsid w:val="003B2DB4"/>
    <w:rsid w:val="003B2EF7"/>
    <w:rsid w:val="003B32F3"/>
    <w:rsid w:val="003B334A"/>
    <w:rsid w:val="003B35C8"/>
    <w:rsid w:val="003B3660"/>
    <w:rsid w:val="003B37C3"/>
    <w:rsid w:val="003B385F"/>
    <w:rsid w:val="003B3AA7"/>
    <w:rsid w:val="003B41A6"/>
    <w:rsid w:val="003B423C"/>
    <w:rsid w:val="003B471D"/>
    <w:rsid w:val="003B4732"/>
    <w:rsid w:val="003B48B3"/>
    <w:rsid w:val="003B4ABF"/>
    <w:rsid w:val="003B4B27"/>
    <w:rsid w:val="003B4BC9"/>
    <w:rsid w:val="003B4C31"/>
    <w:rsid w:val="003B4D49"/>
    <w:rsid w:val="003B4F23"/>
    <w:rsid w:val="003B50D2"/>
    <w:rsid w:val="003B52F7"/>
    <w:rsid w:val="003B56A5"/>
    <w:rsid w:val="003B5767"/>
    <w:rsid w:val="003B59DC"/>
    <w:rsid w:val="003B5C5B"/>
    <w:rsid w:val="003B5DF0"/>
    <w:rsid w:val="003B606B"/>
    <w:rsid w:val="003B62B4"/>
    <w:rsid w:val="003B638B"/>
    <w:rsid w:val="003B641C"/>
    <w:rsid w:val="003B683F"/>
    <w:rsid w:val="003B6929"/>
    <w:rsid w:val="003B6C6E"/>
    <w:rsid w:val="003B6D20"/>
    <w:rsid w:val="003B6FCA"/>
    <w:rsid w:val="003B73A1"/>
    <w:rsid w:val="003B73CD"/>
    <w:rsid w:val="003B76E2"/>
    <w:rsid w:val="003B783A"/>
    <w:rsid w:val="003B78FE"/>
    <w:rsid w:val="003B7AF4"/>
    <w:rsid w:val="003B7C9E"/>
    <w:rsid w:val="003B7E5B"/>
    <w:rsid w:val="003B7E78"/>
    <w:rsid w:val="003B7ECB"/>
    <w:rsid w:val="003C0253"/>
    <w:rsid w:val="003C03A3"/>
    <w:rsid w:val="003C073B"/>
    <w:rsid w:val="003C09B4"/>
    <w:rsid w:val="003C1010"/>
    <w:rsid w:val="003C13BF"/>
    <w:rsid w:val="003C14C9"/>
    <w:rsid w:val="003C1659"/>
    <w:rsid w:val="003C18DE"/>
    <w:rsid w:val="003C1915"/>
    <w:rsid w:val="003C1B11"/>
    <w:rsid w:val="003C1FB3"/>
    <w:rsid w:val="003C23A7"/>
    <w:rsid w:val="003C243D"/>
    <w:rsid w:val="003C25C5"/>
    <w:rsid w:val="003C2625"/>
    <w:rsid w:val="003C26D6"/>
    <w:rsid w:val="003C273F"/>
    <w:rsid w:val="003C2807"/>
    <w:rsid w:val="003C29DA"/>
    <w:rsid w:val="003C2B49"/>
    <w:rsid w:val="003C2D67"/>
    <w:rsid w:val="003C2F44"/>
    <w:rsid w:val="003C30A8"/>
    <w:rsid w:val="003C30FC"/>
    <w:rsid w:val="003C3236"/>
    <w:rsid w:val="003C33CB"/>
    <w:rsid w:val="003C3820"/>
    <w:rsid w:val="003C387D"/>
    <w:rsid w:val="003C3C94"/>
    <w:rsid w:val="003C3CDB"/>
    <w:rsid w:val="003C3E7D"/>
    <w:rsid w:val="003C3E8D"/>
    <w:rsid w:val="003C3E97"/>
    <w:rsid w:val="003C3EC1"/>
    <w:rsid w:val="003C463C"/>
    <w:rsid w:val="003C4819"/>
    <w:rsid w:val="003C4AC8"/>
    <w:rsid w:val="003C4BB7"/>
    <w:rsid w:val="003C4BC3"/>
    <w:rsid w:val="003C4C4B"/>
    <w:rsid w:val="003C4E48"/>
    <w:rsid w:val="003C4FB8"/>
    <w:rsid w:val="003C53FC"/>
    <w:rsid w:val="003C55C1"/>
    <w:rsid w:val="003C5D1C"/>
    <w:rsid w:val="003C5F74"/>
    <w:rsid w:val="003C60C1"/>
    <w:rsid w:val="003C63F2"/>
    <w:rsid w:val="003C64DF"/>
    <w:rsid w:val="003C6533"/>
    <w:rsid w:val="003C6993"/>
    <w:rsid w:val="003C69D3"/>
    <w:rsid w:val="003C6BDA"/>
    <w:rsid w:val="003C6CCD"/>
    <w:rsid w:val="003C6E8F"/>
    <w:rsid w:val="003C6F92"/>
    <w:rsid w:val="003C7257"/>
    <w:rsid w:val="003C741A"/>
    <w:rsid w:val="003C7556"/>
    <w:rsid w:val="003C7677"/>
    <w:rsid w:val="003C7863"/>
    <w:rsid w:val="003C794A"/>
    <w:rsid w:val="003C79E4"/>
    <w:rsid w:val="003C7AFE"/>
    <w:rsid w:val="003C7CC2"/>
    <w:rsid w:val="003C7D5D"/>
    <w:rsid w:val="003C7D99"/>
    <w:rsid w:val="003C7EB1"/>
    <w:rsid w:val="003C7FCB"/>
    <w:rsid w:val="003D0214"/>
    <w:rsid w:val="003D03EF"/>
    <w:rsid w:val="003D049E"/>
    <w:rsid w:val="003D0573"/>
    <w:rsid w:val="003D06C3"/>
    <w:rsid w:val="003D07ED"/>
    <w:rsid w:val="003D08E1"/>
    <w:rsid w:val="003D093E"/>
    <w:rsid w:val="003D0BF8"/>
    <w:rsid w:val="003D12BA"/>
    <w:rsid w:val="003D14F7"/>
    <w:rsid w:val="003D151B"/>
    <w:rsid w:val="003D16DA"/>
    <w:rsid w:val="003D17B3"/>
    <w:rsid w:val="003D1D2C"/>
    <w:rsid w:val="003D1D61"/>
    <w:rsid w:val="003D20CF"/>
    <w:rsid w:val="003D271B"/>
    <w:rsid w:val="003D2949"/>
    <w:rsid w:val="003D2AAC"/>
    <w:rsid w:val="003D2E5D"/>
    <w:rsid w:val="003D2E62"/>
    <w:rsid w:val="003D2F4D"/>
    <w:rsid w:val="003D3698"/>
    <w:rsid w:val="003D36CF"/>
    <w:rsid w:val="003D3AE3"/>
    <w:rsid w:val="003D3B51"/>
    <w:rsid w:val="003D4290"/>
    <w:rsid w:val="003D4FBE"/>
    <w:rsid w:val="003D51EA"/>
    <w:rsid w:val="003D5487"/>
    <w:rsid w:val="003D54A3"/>
    <w:rsid w:val="003D5645"/>
    <w:rsid w:val="003D57FC"/>
    <w:rsid w:val="003D5B0F"/>
    <w:rsid w:val="003D5F17"/>
    <w:rsid w:val="003D5F6E"/>
    <w:rsid w:val="003D615C"/>
    <w:rsid w:val="003D61F8"/>
    <w:rsid w:val="003D64FC"/>
    <w:rsid w:val="003D6740"/>
    <w:rsid w:val="003D6A41"/>
    <w:rsid w:val="003D6B2B"/>
    <w:rsid w:val="003D6B63"/>
    <w:rsid w:val="003D6BA4"/>
    <w:rsid w:val="003D6FB6"/>
    <w:rsid w:val="003D7140"/>
    <w:rsid w:val="003D75FA"/>
    <w:rsid w:val="003D783B"/>
    <w:rsid w:val="003D79A9"/>
    <w:rsid w:val="003D7BC7"/>
    <w:rsid w:val="003D7E01"/>
    <w:rsid w:val="003E0149"/>
    <w:rsid w:val="003E01C5"/>
    <w:rsid w:val="003E0203"/>
    <w:rsid w:val="003E038E"/>
    <w:rsid w:val="003E0415"/>
    <w:rsid w:val="003E0625"/>
    <w:rsid w:val="003E06DF"/>
    <w:rsid w:val="003E08FC"/>
    <w:rsid w:val="003E0A7A"/>
    <w:rsid w:val="003E0A92"/>
    <w:rsid w:val="003E0ADA"/>
    <w:rsid w:val="003E0CC4"/>
    <w:rsid w:val="003E0D24"/>
    <w:rsid w:val="003E0D25"/>
    <w:rsid w:val="003E0D6C"/>
    <w:rsid w:val="003E1068"/>
    <w:rsid w:val="003E13AD"/>
    <w:rsid w:val="003E14F2"/>
    <w:rsid w:val="003E1757"/>
    <w:rsid w:val="003E1811"/>
    <w:rsid w:val="003E189C"/>
    <w:rsid w:val="003E18F5"/>
    <w:rsid w:val="003E1AF4"/>
    <w:rsid w:val="003E1B81"/>
    <w:rsid w:val="003E1C9F"/>
    <w:rsid w:val="003E203E"/>
    <w:rsid w:val="003E23FA"/>
    <w:rsid w:val="003E24D3"/>
    <w:rsid w:val="003E24F8"/>
    <w:rsid w:val="003E25CA"/>
    <w:rsid w:val="003E2896"/>
    <w:rsid w:val="003E2998"/>
    <w:rsid w:val="003E2C40"/>
    <w:rsid w:val="003E2CD0"/>
    <w:rsid w:val="003E2D10"/>
    <w:rsid w:val="003E2DDD"/>
    <w:rsid w:val="003E33FF"/>
    <w:rsid w:val="003E34B9"/>
    <w:rsid w:val="003E3534"/>
    <w:rsid w:val="003E35CC"/>
    <w:rsid w:val="003E366A"/>
    <w:rsid w:val="003E36ED"/>
    <w:rsid w:val="003E3A7F"/>
    <w:rsid w:val="003E3B61"/>
    <w:rsid w:val="003E3C72"/>
    <w:rsid w:val="003E3C8A"/>
    <w:rsid w:val="003E3D09"/>
    <w:rsid w:val="003E3D61"/>
    <w:rsid w:val="003E3F0E"/>
    <w:rsid w:val="003E41FA"/>
    <w:rsid w:val="003E424C"/>
    <w:rsid w:val="003E42E4"/>
    <w:rsid w:val="003E46DE"/>
    <w:rsid w:val="003E47B2"/>
    <w:rsid w:val="003E4B5C"/>
    <w:rsid w:val="003E4F73"/>
    <w:rsid w:val="003E4F9C"/>
    <w:rsid w:val="003E4FA6"/>
    <w:rsid w:val="003E5002"/>
    <w:rsid w:val="003E5142"/>
    <w:rsid w:val="003E54E7"/>
    <w:rsid w:val="003E5623"/>
    <w:rsid w:val="003E5AB1"/>
    <w:rsid w:val="003E602B"/>
    <w:rsid w:val="003E6920"/>
    <w:rsid w:val="003E6C01"/>
    <w:rsid w:val="003E6C25"/>
    <w:rsid w:val="003E6DED"/>
    <w:rsid w:val="003E6E96"/>
    <w:rsid w:val="003E6F42"/>
    <w:rsid w:val="003E7523"/>
    <w:rsid w:val="003E754E"/>
    <w:rsid w:val="003E791E"/>
    <w:rsid w:val="003E7C86"/>
    <w:rsid w:val="003F00FD"/>
    <w:rsid w:val="003F0118"/>
    <w:rsid w:val="003F06E0"/>
    <w:rsid w:val="003F0865"/>
    <w:rsid w:val="003F08D2"/>
    <w:rsid w:val="003F099C"/>
    <w:rsid w:val="003F0ECA"/>
    <w:rsid w:val="003F0EF2"/>
    <w:rsid w:val="003F1402"/>
    <w:rsid w:val="003F1667"/>
    <w:rsid w:val="003F1AAD"/>
    <w:rsid w:val="003F1E43"/>
    <w:rsid w:val="003F206C"/>
    <w:rsid w:val="003F2D7B"/>
    <w:rsid w:val="003F2DC4"/>
    <w:rsid w:val="003F3240"/>
    <w:rsid w:val="003F3256"/>
    <w:rsid w:val="003F3423"/>
    <w:rsid w:val="003F3895"/>
    <w:rsid w:val="003F38DC"/>
    <w:rsid w:val="003F3A9D"/>
    <w:rsid w:val="003F3B98"/>
    <w:rsid w:val="003F3BE2"/>
    <w:rsid w:val="003F4016"/>
    <w:rsid w:val="003F4156"/>
    <w:rsid w:val="003F41B9"/>
    <w:rsid w:val="003F45FC"/>
    <w:rsid w:val="003F4A17"/>
    <w:rsid w:val="003F4EDB"/>
    <w:rsid w:val="003F507A"/>
    <w:rsid w:val="003F5130"/>
    <w:rsid w:val="003F5325"/>
    <w:rsid w:val="003F57F6"/>
    <w:rsid w:val="003F5932"/>
    <w:rsid w:val="003F5976"/>
    <w:rsid w:val="003F5A88"/>
    <w:rsid w:val="003F5ABA"/>
    <w:rsid w:val="003F5B4C"/>
    <w:rsid w:val="003F5E2E"/>
    <w:rsid w:val="003F6470"/>
    <w:rsid w:val="003F6ABB"/>
    <w:rsid w:val="003F6FC5"/>
    <w:rsid w:val="003F7105"/>
    <w:rsid w:val="003F72D3"/>
    <w:rsid w:val="003F75DA"/>
    <w:rsid w:val="003F791B"/>
    <w:rsid w:val="003F7D4B"/>
    <w:rsid w:val="003F7E6F"/>
    <w:rsid w:val="003F7E9F"/>
    <w:rsid w:val="00400385"/>
    <w:rsid w:val="004004CB"/>
    <w:rsid w:val="0040053C"/>
    <w:rsid w:val="0040067E"/>
    <w:rsid w:val="0040073C"/>
    <w:rsid w:val="00400DEE"/>
    <w:rsid w:val="00400E27"/>
    <w:rsid w:val="00400FCE"/>
    <w:rsid w:val="00401194"/>
    <w:rsid w:val="00401671"/>
    <w:rsid w:val="004016AE"/>
    <w:rsid w:val="00401758"/>
    <w:rsid w:val="004017E6"/>
    <w:rsid w:val="00401899"/>
    <w:rsid w:val="004018F1"/>
    <w:rsid w:val="00401B7D"/>
    <w:rsid w:val="00401FB6"/>
    <w:rsid w:val="004021FF"/>
    <w:rsid w:val="0040227F"/>
    <w:rsid w:val="00402410"/>
    <w:rsid w:val="00402622"/>
    <w:rsid w:val="00402682"/>
    <w:rsid w:val="004028CF"/>
    <w:rsid w:val="0040297E"/>
    <w:rsid w:val="00402995"/>
    <w:rsid w:val="004029FF"/>
    <w:rsid w:val="00402A95"/>
    <w:rsid w:val="00402C95"/>
    <w:rsid w:val="004030ED"/>
    <w:rsid w:val="00403433"/>
    <w:rsid w:val="00403931"/>
    <w:rsid w:val="0040397B"/>
    <w:rsid w:val="00403C72"/>
    <w:rsid w:val="00403D07"/>
    <w:rsid w:val="00403F00"/>
    <w:rsid w:val="0040429A"/>
    <w:rsid w:val="004042E0"/>
    <w:rsid w:val="00404342"/>
    <w:rsid w:val="00404626"/>
    <w:rsid w:val="00404772"/>
    <w:rsid w:val="004048A9"/>
    <w:rsid w:val="00404A38"/>
    <w:rsid w:val="00404C25"/>
    <w:rsid w:val="00404EA5"/>
    <w:rsid w:val="0040506A"/>
    <w:rsid w:val="004051F8"/>
    <w:rsid w:val="00405491"/>
    <w:rsid w:val="0040564D"/>
    <w:rsid w:val="00405780"/>
    <w:rsid w:val="00405878"/>
    <w:rsid w:val="004058CE"/>
    <w:rsid w:val="004058DD"/>
    <w:rsid w:val="004059BD"/>
    <w:rsid w:val="00406122"/>
    <w:rsid w:val="0040636D"/>
    <w:rsid w:val="0040663B"/>
    <w:rsid w:val="004068AA"/>
    <w:rsid w:val="004068FA"/>
    <w:rsid w:val="004069A9"/>
    <w:rsid w:val="00406C54"/>
    <w:rsid w:val="00406F04"/>
    <w:rsid w:val="00406F75"/>
    <w:rsid w:val="00407037"/>
    <w:rsid w:val="00407076"/>
    <w:rsid w:val="00407164"/>
    <w:rsid w:val="004073E1"/>
    <w:rsid w:val="00407641"/>
    <w:rsid w:val="0040792D"/>
    <w:rsid w:val="004079DE"/>
    <w:rsid w:val="00407DD1"/>
    <w:rsid w:val="00407E9D"/>
    <w:rsid w:val="00407F4B"/>
    <w:rsid w:val="004101F6"/>
    <w:rsid w:val="00410543"/>
    <w:rsid w:val="0041056F"/>
    <w:rsid w:val="004109DD"/>
    <w:rsid w:val="00410CEF"/>
    <w:rsid w:val="00410DBF"/>
    <w:rsid w:val="00410E14"/>
    <w:rsid w:val="00410E61"/>
    <w:rsid w:val="00410F14"/>
    <w:rsid w:val="004115D6"/>
    <w:rsid w:val="00411AF3"/>
    <w:rsid w:val="00411D89"/>
    <w:rsid w:val="004122C0"/>
    <w:rsid w:val="00412DF3"/>
    <w:rsid w:val="004130D7"/>
    <w:rsid w:val="004131CE"/>
    <w:rsid w:val="004131D2"/>
    <w:rsid w:val="004132E1"/>
    <w:rsid w:val="004133C2"/>
    <w:rsid w:val="004133FF"/>
    <w:rsid w:val="00413721"/>
    <w:rsid w:val="00413A57"/>
    <w:rsid w:val="00414258"/>
    <w:rsid w:val="004145A8"/>
    <w:rsid w:val="00414634"/>
    <w:rsid w:val="004147D5"/>
    <w:rsid w:val="00414843"/>
    <w:rsid w:val="00414A1E"/>
    <w:rsid w:val="00414A56"/>
    <w:rsid w:val="00414BBC"/>
    <w:rsid w:val="0041541C"/>
    <w:rsid w:val="00415544"/>
    <w:rsid w:val="004155A5"/>
    <w:rsid w:val="00415953"/>
    <w:rsid w:val="00415BA7"/>
    <w:rsid w:val="00415DAF"/>
    <w:rsid w:val="00416928"/>
    <w:rsid w:val="00416D67"/>
    <w:rsid w:val="00416FA0"/>
    <w:rsid w:val="0041718F"/>
    <w:rsid w:val="004175BA"/>
    <w:rsid w:val="00417994"/>
    <w:rsid w:val="00417BA9"/>
    <w:rsid w:val="00417C45"/>
    <w:rsid w:val="00420242"/>
    <w:rsid w:val="00420312"/>
    <w:rsid w:val="004204FE"/>
    <w:rsid w:val="00420540"/>
    <w:rsid w:val="00420A13"/>
    <w:rsid w:val="00420B27"/>
    <w:rsid w:val="00420CBD"/>
    <w:rsid w:val="00420CD5"/>
    <w:rsid w:val="00420EA6"/>
    <w:rsid w:val="004210F2"/>
    <w:rsid w:val="00421322"/>
    <w:rsid w:val="00421BFC"/>
    <w:rsid w:val="00421C40"/>
    <w:rsid w:val="00421CEE"/>
    <w:rsid w:val="0042215B"/>
    <w:rsid w:val="0042238B"/>
    <w:rsid w:val="004224D8"/>
    <w:rsid w:val="0042290B"/>
    <w:rsid w:val="00423031"/>
    <w:rsid w:val="0042345D"/>
    <w:rsid w:val="004234A2"/>
    <w:rsid w:val="0042355D"/>
    <w:rsid w:val="004238B1"/>
    <w:rsid w:val="00423CB8"/>
    <w:rsid w:val="004240E2"/>
    <w:rsid w:val="0042429B"/>
    <w:rsid w:val="0042429C"/>
    <w:rsid w:val="004245CD"/>
    <w:rsid w:val="0042464E"/>
    <w:rsid w:val="004249A3"/>
    <w:rsid w:val="00424A9C"/>
    <w:rsid w:val="00424C1B"/>
    <w:rsid w:val="00424ED6"/>
    <w:rsid w:val="00424EDA"/>
    <w:rsid w:val="00424EFE"/>
    <w:rsid w:val="00425430"/>
    <w:rsid w:val="00425448"/>
    <w:rsid w:val="00425509"/>
    <w:rsid w:val="0042551E"/>
    <w:rsid w:val="00425679"/>
    <w:rsid w:val="004257A1"/>
    <w:rsid w:val="004259C7"/>
    <w:rsid w:val="00425A90"/>
    <w:rsid w:val="00425B9F"/>
    <w:rsid w:val="0042618B"/>
    <w:rsid w:val="00426305"/>
    <w:rsid w:val="0042641B"/>
    <w:rsid w:val="004264A7"/>
    <w:rsid w:val="00426560"/>
    <w:rsid w:val="00426792"/>
    <w:rsid w:val="00426BA6"/>
    <w:rsid w:val="00427193"/>
    <w:rsid w:val="004271C0"/>
    <w:rsid w:val="0042726A"/>
    <w:rsid w:val="004272D6"/>
    <w:rsid w:val="004273C9"/>
    <w:rsid w:val="00427418"/>
    <w:rsid w:val="00427419"/>
    <w:rsid w:val="00430544"/>
    <w:rsid w:val="0043081D"/>
    <w:rsid w:val="004308A1"/>
    <w:rsid w:val="00430C09"/>
    <w:rsid w:val="00430C90"/>
    <w:rsid w:val="00430DE7"/>
    <w:rsid w:val="00430E2C"/>
    <w:rsid w:val="00430FC1"/>
    <w:rsid w:val="00431237"/>
    <w:rsid w:val="00431329"/>
    <w:rsid w:val="00431AB3"/>
    <w:rsid w:val="00431BE6"/>
    <w:rsid w:val="00431CCD"/>
    <w:rsid w:val="0043207C"/>
    <w:rsid w:val="00432744"/>
    <w:rsid w:val="00432809"/>
    <w:rsid w:val="00432A6B"/>
    <w:rsid w:val="00432B27"/>
    <w:rsid w:val="00432BE6"/>
    <w:rsid w:val="004330B4"/>
    <w:rsid w:val="004332CC"/>
    <w:rsid w:val="004335FA"/>
    <w:rsid w:val="00433621"/>
    <w:rsid w:val="004336D0"/>
    <w:rsid w:val="00433708"/>
    <w:rsid w:val="004339CD"/>
    <w:rsid w:val="00433B96"/>
    <w:rsid w:val="00433DD5"/>
    <w:rsid w:val="00433E1B"/>
    <w:rsid w:val="00433FE8"/>
    <w:rsid w:val="00434351"/>
    <w:rsid w:val="00434584"/>
    <w:rsid w:val="00434780"/>
    <w:rsid w:val="004349C3"/>
    <w:rsid w:val="00434B8E"/>
    <w:rsid w:val="00434CA0"/>
    <w:rsid w:val="00434E89"/>
    <w:rsid w:val="004350D5"/>
    <w:rsid w:val="0043524F"/>
    <w:rsid w:val="00435527"/>
    <w:rsid w:val="00435B51"/>
    <w:rsid w:val="00435B53"/>
    <w:rsid w:val="00435B87"/>
    <w:rsid w:val="00435C19"/>
    <w:rsid w:val="00435DBE"/>
    <w:rsid w:val="004361D7"/>
    <w:rsid w:val="004367B8"/>
    <w:rsid w:val="004367BF"/>
    <w:rsid w:val="0043690F"/>
    <w:rsid w:val="00437199"/>
    <w:rsid w:val="0043728C"/>
    <w:rsid w:val="0043740F"/>
    <w:rsid w:val="004374BC"/>
    <w:rsid w:val="004375AB"/>
    <w:rsid w:val="00437770"/>
    <w:rsid w:val="00437C2E"/>
    <w:rsid w:val="00437C93"/>
    <w:rsid w:val="00437D5B"/>
    <w:rsid w:val="00437E67"/>
    <w:rsid w:val="00440075"/>
    <w:rsid w:val="00440222"/>
    <w:rsid w:val="004405EC"/>
    <w:rsid w:val="0044086D"/>
    <w:rsid w:val="0044096C"/>
    <w:rsid w:val="00440AD4"/>
    <w:rsid w:val="0044116D"/>
    <w:rsid w:val="0044134F"/>
    <w:rsid w:val="004413DA"/>
    <w:rsid w:val="004413F7"/>
    <w:rsid w:val="00441461"/>
    <w:rsid w:val="004415C9"/>
    <w:rsid w:val="00441921"/>
    <w:rsid w:val="00441C34"/>
    <w:rsid w:val="00441E0F"/>
    <w:rsid w:val="00441E8F"/>
    <w:rsid w:val="00441FB4"/>
    <w:rsid w:val="00442149"/>
    <w:rsid w:val="00442516"/>
    <w:rsid w:val="004425FF"/>
    <w:rsid w:val="00442826"/>
    <w:rsid w:val="00442DE9"/>
    <w:rsid w:val="00443390"/>
    <w:rsid w:val="0044348B"/>
    <w:rsid w:val="004434D7"/>
    <w:rsid w:val="00443CD6"/>
    <w:rsid w:val="00443CF5"/>
    <w:rsid w:val="00443DF1"/>
    <w:rsid w:val="00443F1D"/>
    <w:rsid w:val="00444267"/>
    <w:rsid w:val="00444287"/>
    <w:rsid w:val="0044438A"/>
    <w:rsid w:val="004444C8"/>
    <w:rsid w:val="00444500"/>
    <w:rsid w:val="00444A26"/>
    <w:rsid w:val="00444B69"/>
    <w:rsid w:val="00444DA1"/>
    <w:rsid w:val="00444E4F"/>
    <w:rsid w:val="004451AE"/>
    <w:rsid w:val="004452A2"/>
    <w:rsid w:val="004453BA"/>
    <w:rsid w:val="00445405"/>
    <w:rsid w:val="00445507"/>
    <w:rsid w:val="00445577"/>
    <w:rsid w:val="00445EE8"/>
    <w:rsid w:val="00445F24"/>
    <w:rsid w:val="00446269"/>
    <w:rsid w:val="004466C7"/>
    <w:rsid w:val="00446E09"/>
    <w:rsid w:val="004472DA"/>
    <w:rsid w:val="004478A7"/>
    <w:rsid w:val="00447C45"/>
    <w:rsid w:val="00447CC9"/>
    <w:rsid w:val="00447DB3"/>
    <w:rsid w:val="0045024D"/>
    <w:rsid w:val="004502E7"/>
    <w:rsid w:val="004508C3"/>
    <w:rsid w:val="00450926"/>
    <w:rsid w:val="00450B8A"/>
    <w:rsid w:val="00450BB5"/>
    <w:rsid w:val="00450D84"/>
    <w:rsid w:val="00450E0C"/>
    <w:rsid w:val="00450EBE"/>
    <w:rsid w:val="00450F19"/>
    <w:rsid w:val="00451193"/>
    <w:rsid w:val="00451479"/>
    <w:rsid w:val="0045148E"/>
    <w:rsid w:val="004514CB"/>
    <w:rsid w:val="0045154A"/>
    <w:rsid w:val="0045167B"/>
    <w:rsid w:val="00451738"/>
    <w:rsid w:val="004517F7"/>
    <w:rsid w:val="00451B00"/>
    <w:rsid w:val="00451D6D"/>
    <w:rsid w:val="0045235E"/>
    <w:rsid w:val="0045251B"/>
    <w:rsid w:val="0045251F"/>
    <w:rsid w:val="004525A5"/>
    <w:rsid w:val="00452A90"/>
    <w:rsid w:val="00452C29"/>
    <w:rsid w:val="00452D28"/>
    <w:rsid w:val="00452E0A"/>
    <w:rsid w:val="00452E36"/>
    <w:rsid w:val="00452EB2"/>
    <w:rsid w:val="00452FD8"/>
    <w:rsid w:val="004533E0"/>
    <w:rsid w:val="0045344B"/>
    <w:rsid w:val="00453466"/>
    <w:rsid w:val="00453783"/>
    <w:rsid w:val="00453887"/>
    <w:rsid w:val="0045422E"/>
    <w:rsid w:val="00454394"/>
    <w:rsid w:val="004543F1"/>
    <w:rsid w:val="004547E4"/>
    <w:rsid w:val="0045491C"/>
    <w:rsid w:val="00454CBD"/>
    <w:rsid w:val="00454EEB"/>
    <w:rsid w:val="0045503E"/>
    <w:rsid w:val="004550BD"/>
    <w:rsid w:val="0045529B"/>
    <w:rsid w:val="004553A2"/>
    <w:rsid w:val="004553BD"/>
    <w:rsid w:val="004554E7"/>
    <w:rsid w:val="00455765"/>
    <w:rsid w:val="00455952"/>
    <w:rsid w:val="00455B32"/>
    <w:rsid w:val="00455ECD"/>
    <w:rsid w:val="00455ECF"/>
    <w:rsid w:val="0045603D"/>
    <w:rsid w:val="00456316"/>
    <w:rsid w:val="00456383"/>
    <w:rsid w:val="004564F6"/>
    <w:rsid w:val="0045657D"/>
    <w:rsid w:val="004566A0"/>
    <w:rsid w:val="00456B27"/>
    <w:rsid w:val="00456F81"/>
    <w:rsid w:val="00456FC9"/>
    <w:rsid w:val="004576BA"/>
    <w:rsid w:val="004576C0"/>
    <w:rsid w:val="004576D4"/>
    <w:rsid w:val="004578DF"/>
    <w:rsid w:val="00457C6B"/>
    <w:rsid w:val="00457D28"/>
    <w:rsid w:val="00457FF4"/>
    <w:rsid w:val="0046003C"/>
    <w:rsid w:val="0046004F"/>
    <w:rsid w:val="004602AC"/>
    <w:rsid w:val="004605C7"/>
    <w:rsid w:val="00460612"/>
    <w:rsid w:val="004609BD"/>
    <w:rsid w:val="00460ADD"/>
    <w:rsid w:val="00460B9A"/>
    <w:rsid w:val="00460BF9"/>
    <w:rsid w:val="00460CCA"/>
    <w:rsid w:val="00460D65"/>
    <w:rsid w:val="00460F10"/>
    <w:rsid w:val="00460FEE"/>
    <w:rsid w:val="004615AA"/>
    <w:rsid w:val="0046171C"/>
    <w:rsid w:val="00461828"/>
    <w:rsid w:val="00461888"/>
    <w:rsid w:val="004618EC"/>
    <w:rsid w:val="00461A3A"/>
    <w:rsid w:val="00461B1D"/>
    <w:rsid w:val="00461C04"/>
    <w:rsid w:val="00461E43"/>
    <w:rsid w:val="00461EA2"/>
    <w:rsid w:val="00461FA8"/>
    <w:rsid w:val="00461FF3"/>
    <w:rsid w:val="00462046"/>
    <w:rsid w:val="004623AD"/>
    <w:rsid w:val="0046242F"/>
    <w:rsid w:val="004627F1"/>
    <w:rsid w:val="00462D24"/>
    <w:rsid w:val="00463626"/>
    <w:rsid w:val="00463A44"/>
    <w:rsid w:val="00463B87"/>
    <w:rsid w:val="00464252"/>
    <w:rsid w:val="0046426F"/>
    <w:rsid w:val="0046459A"/>
    <w:rsid w:val="00464C67"/>
    <w:rsid w:val="00464D82"/>
    <w:rsid w:val="00464F83"/>
    <w:rsid w:val="0046504C"/>
    <w:rsid w:val="0046517D"/>
    <w:rsid w:val="004655B7"/>
    <w:rsid w:val="004657D0"/>
    <w:rsid w:val="00465982"/>
    <w:rsid w:val="00466057"/>
    <w:rsid w:val="00466100"/>
    <w:rsid w:val="004664AD"/>
    <w:rsid w:val="004666C8"/>
    <w:rsid w:val="00466BDC"/>
    <w:rsid w:val="00466DEC"/>
    <w:rsid w:val="00466F16"/>
    <w:rsid w:val="00466FEA"/>
    <w:rsid w:val="0046708F"/>
    <w:rsid w:val="00467172"/>
    <w:rsid w:val="0046718C"/>
    <w:rsid w:val="0046735B"/>
    <w:rsid w:val="00467524"/>
    <w:rsid w:val="00467717"/>
    <w:rsid w:val="004677DC"/>
    <w:rsid w:val="004677FD"/>
    <w:rsid w:val="004678B9"/>
    <w:rsid w:val="00467956"/>
    <w:rsid w:val="004679E3"/>
    <w:rsid w:val="00467AD5"/>
    <w:rsid w:val="00467B45"/>
    <w:rsid w:val="00467BDD"/>
    <w:rsid w:val="00467BF7"/>
    <w:rsid w:val="00467D5D"/>
    <w:rsid w:val="00467F94"/>
    <w:rsid w:val="0047004B"/>
    <w:rsid w:val="004701A2"/>
    <w:rsid w:val="00470339"/>
    <w:rsid w:val="00470398"/>
    <w:rsid w:val="00470444"/>
    <w:rsid w:val="00470464"/>
    <w:rsid w:val="004704BB"/>
    <w:rsid w:val="004704E1"/>
    <w:rsid w:val="004708B6"/>
    <w:rsid w:val="00470A31"/>
    <w:rsid w:val="00470A37"/>
    <w:rsid w:val="00470A8C"/>
    <w:rsid w:val="00470A97"/>
    <w:rsid w:val="00470AC8"/>
    <w:rsid w:val="00470DCC"/>
    <w:rsid w:val="00470E45"/>
    <w:rsid w:val="00471073"/>
    <w:rsid w:val="00471091"/>
    <w:rsid w:val="004711F0"/>
    <w:rsid w:val="00471406"/>
    <w:rsid w:val="00471942"/>
    <w:rsid w:val="00471A3E"/>
    <w:rsid w:val="00471C60"/>
    <w:rsid w:val="00471DC9"/>
    <w:rsid w:val="00471EBB"/>
    <w:rsid w:val="00472115"/>
    <w:rsid w:val="00472224"/>
    <w:rsid w:val="004722DA"/>
    <w:rsid w:val="00472531"/>
    <w:rsid w:val="00472588"/>
    <w:rsid w:val="00472757"/>
    <w:rsid w:val="004727E8"/>
    <w:rsid w:val="00472A1F"/>
    <w:rsid w:val="00472AB5"/>
    <w:rsid w:val="00472BB2"/>
    <w:rsid w:val="00472C0F"/>
    <w:rsid w:val="00472EB5"/>
    <w:rsid w:val="004730CC"/>
    <w:rsid w:val="004730E6"/>
    <w:rsid w:val="004730FA"/>
    <w:rsid w:val="0047313A"/>
    <w:rsid w:val="00473330"/>
    <w:rsid w:val="0047370C"/>
    <w:rsid w:val="0047382A"/>
    <w:rsid w:val="00473C2C"/>
    <w:rsid w:val="00473CBE"/>
    <w:rsid w:val="00473D69"/>
    <w:rsid w:val="00473FD4"/>
    <w:rsid w:val="00473FEB"/>
    <w:rsid w:val="004740C1"/>
    <w:rsid w:val="004742D1"/>
    <w:rsid w:val="004745E7"/>
    <w:rsid w:val="0047466D"/>
    <w:rsid w:val="00474843"/>
    <w:rsid w:val="00474860"/>
    <w:rsid w:val="004748A2"/>
    <w:rsid w:val="00474B81"/>
    <w:rsid w:val="00474E5A"/>
    <w:rsid w:val="00474F61"/>
    <w:rsid w:val="00474FB9"/>
    <w:rsid w:val="00475449"/>
    <w:rsid w:val="004755F2"/>
    <w:rsid w:val="00475919"/>
    <w:rsid w:val="00475931"/>
    <w:rsid w:val="00475ADA"/>
    <w:rsid w:val="00475EA4"/>
    <w:rsid w:val="00476124"/>
    <w:rsid w:val="0047678A"/>
    <w:rsid w:val="004767A8"/>
    <w:rsid w:val="00476C24"/>
    <w:rsid w:val="00476E6A"/>
    <w:rsid w:val="00476F9B"/>
    <w:rsid w:val="00476FB9"/>
    <w:rsid w:val="004773D4"/>
    <w:rsid w:val="00477462"/>
    <w:rsid w:val="00477572"/>
    <w:rsid w:val="00477744"/>
    <w:rsid w:val="00477B22"/>
    <w:rsid w:val="00477F8B"/>
    <w:rsid w:val="00477FD1"/>
    <w:rsid w:val="004802BB"/>
    <w:rsid w:val="00480446"/>
    <w:rsid w:val="00480480"/>
    <w:rsid w:val="00480689"/>
    <w:rsid w:val="0048096F"/>
    <w:rsid w:val="00480D74"/>
    <w:rsid w:val="00480DC6"/>
    <w:rsid w:val="00481323"/>
    <w:rsid w:val="0048137A"/>
    <w:rsid w:val="004815C6"/>
    <w:rsid w:val="00481DC4"/>
    <w:rsid w:val="00481E96"/>
    <w:rsid w:val="00481ECF"/>
    <w:rsid w:val="00482134"/>
    <w:rsid w:val="00482222"/>
    <w:rsid w:val="004822E1"/>
    <w:rsid w:val="004825AE"/>
    <w:rsid w:val="00482817"/>
    <w:rsid w:val="00482C64"/>
    <w:rsid w:val="00482D9D"/>
    <w:rsid w:val="00482DAC"/>
    <w:rsid w:val="00483117"/>
    <w:rsid w:val="004831AC"/>
    <w:rsid w:val="004833F6"/>
    <w:rsid w:val="00483457"/>
    <w:rsid w:val="004836CB"/>
    <w:rsid w:val="00483765"/>
    <w:rsid w:val="00483A00"/>
    <w:rsid w:val="00483B17"/>
    <w:rsid w:val="00483C81"/>
    <w:rsid w:val="00483E57"/>
    <w:rsid w:val="0048443E"/>
    <w:rsid w:val="00484801"/>
    <w:rsid w:val="00484865"/>
    <w:rsid w:val="00484A2E"/>
    <w:rsid w:val="00484DF9"/>
    <w:rsid w:val="004853A0"/>
    <w:rsid w:val="0048542A"/>
    <w:rsid w:val="004854E6"/>
    <w:rsid w:val="00485811"/>
    <w:rsid w:val="00485885"/>
    <w:rsid w:val="00485922"/>
    <w:rsid w:val="00485AA2"/>
    <w:rsid w:val="00485ABD"/>
    <w:rsid w:val="00485ACB"/>
    <w:rsid w:val="00485B13"/>
    <w:rsid w:val="00485B15"/>
    <w:rsid w:val="00485BFC"/>
    <w:rsid w:val="00485DC1"/>
    <w:rsid w:val="0048601E"/>
    <w:rsid w:val="0048633E"/>
    <w:rsid w:val="004865E5"/>
    <w:rsid w:val="004865F8"/>
    <w:rsid w:val="00486705"/>
    <w:rsid w:val="00486819"/>
    <w:rsid w:val="00486A17"/>
    <w:rsid w:val="00486A40"/>
    <w:rsid w:val="00486BA9"/>
    <w:rsid w:val="00486CA0"/>
    <w:rsid w:val="00486CD6"/>
    <w:rsid w:val="00486EF4"/>
    <w:rsid w:val="004874DB"/>
    <w:rsid w:val="0048786E"/>
    <w:rsid w:val="0049004F"/>
    <w:rsid w:val="00490162"/>
    <w:rsid w:val="004901FB"/>
    <w:rsid w:val="00490336"/>
    <w:rsid w:val="0049066E"/>
    <w:rsid w:val="00490882"/>
    <w:rsid w:val="00490AA8"/>
    <w:rsid w:val="00490CE4"/>
    <w:rsid w:val="004912A8"/>
    <w:rsid w:val="004913AF"/>
    <w:rsid w:val="004918AC"/>
    <w:rsid w:val="0049197B"/>
    <w:rsid w:val="00491A70"/>
    <w:rsid w:val="00491B35"/>
    <w:rsid w:val="00491C0C"/>
    <w:rsid w:val="00491DD4"/>
    <w:rsid w:val="00491E5A"/>
    <w:rsid w:val="0049208F"/>
    <w:rsid w:val="0049219A"/>
    <w:rsid w:val="00492464"/>
    <w:rsid w:val="00492774"/>
    <w:rsid w:val="0049280E"/>
    <w:rsid w:val="00492929"/>
    <w:rsid w:val="004929E4"/>
    <w:rsid w:val="00492C2A"/>
    <w:rsid w:val="00492DF7"/>
    <w:rsid w:val="00493216"/>
    <w:rsid w:val="00493303"/>
    <w:rsid w:val="004934F9"/>
    <w:rsid w:val="00493535"/>
    <w:rsid w:val="004937FC"/>
    <w:rsid w:val="00493A60"/>
    <w:rsid w:val="00493FF3"/>
    <w:rsid w:val="0049421A"/>
    <w:rsid w:val="004943E7"/>
    <w:rsid w:val="0049453B"/>
    <w:rsid w:val="0049483E"/>
    <w:rsid w:val="0049488A"/>
    <w:rsid w:val="00494C25"/>
    <w:rsid w:val="00494CD6"/>
    <w:rsid w:val="00494DEE"/>
    <w:rsid w:val="00494F68"/>
    <w:rsid w:val="00494F85"/>
    <w:rsid w:val="00495028"/>
    <w:rsid w:val="00495339"/>
    <w:rsid w:val="004953A8"/>
    <w:rsid w:val="004956B0"/>
    <w:rsid w:val="00495A6C"/>
    <w:rsid w:val="00495AC1"/>
    <w:rsid w:val="00495C64"/>
    <w:rsid w:val="00495EAC"/>
    <w:rsid w:val="00495ECE"/>
    <w:rsid w:val="00496023"/>
    <w:rsid w:val="004960BE"/>
    <w:rsid w:val="00496170"/>
    <w:rsid w:val="00496238"/>
    <w:rsid w:val="00496258"/>
    <w:rsid w:val="004962B9"/>
    <w:rsid w:val="00496351"/>
    <w:rsid w:val="00496730"/>
    <w:rsid w:val="00496B96"/>
    <w:rsid w:val="00496C71"/>
    <w:rsid w:val="0049718F"/>
    <w:rsid w:val="004973AE"/>
    <w:rsid w:val="004974C8"/>
    <w:rsid w:val="00497665"/>
    <w:rsid w:val="004976FF"/>
    <w:rsid w:val="00497A23"/>
    <w:rsid w:val="004A0064"/>
    <w:rsid w:val="004A010A"/>
    <w:rsid w:val="004A03B5"/>
    <w:rsid w:val="004A0410"/>
    <w:rsid w:val="004A047E"/>
    <w:rsid w:val="004A0847"/>
    <w:rsid w:val="004A0989"/>
    <w:rsid w:val="004A0AC0"/>
    <w:rsid w:val="004A0B26"/>
    <w:rsid w:val="004A0FA8"/>
    <w:rsid w:val="004A0FB2"/>
    <w:rsid w:val="004A0FCE"/>
    <w:rsid w:val="004A10EF"/>
    <w:rsid w:val="004A115E"/>
    <w:rsid w:val="004A1248"/>
    <w:rsid w:val="004A1262"/>
    <w:rsid w:val="004A14CC"/>
    <w:rsid w:val="004A195A"/>
    <w:rsid w:val="004A1B10"/>
    <w:rsid w:val="004A1B44"/>
    <w:rsid w:val="004A1BA8"/>
    <w:rsid w:val="004A1BE8"/>
    <w:rsid w:val="004A1D0D"/>
    <w:rsid w:val="004A1ECC"/>
    <w:rsid w:val="004A1F06"/>
    <w:rsid w:val="004A2121"/>
    <w:rsid w:val="004A21B2"/>
    <w:rsid w:val="004A2683"/>
    <w:rsid w:val="004A2A83"/>
    <w:rsid w:val="004A307E"/>
    <w:rsid w:val="004A3687"/>
    <w:rsid w:val="004A3A90"/>
    <w:rsid w:val="004A3D01"/>
    <w:rsid w:val="004A3F4E"/>
    <w:rsid w:val="004A41F8"/>
    <w:rsid w:val="004A425A"/>
    <w:rsid w:val="004A4505"/>
    <w:rsid w:val="004A452F"/>
    <w:rsid w:val="004A456A"/>
    <w:rsid w:val="004A4982"/>
    <w:rsid w:val="004A4C17"/>
    <w:rsid w:val="004A4F2E"/>
    <w:rsid w:val="004A4FD0"/>
    <w:rsid w:val="004A54ED"/>
    <w:rsid w:val="004A5634"/>
    <w:rsid w:val="004A5676"/>
    <w:rsid w:val="004A5A10"/>
    <w:rsid w:val="004A5A24"/>
    <w:rsid w:val="004A5FAB"/>
    <w:rsid w:val="004A5FB3"/>
    <w:rsid w:val="004A6455"/>
    <w:rsid w:val="004A651F"/>
    <w:rsid w:val="004A666E"/>
    <w:rsid w:val="004A6685"/>
    <w:rsid w:val="004A6877"/>
    <w:rsid w:val="004A692B"/>
    <w:rsid w:val="004A6AF8"/>
    <w:rsid w:val="004A6C5C"/>
    <w:rsid w:val="004A73B7"/>
    <w:rsid w:val="004A742E"/>
    <w:rsid w:val="004A7676"/>
    <w:rsid w:val="004A779B"/>
    <w:rsid w:val="004A77B0"/>
    <w:rsid w:val="004A79A3"/>
    <w:rsid w:val="004A7A83"/>
    <w:rsid w:val="004A7B0F"/>
    <w:rsid w:val="004A7B84"/>
    <w:rsid w:val="004A7EDB"/>
    <w:rsid w:val="004A7EEB"/>
    <w:rsid w:val="004B00BD"/>
    <w:rsid w:val="004B02B7"/>
    <w:rsid w:val="004B0404"/>
    <w:rsid w:val="004B04B7"/>
    <w:rsid w:val="004B066B"/>
    <w:rsid w:val="004B0698"/>
    <w:rsid w:val="004B07E5"/>
    <w:rsid w:val="004B09CB"/>
    <w:rsid w:val="004B0BA8"/>
    <w:rsid w:val="004B0E3C"/>
    <w:rsid w:val="004B13AE"/>
    <w:rsid w:val="004B164C"/>
    <w:rsid w:val="004B1CED"/>
    <w:rsid w:val="004B2E97"/>
    <w:rsid w:val="004B2F34"/>
    <w:rsid w:val="004B3342"/>
    <w:rsid w:val="004B354C"/>
    <w:rsid w:val="004B37DB"/>
    <w:rsid w:val="004B3D43"/>
    <w:rsid w:val="004B3D64"/>
    <w:rsid w:val="004B3DC7"/>
    <w:rsid w:val="004B42D9"/>
    <w:rsid w:val="004B42F8"/>
    <w:rsid w:val="004B482C"/>
    <w:rsid w:val="004B48BB"/>
    <w:rsid w:val="004B495B"/>
    <w:rsid w:val="004B501E"/>
    <w:rsid w:val="004B5037"/>
    <w:rsid w:val="004B535B"/>
    <w:rsid w:val="004B5601"/>
    <w:rsid w:val="004B589F"/>
    <w:rsid w:val="004B593C"/>
    <w:rsid w:val="004B5B5A"/>
    <w:rsid w:val="004B5B8D"/>
    <w:rsid w:val="004B5C92"/>
    <w:rsid w:val="004B5F68"/>
    <w:rsid w:val="004B5FE3"/>
    <w:rsid w:val="004B637D"/>
    <w:rsid w:val="004B64AD"/>
    <w:rsid w:val="004B6646"/>
    <w:rsid w:val="004B66E2"/>
    <w:rsid w:val="004B66F5"/>
    <w:rsid w:val="004B67E9"/>
    <w:rsid w:val="004B6ADD"/>
    <w:rsid w:val="004B6BB8"/>
    <w:rsid w:val="004B6BE6"/>
    <w:rsid w:val="004B6D2A"/>
    <w:rsid w:val="004B6D34"/>
    <w:rsid w:val="004B6D43"/>
    <w:rsid w:val="004B6DD6"/>
    <w:rsid w:val="004B6F5A"/>
    <w:rsid w:val="004B7026"/>
    <w:rsid w:val="004B7064"/>
    <w:rsid w:val="004B73C3"/>
    <w:rsid w:val="004B7679"/>
    <w:rsid w:val="004B797A"/>
    <w:rsid w:val="004B7A04"/>
    <w:rsid w:val="004B7B89"/>
    <w:rsid w:val="004B7BEB"/>
    <w:rsid w:val="004B7BF7"/>
    <w:rsid w:val="004B7DDC"/>
    <w:rsid w:val="004C048D"/>
    <w:rsid w:val="004C0C7A"/>
    <w:rsid w:val="004C0D84"/>
    <w:rsid w:val="004C1138"/>
    <w:rsid w:val="004C1681"/>
    <w:rsid w:val="004C1A2D"/>
    <w:rsid w:val="004C1C16"/>
    <w:rsid w:val="004C1DBB"/>
    <w:rsid w:val="004C1E59"/>
    <w:rsid w:val="004C1F38"/>
    <w:rsid w:val="004C1F7F"/>
    <w:rsid w:val="004C21E9"/>
    <w:rsid w:val="004C2211"/>
    <w:rsid w:val="004C2532"/>
    <w:rsid w:val="004C2627"/>
    <w:rsid w:val="004C264D"/>
    <w:rsid w:val="004C272D"/>
    <w:rsid w:val="004C29FF"/>
    <w:rsid w:val="004C2A93"/>
    <w:rsid w:val="004C30BE"/>
    <w:rsid w:val="004C322C"/>
    <w:rsid w:val="004C331E"/>
    <w:rsid w:val="004C33E5"/>
    <w:rsid w:val="004C3588"/>
    <w:rsid w:val="004C35FA"/>
    <w:rsid w:val="004C3758"/>
    <w:rsid w:val="004C3BA8"/>
    <w:rsid w:val="004C3D1D"/>
    <w:rsid w:val="004C3E54"/>
    <w:rsid w:val="004C3F86"/>
    <w:rsid w:val="004C4228"/>
    <w:rsid w:val="004C423A"/>
    <w:rsid w:val="004C426F"/>
    <w:rsid w:val="004C4329"/>
    <w:rsid w:val="004C44EF"/>
    <w:rsid w:val="004C48ED"/>
    <w:rsid w:val="004C4AF5"/>
    <w:rsid w:val="004C4B41"/>
    <w:rsid w:val="004C4EE5"/>
    <w:rsid w:val="004C4F2F"/>
    <w:rsid w:val="004C5026"/>
    <w:rsid w:val="004C5041"/>
    <w:rsid w:val="004C505C"/>
    <w:rsid w:val="004C50F1"/>
    <w:rsid w:val="004C5154"/>
    <w:rsid w:val="004C52C7"/>
    <w:rsid w:val="004C5475"/>
    <w:rsid w:val="004C5BBB"/>
    <w:rsid w:val="004C605F"/>
    <w:rsid w:val="004C6213"/>
    <w:rsid w:val="004C68C0"/>
    <w:rsid w:val="004C68D4"/>
    <w:rsid w:val="004C6BE9"/>
    <w:rsid w:val="004C6DA3"/>
    <w:rsid w:val="004C711D"/>
    <w:rsid w:val="004C7275"/>
    <w:rsid w:val="004C7334"/>
    <w:rsid w:val="004C7496"/>
    <w:rsid w:val="004C74A2"/>
    <w:rsid w:val="004C757B"/>
    <w:rsid w:val="004C7881"/>
    <w:rsid w:val="004C791D"/>
    <w:rsid w:val="004C7A30"/>
    <w:rsid w:val="004C7CB7"/>
    <w:rsid w:val="004C7DE9"/>
    <w:rsid w:val="004D001E"/>
    <w:rsid w:val="004D0107"/>
    <w:rsid w:val="004D01C2"/>
    <w:rsid w:val="004D047C"/>
    <w:rsid w:val="004D06EE"/>
    <w:rsid w:val="004D07F3"/>
    <w:rsid w:val="004D08CB"/>
    <w:rsid w:val="004D09EF"/>
    <w:rsid w:val="004D0CFD"/>
    <w:rsid w:val="004D0E24"/>
    <w:rsid w:val="004D0EC7"/>
    <w:rsid w:val="004D14A9"/>
    <w:rsid w:val="004D16AC"/>
    <w:rsid w:val="004D1A37"/>
    <w:rsid w:val="004D1B22"/>
    <w:rsid w:val="004D1F57"/>
    <w:rsid w:val="004D209D"/>
    <w:rsid w:val="004D2289"/>
    <w:rsid w:val="004D23B4"/>
    <w:rsid w:val="004D23DD"/>
    <w:rsid w:val="004D2560"/>
    <w:rsid w:val="004D2561"/>
    <w:rsid w:val="004D293F"/>
    <w:rsid w:val="004D2985"/>
    <w:rsid w:val="004D2997"/>
    <w:rsid w:val="004D29F8"/>
    <w:rsid w:val="004D2A09"/>
    <w:rsid w:val="004D2A74"/>
    <w:rsid w:val="004D2A99"/>
    <w:rsid w:val="004D2C28"/>
    <w:rsid w:val="004D2E8D"/>
    <w:rsid w:val="004D2F4D"/>
    <w:rsid w:val="004D302E"/>
    <w:rsid w:val="004D3124"/>
    <w:rsid w:val="004D35AA"/>
    <w:rsid w:val="004D36D0"/>
    <w:rsid w:val="004D3F4C"/>
    <w:rsid w:val="004D43FC"/>
    <w:rsid w:val="004D4457"/>
    <w:rsid w:val="004D44C6"/>
    <w:rsid w:val="004D461E"/>
    <w:rsid w:val="004D48C3"/>
    <w:rsid w:val="004D4A84"/>
    <w:rsid w:val="004D4AF5"/>
    <w:rsid w:val="004D4BCF"/>
    <w:rsid w:val="004D4DCA"/>
    <w:rsid w:val="004D4F6B"/>
    <w:rsid w:val="004D5335"/>
    <w:rsid w:val="004D558A"/>
    <w:rsid w:val="004D565C"/>
    <w:rsid w:val="004D57A9"/>
    <w:rsid w:val="004D57FC"/>
    <w:rsid w:val="004D59DF"/>
    <w:rsid w:val="004D5D95"/>
    <w:rsid w:val="004D5E94"/>
    <w:rsid w:val="004D5ECB"/>
    <w:rsid w:val="004D5F1C"/>
    <w:rsid w:val="004D62A7"/>
    <w:rsid w:val="004D640D"/>
    <w:rsid w:val="004D6808"/>
    <w:rsid w:val="004D6AF5"/>
    <w:rsid w:val="004D6B89"/>
    <w:rsid w:val="004D7069"/>
    <w:rsid w:val="004D7110"/>
    <w:rsid w:val="004D73D1"/>
    <w:rsid w:val="004D755D"/>
    <w:rsid w:val="004D7608"/>
    <w:rsid w:val="004D7B69"/>
    <w:rsid w:val="004D7B70"/>
    <w:rsid w:val="004D7C07"/>
    <w:rsid w:val="004D7C4B"/>
    <w:rsid w:val="004D7F99"/>
    <w:rsid w:val="004E01B8"/>
    <w:rsid w:val="004E06B7"/>
    <w:rsid w:val="004E06CD"/>
    <w:rsid w:val="004E087E"/>
    <w:rsid w:val="004E0A4A"/>
    <w:rsid w:val="004E0AC3"/>
    <w:rsid w:val="004E0BAE"/>
    <w:rsid w:val="004E0E9E"/>
    <w:rsid w:val="004E0F34"/>
    <w:rsid w:val="004E0FC3"/>
    <w:rsid w:val="004E14AE"/>
    <w:rsid w:val="004E17C8"/>
    <w:rsid w:val="004E184C"/>
    <w:rsid w:val="004E19A5"/>
    <w:rsid w:val="004E1CCE"/>
    <w:rsid w:val="004E1D18"/>
    <w:rsid w:val="004E1DFD"/>
    <w:rsid w:val="004E22BB"/>
    <w:rsid w:val="004E2486"/>
    <w:rsid w:val="004E2514"/>
    <w:rsid w:val="004E25BD"/>
    <w:rsid w:val="004E2797"/>
    <w:rsid w:val="004E2ECB"/>
    <w:rsid w:val="004E32BF"/>
    <w:rsid w:val="004E3629"/>
    <w:rsid w:val="004E3821"/>
    <w:rsid w:val="004E386B"/>
    <w:rsid w:val="004E390B"/>
    <w:rsid w:val="004E3A70"/>
    <w:rsid w:val="004E3BBD"/>
    <w:rsid w:val="004E3D90"/>
    <w:rsid w:val="004E41FC"/>
    <w:rsid w:val="004E436B"/>
    <w:rsid w:val="004E45C1"/>
    <w:rsid w:val="004E4789"/>
    <w:rsid w:val="004E489F"/>
    <w:rsid w:val="004E4CC0"/>
    <w:rsid w:val="004E51AC"/>
    <w:rsid w:val="004E5227"/>
    <w:rsid w:val="004E53BB"/>
    <w:rsid w:val="004E5670"/>
    <w:rsid w:val="004E5752"/>
    <w:rsid w:val="004E5B40"/>
    <w:rsid w:val="004E5C0B"/>
    <w:rsid w:val="004E5ED7"/>
    <w:rsid w:val="004E5F51"/>
    <w:rsid w:val="004E64CD"/>
    <w:rsid w:val="004E6596"/>
    <w:rsid w:val="004E67AC"/>
    <w:rsid w:val="004E6966"/>
    <w:rsid w:val="004E6CFE"/>
    <w:rsid w:val="004E70DA"/>
    <w:rsid w:val="004E7381"/>
    <w:rsid w:val="004E74A3"/>
    <w:rsid w:val="004E7922"/>
    <w:rsid w:val="004E7C69"/>
    <w:rsid w:val="004E7C71"/>
    <w:rsid w:val="004E7F17"/>
    <w:rsid w:val="004F0073"/>
    <w:rsid w:val="004F0393"/>
    <w:rsid w:val="004F0540"/>
    <w:rsid w:val="004F0DA6"/>
    <w:rsid w:val="004F11D5"/>
    <w:rsid w:val="004F137B"/>
    <w:rsid w:val="004F181E"/>
    <w:rsid w:val="004F1A93"/>
    <w:rsid w:val="004F1C32"/>
    <w:rsid w:val="004F1D52"/>
    <w:rsid w:val="004F1E1F"/>
    <w:rsid w:val="004F2521"/>
    <w:rsid w:val="004F253E"/>
    <w:rsid w:val="004F25DE"/>
    <w:rsid w:val="004F26CB"/>
    <w:rsid w:val="004F26FC"/>
    <w:rsid w:val="004F279C"/>
    <w:rsid w:val="004F2839"/>
    <w:rsid w:val="004F2B4C"/>
    <w:rsid w:val="004F2C01"/>
    <w:rsid w:val="004F2CCB"/>
    <w:rsid w:val="004F2F18"/>
    <w:rsid w:val="004F3040"/>
    <w:rsid w:val="004F30DD"/>
    <w:rsid w:val="004F334B"/>
    <w:rsid w:val="004F3823"/>
    <w:rsid w:val="004F3BCF"/>
    <w:rsid w:val="004F3C34"/>
    <w:rsid w:val="004F3DFD"/>
    <w:rsid w:val="004F405C"/>
    <w:rsid w:val="004F4193"/>
    <w:rsid w:val="004F420F"/>
    <w:rsid w:val="004F4464"/>
    <w:rsid w:val="004F4810"/>
    <w:rsid w:val="004F4B52"/>
    <w:rsid w:val="004F4BFD"/>
    <w:rsid w:val="004F4D0A"/>
    <w:rsid w:val="004F4D2A"/>
    <w:rsid w:val="004F4D9F"/>
    <w:rsid w:val="004F4E7F"/>
    <w:rsid w:val="004F4FB9"/>
    <w:rsid w:val="004F54F8"/>
    <w:rsid w:val="004F5639"/>
    <w:rsid w:val="004F5644"/>
    <w:rsid w:val="004F5732"/>
    <w:rsid w:val="004F5758"/>
    <w:rsid w:val="004F57DD"/>
    <w:rsid w:val="004F5814"/>
    <w:rsid w:val="004F5B9A"/>
    <w:rsid w:val="004F5C2B"/>
    <w:rsid w:val="004F5E65"/>
    <w:rsid w:val="004F5EDA"/>
    <w:rsid w:val="004F5FCE"/>
    <w:rsid w:val="004F61AC"/>
    <w:rsid w:val="004F61D6"/>
    <w:rsid w:val="004F698C"/>
    <w:rsid w:val="004F6A2B"/>
    <w:rsid w:val="004F6B15"/>
    <w:rsid w:val="004F6FE4"/>
    <w:rsid w:val="004F7216"/>
    <w:rsid w:val="004F748B"/>
    <w:rsid w:val="005001A3"/>
    <w:rsid w:val="005002A2"/>
    <w:rsid w:val="00500371"/>
    <w:rsid w:val="00500406"/>
    <w:rsid w:val="00500654"/>
    <w:rsid w:val="00500729"/>
    <w:rsid w:val="005007F0"/>
    <w:rsid w:val="00500921"/>
    <w:rsid w:val="00500945"/>
    <w:rsid w:val="0050095D"/>
    <w:rsid w:val="00500E00"/>
    <w:rsid w:val="00500E8E"/>
    <w:rsid w:val="00501164"/>
    <w:rsid w:val="005011CA"/>
    <w:rsid w:val="0050163E"/>
    <w:rsid w:val="005017BB"/>
    <w:rsid w:val="005017E9"/>
    <w:rsid w:val="005017EB"/>
    <w:rsid w:val="0050181C"/>
    <w:rsid w:val="00501940"/>
    <w:rsid w:val="00501EB7"/>
    <w:rsid w:val="00501ECD"/>
    <w:rsid w:val="00502360"/>
    <w:rsid w:val="00502365"/>
    <w:rsid w:val="00502824"/>
    <w:rsid w:val="00502AA9"/>
    <w:rsid w:val="00502D4E"/>
    <w:rsid w:val="00502E06"/>
    <w:rsid w:val="00503073"/>
    <w:rsid w:val="00503349"/>
    <w:rsid w:val="00503366"/>
    <w:rsid w:val="00503A47"/>
    <w:rsid w:val="00503AEE"/>
    <w:rsid w:val="00503BBC"/>
    <w:rsid w:val="00503F1D"/>
    <w:rsid w:val="00504260"/>
    <w:rsid w:val="005042CC"/>
    <w:rsid w:val="0050434A"/>
    <w:rsid w:val="00504453"/>
    <w:rsid w:val="005044CD"/>
    <w:rsid w:val="0050478D"/>
    <w:rsid w:val="00504A2C"/>
    <w:rsid w:val="00504BE1"/>
    <w:rsid w:val="00504F4C"/>
    <w:rsid w:val="00504FF2"/>
    <w:rsid w:val="00504FF5"/>
    <w:rsid w:val="00505089"/>
    <w:rsid w:val="0050553E"/>
    <w:rsid w:val="00505543"/>
    <w:rsid w:val="00505666"/>
    <w:rsid w:val="005056FE"/>
    <w:rsid w:val="005058BA"/>
    <w:rsid w:val="00505972"/>
    <w:rsid w:val="00505A0A"/>
    <w:rsid w:val="00505BE6"/>
    <w:rsid w:val="00505EAA"/>
    <w:rsid w:val="00505F1C"/>
    <w:rsid w:val="00506094"/>
    <w:rsid w:val="00506531"/>
    <w:rsid w:val="0050666F"/>
    <w:rsid w:val="00506839"/>
    <w:rsid w:val="005069C9"/>
    <w:rsid w:val="00506D61"/>
    <w:rsid w:val="00506DE0"/>
    <w:rsid w:val="00506E04"/>
    <w:rsid w:val="00506F59"/>
    <w:rsid w:val="00506F6D"/>
    <w:rsid w:val="0050717F"/>
    <w:rsid w:val="00507238"/>
    <w:rsid w:val="0050737E"/>
    <w:rsid w:val="005076A0"/>
    <w:rsid w:val="00507CD6"/>
    <w:rsid w:val="00507D37"/>
    <w:rsid w:val="00507E8E"/>
    <w:rsid w:val="00510078"/>
    <w:rsid w:val="0051025B"/>
    <w:rsid w:val="00510326"/>
    <w:rsid w:val="005103B3"/>
    <w:rsid w:val="00510662"/>
    <w:rsid w:val="0051077A"/>
    <w:rsid w:val="005107B7"/>
    <w:rsid w:val="00510806"/>
    <w:rsid w:val="00510973"/>
    <w:rsid w:val="00510A3B"/>
    <w:rsid w:val="00510C3A"/>
    <w:rsid w:val="005110A5"/>
    <w:rsid w:val="0051118C"/>
    <w:rsid w:val="005113DF"/>
    <w:rsid w:val="005114A4"/>
    <w:rsid w:val="00511741"/>
    <w:rsid w:val="00511888"/>
    <w:rsid w:val="005118F9"/>
    <w:rsid w:val="005119B1"/>
    <w:rsid w:val="00511DC4"/>
    <w:rsid w:val="00511E11"/>
    <w:rsid w:val="00511F6A"/>
    <w:rsid w:val="005121E3"/>
    <w:rsid w:val="005123DB"/>
    <w:rsid w:val="005126B4"/>
    <w:rsid w:val="005126DC"/>
    <w:rsid w:val="005127B9"/>
    <w:rsid w:val="00512C53"/>
    <w:rsid w:val="00512DF3"/>
    <w:rsid w:val="005131C7"/>
    <w:rsid w:val="005131D2"/>
    <w:rsid w:val="00513385"/>
    <w:rsid w:val="005135D3"/>
    <w:rsid w:val="00513697"/>
    <w:rsid w:val="00513AC2"/>
    <w:rsid w:val="00513BA1"/>
    <w:rsid w:val="00513C11"/>
    <w:rsid w:val="00513E5F"/>
    <w:rsid w:val="00513F40"/>
    <w:rsid w:val="00514277"/>
    <w:rsid w:val="005142A2"/>
    <w:rsid w:val="005143F8"/>
    <w:rsid w:val="0051464E"/>
    <w:rsid w:val="00514668"/>
    <w:rsid w:val="005146C0"/>
    <w:rsid w:val="005147BD"/>
    <w:rsid w:val="00514A3B"/>
    <w:rsid w:val="00514C75"/>
    <w:rsid w:val="00515001"/>
    <w:rsid w:val="005150BE"/>
    <w:rsid w:val="0051513B"/>
    <w:rsid w:val="0051556A"/>
    <w:rsid w:val="005155C0"/>
    <w:rsid w:val="0051583D"/>
    <w:rsid w:val="0051589B"/>
    <w:rsid w:val="005158BE"/>
    <w:rsid w:val="00515921"/>
    <w:rsid w:val="00515CD2"/>
    <w:rsid w:val="00515EBA"/>
    <w:rsid w:val="005160A2"/>
    <w:rsid w:val="005160F9"/>
    <w:rsid w:val="005162DC"/>
    <w:rsid w:val="00516390"/>
    <w:rsid w:val="005167B2"/>
    <w:rsid w:val="005167DC"/>
    <w:rsid w:val="005168B0"/>
    <w:rsid w:val="00516A4E"/>
    <w:rsid w:val="00516A8B"/>
    <w:rsid w:val="00516BEF"/>
    <w:rsid w:val="005171BC"/>
    <w:rsid w:val="00517252"/>
    <w:rsid w:val="00517307"/>
    <w:rsid w:val="00517480"/>
    <w:rsid w:val="00517525"/>
    <w:rsid w:val="005175D8"/>
    <w:rsid w:val="00517626"/>
    <w:rsid w:val="005177C1"/>
    <w:rsid w:val="005179CF"/>
    <w:rsid w:val="00517CD0"/>
    <w:rsid w:val="00517DB0"/>
    <w:rsid w:val="00517FC0"/>
    <w:rsid w:val="0052006E"/>
    <w:rsid w:val="005200AE"/>
    <w:rsid w:val="00520246"/>
    <w:rsid w:val="00520268"/>
    <w:rsid w:val="00520283"/>
    <w:rsid w:val="00520890"/>
    <w:rsid w:val="00520B5E"/>
    <w:rsid w:val="00520C47"/>
    <w:rsid w:val="00520CE4"/>
    <w:rsid w:val="00520FA6"/>
    <w:rsid w:val="005210C0"/>
    <w:rsid w:val="005211D8"/>
    <w:rsid w:val="0052121C"/>
    <w:rsid w:val="00521267"/>
    <w:rsid w:val="00521303"/>
    <w:rsid w:val="0052141E"/>
    <w:rsid w:val="00521760"/>
    <w:rsid w:val="00521933"/>
    <w:rsid w:val="00521CB9"/>
    <w:rsid w:val="00521E37"/>
    <w:rsid w:val="00521E77"/>
    <w:rsid w:val="0052217E"/>
    <w:rsid w:val="0052221F"/>
    <w:rsid w:val="00522225"/>
    <w:rsid w:val="0052230B"/>
    <w:rsid w:val="00522ACA"/>
    <w:rsid w:val="00522B5D"/>
    <w:rsid w:val="00522B68"/>
    <w:rsid w:val="00522E27"/>
    <w:rsid w:val="00523193"/>
    <w:rsid w:val="00523615"/>
    <w:rsid w:val="0052386C"/>
    <w:rsid w:val="005239BF"/>
    <w:rsid w:val="00523C37"/>
    <w:rsid w:val="00523C45"/>
    <w:rsid w:val="00523DFF"/>
    <w:rsid w:val="00523FC1"/>
    <w:rsid w:val="00524372"/>
    <w:rsid w:val="0052440F"/>
    <w:rsid w:val="00524909"/>
    <w:rsid w:val="00524D17"/>
    <w:rsid w:val="00524D39"/>
    <w:rsid w:val="00524D7B"/>
    <w:rsid w:val="00524FE8"/>
    <w:rsid w:val="00525483"/>
    <w:rsid w:val="005258FB"/>
    <w:rsid w:val="00525B9B"/>
    <w:rsid w:val="00525EBF"/>
    <w:rsid w:val="00526030"/>
    <w:rsid w:val="00526209"/>
    <w:rsid w:val="0052635F"/>
    <w:rsid w:val="0052641F"/>
    <w:rsid w:val="0052651D"/>
    <w:rsid w:val="005265E5"/>
    <w:rsid w:val="0052660D"/>
    <w:rsid w:val="00526835"/>
    <w:rsid w:val="00526BE8"/>
    <w:rsid w:val="00526BFA"/>
    <w:rsid w:val="00526C5B"/>
    <w:rsid w:val="00526E3F"/>
    <w:rsid w:val="00526E94"/>
    <w:rsid w:val="00526F4D"/>
    <w:rsid w:val="0052709D"/>
    <w:rsid w:val="005270C7"/>
    <w:rsid w:val="00527195"/>
    <w:rsid w:val="0052757A"/>
    <w:rsid w:val="00527704"/>
    <w:rsid w:val="0052792D"/>
    <w:rsid w:val="0052794F"/>
    <w:rsid w:val="00527996"/>
    <w:rsid w:val="00527A73"/>
    <w:rsid w:val="00527B4C"/>
    <w:rsid w:val="00527C3D"/>
    <w:rsid w:val="00527C81"/>
    <w:rsid w:val="00527E23"/>
    <w:rsid w:val="005300A1"/>
    <w:rsid w:val="005308A5"/>
    <w:rsid w:val="00530A2C"/>
    <w:rsid w:val="00530B2F"/>
    <w:rsid w:val="00530CD2"/>
    <w:rsid w:val="00530F1E"/>
    <w:rsid w:val="005311D2"/>
    <w:rsid w:val="00531431"/>
    <w:rsid w:val="0053175A"/>
    <w:rsid w:val="005317CC"/>
    <w:rsid w:val="00531AA2"/>
    <w:rsid w:val="00531BD4"/>
    <w:rsid w:val="00531E1B"/>
    <w:rsid w:val="00532077"/>
    <w:rsid w:val="00532093"/>
    <w:rsid w:val="00532170"/>
    <w:rsid w:val="005323F1"/>
    <w:rsid w:val="0053269C"/>
    <w:rsid w:val="00532866"/>
    <w:rsid w:val="00532922"/>
    <w:rsid w:val="0053293A"/>
    <w:rsid w:val="00532959"/>
    <w:rsid w:val="00532C6A"/>
    <w:rsid w:val="00532D39"/>
    <w:rsid w:val="00532EAF"/>
    <w:rsid w:val="00533016"/>
    <w:rsid w:val="00533181"/>
    <w:rsid w:val="005331C2"/>
    <w:rsid w:val="005332C5"/>
    <w:rsid w:val="00533404"/>
    <w:rsid w:val="005336C4"/>
    <w:rsid w:val="00533C37"/>
    <w:rsid w:val="00533CAF"/>
    <w:rsid w:val="00533D4F"/>
    <w:rsid w:val="00533D89"/>
    <w:rsid w:val="00533D8F"/>
    <w:rsid w:val="00533D9A"/>
    <w:rsid w:val="00533E3B"/>
    <w:rsid w:val="0053411F"/>
    <w:rsid w:val="00534499"/>
    <w:rsid w:val="0053450A"/>
    <w:rsid w:val="00534512"/>
    <w:rsid w:val="00534706"/>
    <w:rsid w:val="00534832"/>
    <w:rsid w:val="00534CB9"/>
    <w:rsid w:val="00534E33"/>
    <w:rsid w:val="0053550E"/>
    <w:rsid w:val="00535512"/>
    <w:rsid w:val="00535AFE"/>
    <w:rsid w:val="00535CDD"/>
    <w:rsid w:val="00535E2D"/>
    <w:rsid w:val="00535F5D"/>
    <w:rsid w:val="005362EA"/>
    <w:rsid w:val="005363F3"/>
    <w:rsid w:val="0053648F"/>
    <w:rsid w:val="00536572"/>
    <w:rsid w:val="005365A6"/>
    <w:rsid w:val="005366C5"/>
    <w:rsid w:val="005368A9"/>
    <w:rsid w:val="00536B29"/>
    <w:rsid w:val="00537197"/>
    <w:rsid w:val="005374AD"/>
    <w:rsid w:val="00537C8F"/>
    <w:rsid w:val="0054003E"/>
    <w:rsid w:val="005400FA"/>
    <w:rsid w:val="00540152"/>
    <w:rsid w:val="00540231"/>
    <w:rsid w:val="005402B1"/>
    <w:rsid w:val="005402EA"/>
    <w:rsid w:val="00540803"/>
    <w:rsid w:val="0054080D"/>
    <w:rsid w:val="00540839"/>
    <w:rsid w:val="00540AF3"/>
    <w:rsid w:val="0054113C"/>
    <w:rsid w:val="005411B1"/>
    <w:rsid w:val="0054164A"/>
    <w:rsid w:val="00541A60"/>
    <w:rsid w:val="00541EBF"/>
    <w:rsid w:val="00541EE5"/>
    <w:rsid w:val="0054209B"/>
    <w:rsid w:val="0054237E"/>
    <w:rsid w:val="0054259E"/>
    <w:rsid w:val="0054283F"/>
    <w:rsid w:val="005428A6"/>
    <w:rsid w:val="00542956"/>
    <w:rsid w:val="00542A53"/>
    <w:rsid w:val="0054315C"/>
    <w:rsid w:val="005434C7"/>
    <w:rsid w:val="00543505"/>
    <w:rsid w:val="0054362F"/>
    <w:rsid w:val="00543680"/>
    <w:rsid w:val="00543B34"/>
    <w:rsid w:val="00543B88"/>
    <w:rsid w:val="00543C84"/>
    <w:rsid w:val="00543D94"/>
    <w:rsid w:val="00543E9B"/>
    <w:rsid w:val="00543F0D"/>
    <w:rsid w:val="00543FA0"/>
    <w:rsid w:val="00544156"/>
    <w:rsid w:val="0054428B"/>
    <w:rsid w:val="005442D7"/>
    <w:rsid w:val="00544332"/>
    <w:rsid w:val="00544480"/>
    <w:rsid w:val="0054461A"/>
    <w:rsid w:val="005447D5"/>
    <w:rsid w:val="00544B29"/>
    <w:rsid w:val="00544C7E"/>
    <w:rsid w:val="005450A0"/>
    <w:rsid w:val="005452F2"/>
    <w:rsid w:val="0054540A"/>
    <w:rsid w:val="005454F6"/>
    <w:rsid w:val="005457C9"/>
    <w:rsid w:val="00545B32"/>
    <w:rsid w:val="00545CB1"/>
    <w:rsid w:val="00545E3A"/>
    <w:rsid w:val="00546009"/>
    <w:rsid w:val="00546197"/>
    <w:rsid w:val="005463FC"/>
    <w:rsid w:val="00546764"/>
    <w:rsid w:val="00546E43"/>
    <w:rsid w:val="00547194"/>
    <w:rsid w:val="005476B9"/>
    <w:rsid w:val="005477CB"/>
    <w:rsid w:val="005478DB"/>
    <w:rsid w:val="00547CE4"/>
    <w:rsid w:val="00550229"/>
    <w:rsid w:val="005504EB"/>
    <w:rsid w:val="00550556"/>
    <w:rsid w:val="00550696"/>
    <w:rsid w:val="00550743"/>
    <w:rsid w:val="00550A4D"/>
    <w:rsid w:val="00550CF9"/>
    <w:rsid w:val="005513E2"/>
    <w:rsid w:val="00551437"/>
    <w:rsid w:val="0055154B"/>
    <w:rsid w:val="0055167C"/>
    <w:rsid w:val="00551682"/>
    <w:rsid w:val="00551734"/>
    <w:rsid w:val="00551759"/>
    <w:rsid w:val="00551859"/>
    <w:rsid w:val="00551AC6"/>
    <w:rsid w:val="00551B91"/>
    <w:rsid w:val="005521D6"/>
    <w:rsid w:val="00552218"/>
    <w:rsid w:val="005522F1"/>
    <w:rsid w:val="0055230E"/>
    <w:rsid w:val="005526EB"/>
    <w:rsid w:val="005528B0"/>
    <w:rsid w:val="005528DF"/>
    <w:rsid w:val="00552AB1"/>
    <w:rsid w:val="00552B84"/>
    <w:rsid w:val="00552B9F"/>
    <w:rsid w:val="00552C6E"/>
    <w:rsid w:val="00552D27"/>
    <w:rsid w:val="00553123"/>
    <w:rsid w:val="0055335E"/>
    <w:rsid w:val="005534E9"/>
    <w:rsid w:val="0055358E"/>
    <w:rsid w:val="0055375A"/>
    <w:rsid w:val="0055376C"/>
    <w:rsid w:val="00553869"/>
    <w:rsid w:val="005538C4"/>
    <w:rsid w:val="00553D7F"/>
    <w:rsid w:val="00553D87"/>
    <w:rsid w:val="00553F6D"/>
    <w:rsid w:val="00553FB6"/>
    <w:rsid w:val="0055405F"/>
    <w:rsid w:val="005544FA"/>
    <w:rsid w:val="00554580"/>
    <w:rsid w:val="00554A18"/>
    <w:rsid w:val="00554A6E"/>
    <w:rsid w:val="00554CC9"/>
    <w:rsid w:val="00554F3E"/>
    <w:rsid w:val="00554F5B"/>
    <w:rsid w:val="0055513B"/>
    <w:rsid w:val="00555462"/>
    <w:rsid w:val="0055547B"/>
    <w:rsid w:val="0055557B"/>
    <w:rsid w:val="00555585"/>
    <w:rsid w:val="00555B46"/>
    <w:rsid w:val="00555F76"/>
    <w:rsid w:val="00555FBD"/>
    <w:rsid w:val="005561E8"/>
    <w:rsid w:val="0055626B"/>
    <w:rsid w:val="00556512"/>
    <w:rsid w:val="00556F2F"/>
    <w:rsid w:val="005570DD"/>
    <w:rsid w:val="0055714A"/>
    <w:rsid w:val="00557185"/>
    <w:rsid w:val="0055728E"/>
    <w:rsid w:val="00557775"/>
    <w:rsid w:val="0056012D"/>
    <w:rsid w:val="0056051C"/>
    <w:rsid w:val="00560696"/>
    <w:rsid w:val="00560735"/>
    <w:rsid w:val="00560748"/>
    <w:rsid w:val="00560EB6"/>
    <w:rsid w:val="00560FF4"/>
    <w:rsid w:val="005612F2"/>
    <w:rsid w:val="0056192E"/>
    <w:rsid w:val="00561B29"/>
    <w:rsid w:val="00562193"/>
    <w:rsid w:val="00562574"/>
    <w:rsid w:val="00562729"/>
    <w:rsid w:val="00562754"/>
    <w:rsid w:val="0056336B"/>
    <w:rsid w:val="00563446"/>
    <w:rsid w:val="00563570"/>
    <w:rsid w:val="00563574"/>
    <w:rsid w:val="005636DA"/>
    <w:rsid w:val="005637B9"/>
    <w:rsid w:val="00563C53"/>
    <w:rsid w:val="00563CFE"/>
    <w:rsid w:val="00563EFE"/>
    <w:rsid w:val="0056408D"/>
    <w:rsid w:val="005643A3"/>
    <w:rsid w:val="005644FD"/>
    <w:rsid w:val="0056450B"/>
    <w:rsid w:val="0056470D"/>
    <w:rsid w:val="005649D5"/>
    <w:rsid w:val="00564D45"/>
    <w:rsid w:val="00564F4B"/>
    <w:rsid w:val="00564FBE"/>
    <w:rsid w:val="00565580"/>
    <w:rsid w:val="005655EF"/>
    <w:rsid w:val="0056563D"/>
    <w:rsid w:val="00565676"/>
    <w:rsid w:val="00565A8B"/>
    <w:rsid w:val="00565A8F"/>
    <w:rsid w:val="00565F46"/>
    <w:rsid w:val="00565F56"/>
    <w:rsid w:val="00566224"/>
    <w:rsid w:val="005663F1"/>
    <w:rsid w:val="005667FB"/>
    <w:rsid w:val="00566813"/>
    <w:rsid w:val="00567024"/>
    <w:rsid w:val="00567146"/>
    <w:rsid w:val="005674E3"/>
    <w:rsid w:val="00567511"/>
    <w:rsid w:val="0056753D"/>
    <w:rsid w:val="005677D3"/>
    <w:rsid w:val="005677EC"/>
    <w:rsid w:val="00567D59"/>
    <w:rsid w:val="00570374"/>
    <w:rsid w:val="00570380"/>
    <w:rsid w:val="00570856"/>
    <w:rsid w:val="00570867"/>
    <w:rsid w:val="00570BE0"/>
    <w:rsid w:val="00570DE2"/>
    <w:rsid w:val="00570E0C"/>
    <w:rsid w:val="00570F7E"/>
    <w:rsid w:val="00570FD2"/>
    <w:rsid w:val="0057103E"/>
    <w:rsid w:val="00571359"/>
    <w:rsid w:val="005713C7"/>
    <w:rsid w:val="005714CE"/>
    <w:rsid w:val="00571651"/>
    <w:rsid w:val="005719E5"/>
    <w:rsid w:val="00571C10"/>
    <w:rsid w:val="00571EEF"/>
    <w:rsid w:val="0057210D"/>
    <w:rsid w:val="0057213F"/>
    <w:rsid w:val="0057222F"/>
    <w:rsid w:val="005723E9"/>
    <w:rsid w:val="005726B9"/>
    <w:rsid w:val="00572815"/>
    <w:rsid w:val="005728EF"/>
    <w:rsid w:val="00572920"/>
    <w:rsid w:val="00572945"/>
    <w:rsid w:val="005729A1"/>
    <w:rsid w:val="00572D4A"/>
    <w:rsid w:val="00572E31"/>
    <w:rsid w:val="00573141"/>
    <w:rsid w:val="0057326C"/>
    <w:rsid w:val="005732B9"/>
    <w:rsid w:val="00573501"/>
    <w:rsid w:val="00573566"/>
    <w:rsid w:val="0057368F"/>
    <w:rsid w:val="00573E28"/>
    <w:rsid w:val="0057421E"/>
    <w:rsid w:val="00574529"/>
    <w:rsid w:val="00574611"/>
    <w:rsid w:val="0057469D"/>
    <w:rsid w:val="0057469E"/>
    <w:rsid w:val="005748E5"/>
    <w:rsid w:val="00574956"/>
    <w:rsid w:val="00574D36"/>
    <w:rsid w:val="00574F75"/>
    <w:rsid w:val="0057518C"/>
    <w:rsid w:val="00575241"/>
    <w:rsid w:val="0057526B"/>
    <w:rsid w:val="00575283"/>
    <w:rsid w:val="005754FE"/>
    <w:rsid w:val="005756B4"/>
    <w:rsid w:val="005756C2"/>
    <w:rsid w:val="00575916"/>
    <w:rsid w:val="00575A27"/>
    <w:rsid w:val="00575A30"/>
    <w:rsid w:val="00575AC3"/>
    <w:rsid w:val="00575AD9"/>
    <w:rsid w:val="00575C53"/>
    <w:rsid w:val="0057609A"/>
    <w:rsid w:val="005761CA"/>
    <w:rsid w:val="005763FB"/>
    <w:rsid w:val="00576411"/>
    <w:rsid w:val="005767A5"/>
    <w:rsid w:val="00576803"/>
    <w:rsid w:val="00576C27"/>
    <w:rsid w:val="00576F86"/>
    <w:rsid w:val="00577196"/>
    <w:rsid w:val="0057724B"/>
    <w:rsid w:val="00577330"/>
    <w:rsid w:val="0057741F"/>
    <w:rsid w:val="005778FF"/>
    <w:rsid w:val="00577A2E"/>
    <w:rsid w:val="00577A72"/>
    <w:rsid w:val="00577B4B"/>
    <w:rsid w:val="00577B93"/>
    <w:rsid w:val="00577D1D"/>
    <w:rsid w:val="00577E60"/>
    <w:rsid w:val="005802B6"/>
    <w:rsid w:val="00580458"/>
    <w:rsid w:val="0058058D"/>
    <w:rsid w:val="00580699"/>
    <w:rsid w:val="005808A3"/>
    <w:rsid w:val="00580A42"/>
    <w:rsid w:val="00580AD7"/>
    <w:rsid w:val="00580BE3"/>
    <w:rsid w:val="00581035"/>
    <w:rsid w:val="00581050"/>
    <w:rsid w:val="00581109"/>
    <w:rsid w:val="0058156E"/>
    <w:rsid w:val="005816C7"/>
    <w:rsid w:val="00581812"/>
    <w:rsid w:val="00581894"/>
    <w:rsid w:val="00581A5F"/>
    <w:rsid w:val="00581C85"/>
    <w:rsid w:val="00581D10"/>
    <w:rsid w:val="00581E77"/>
    <w:rsid w:val="00582579"/>
    <w:rsid w:val="00582583"/>
    <w:rsid w:val="005827F0"/>
    <w:rsid w:val="005828A5"/>
    <w:rsid w:val="00582D01"/>
    <w:rsid w:val="00583074"/>
    <w:rsid w:val="00583089"/>
    <w:rsid w:val="005831E0"/>
    <w:rsid w:val="005832DF"/>
    <w:rsid w:val="00583305"/>
    <w:rsid w:val="0058350A"/>
    <w:rsid w:val="005835E4"/>
    <w:rsid w:val="00583A01"/>
    <w:rsid w:val="00583A93"/>
    <w:rsid w:val="00583B14"/>
    <w:rsid w:val="00583B65"/>
    <w:rsid w:val="00583CF9"/>
    <w:rsid w:val="005841DB"/>
    <w:rsid w:val="0058424C"/>
    <w:rsid w:val="00584333"/>
    <w:rsid w:val="005843D7"/>
    <w:rsid w:val="0058470D"/>
    <w:rsid w:val="00584A88"/>
    <w:rsid w:val="00584D9B"/>
    <w:rsid w:val="00584FD1"/>
    <w:rsid w:val="005850D3"/>
    <w:rsid w:val="005853CF"/>
    <w:rsid w:val="005854A2"/>
    <w:rsid w:val="005854AC"/>
    <w:rsid w:val="005856DE"/>
    <w:rsid w:val="00585762"/>
    <w:rsid w:val="00585EBA"/>
    <w:rsid w:val="00585F0F"/>
    <w:rsid w:val="00585FD2"/>
    <w:rsid w:val="0058632D"/>
    <w:rsid w:val="00586415"/>
    <w:rsid w:val="005867A3"/>
    <w:rsid w:val="005868C6"/>
    <w:rsid w:val="00586ABD"/>
    <w:rsid w:val="0058725B"/>
    <w:rsid w:val="005878A0"/>
    <w:rsid w:val="00587B7C"/>
    <w:rsid w:val="00587FA1"/>
    <w:rsid w:val="0059019F"/>
    <w:rsid w:val="005901AD"/>
    <w:rsid w:val="00590246"/>
    <w:rsid w:val="00590383"/>
    <w:rsid w:val="005905FC"/>
    <w:rsid w:val="00590748"/>
    <w:rsid w:val="005908AE"/>
    <w:rsid w:val="00590A63"/>
    <w:rsid w:val="00590C15"/>
    <w:rsid w:val="0059117B"/>
    <w:rsid w:val="005911EE"/>
    <w:rsid w:val="005912DC"/>
    <w:rsid w:val="0059139F"/>
    <w:rsid w:val="00591656"/>
    <w:rsid w:val="005917FB"/>
    <w:rsid w:val="00591828"/>
    <w:rsid w:val="00591C3B"/>
    <w:rsid w:val="00591FBB"/>
    <w:rsid w:val="005921BC"/>
    <w:rsid w:val="005921F5"/>
    <w:rsid w:val="005925AF"/>
    <w:rsid w:val="00592FED"/>
    <w:rsid w:val="0059318D"/>
    <w:rsid w:val="005931FC"/>
    <w:rsid w:val="0059334C"/>
    <w:rsid w:val="00593566"/>
    <w:rsid w:val="00593636"/>
    <w:rsid w:val="005938CE"/>
    <w:rsid w:val="005939D8"/>
    <w:rsid w:val="00593DD2"/>
    <w:rsid w:val="00593F2A"/>
    <w:rsid w:val="00594483"/>
    <w:rsid w:val="005944FF"/>
    <w:rsid w:val="00594683"/>
    <w:rsid w:val="00594A3F"/>
    <w:rsid w:val="00594AB3"/>
    <w:rsid w:val="00594C70"/>
    <w:rsid w:val="00594F42"/>
    <w:rsid w:val="005950E5"/>
    <w:rsid w:val="0059514B"/>
    <w:rsid w:val="00595575"/>
    <w:rsid w:val="00595753"/>
    <w:rsid w:val="00595D88"/>
    <w:rsid w:val="00595E12"/>
    <w:rsid w:val="0059606F"/>
    <w:rsid w:val="005962C4"/>
    <w:rsid w:val="0059640C"/>
    <w:rsid w:val="0059648F"/>
    <w:rsid w:val="0059674A"/>
    <w:rsid w:val="0059684E"/>
    <w:rsid w:val="00596851"/>
    <w:rsid w:val="00596934"/>
    <w:rsid w:val="00596964"/>
    <w:rsid w:val="00596A4C"/>
    <w:rsid w:val="00596D5A"/>
    <w:rsid w:val="0059746B"/>
    <w:rsid w:val="005974A5"/>
    <w:rsid w:val="0059762C"/>
    <w:rsid w:val="005976D6"/>
    <w:rsid w:val="00597847"/>
    <w:rsid w:val="00597C40"/>
    <w:rsid w:val="00597D0D"/>
    <w:rsid w:val="00597F51"/>
    <w:rsid w:val="00597F53"/>
    <w:rsid w:val="00597FBF"/>
    <w:rsid w:val="005A0115"/>
    <w:rsid w:val="005A04C3"/>
    <w:rsid w:val="005A073F"/>
    <w:rsid w:val="005A08C5"/>
    <w:rsid w:val="005A0AD2"/>
    <w:rsid w:val="005A0FF5"/>
    <w:rsid w:val="005A1155"/>
    <w:rsid w:val="005A11A7"/>
    <w:rsid w:val="005A1437"/>
    <w:rsid w:val="005A1477"/>
    <w:rsid w:val="005A1628"/>
    <w:rsid w:val="005A1835"/>
    <w:rsid w:val="005A18E8"/>
    <w:rsid w:val="005A1C8D"/>
    <w:rsid w:val="005A1D1A"/>
    <w:rsid w:val="005A207E"/>
    <w:rsid w:val="005A20FC"/>
    <w:rsid w:val="005A21B2"/>
    <w:rsid w:val="005A223A"/>
    <w:rsid w:val="005A2446"/>
    <w:rsid w:val="005A2555"/>
    <w:rsid w:val="005A25B4"/>
    <w:rsid w:val="005A27DA"/>
    <w:rsid w:val="005A284B"/>
    <w:rsid w:val="005A2D78"/>
    <w:rsid w:val="005A2F56"/>
    <w:rsid w:val="005A2FAA"/>
    <w:rsid w:val="005A34F0"/>
    <w:rsid w:val="005A356F"/>
    <w:rsid w:val="005A39EE"/>
    <w:rsid w:val="005A3B08"/>
    <w:rsid w:val="005A3C41"/>
    <w:rsid w:val="005A3F43"/>
    <w:rsid w:val="005A4088"/>
    <w:rsid w:val="005A4499"/>
    <w:rsid w:val="005A4AC8"/>
    <w:rsid w:val="005A4B77"/>
    <w:rsid w:val="005A4E09"/>
    <w:rsid w:val="005A4E0B"/>
    <w:rsid w:val="005A4E34"/>
    <w:rsid w:val="005A5414"/>
    <w:rsid w:val="005A5452"/>
    <w:rsid w:val="005A5611"/>
    <w:rsid w:val="005A5625"/>
    <w:rsid w:val="005A592D"/>
    <w:rsid w:val="005A5B37"/>
    <w:rsid w:val="005A5D9E"/>
    <w:rsid w:val="005A5DA1"/>
    <w:rsid w:val="005A5EAF"/>
    <w:rsid w:val="005A611C"/>
    <w:rsid w:val="005A632F"/>
    <w:rsid w:val="005A6340"/>
    <w:rsid w:val="005A64B6"/>
    <w:rsid w:val="005A685C"/>
    <w:rsid w:val="005A691D"/>
    <w:rsid w:val="005A6A0A"/>
    <w:rsid w:val="005A6B3A"/>
    <w:rsid w:val="005A70E8"/>
    <w:rsid w:val="005A73D6"/>
    <w:rsid w:val="005A76A6"/>
    <w:rsid w:val="005A7A12"/>
    <w:rsid w:val="005A7AE5"/>
    <w:rsid w:val="005A7CD5"/>
    <w:rsid w:val="005A7D20"/>
    <w:rsid w:val="005A7D9F"/>
    <w:rsid w:val="005A7DEA"/>
    <w:rsid w:val="005B047C"/>
    <w:rsid w:val="005B04C5"/>
    <w:rsid w:val="005B050C"/>
    <w:rsid w:val="005B072A"/>
    <w:rsid w:val="005B087F"/>
    <w:rsid w:val="005B0AF5"/>
    <w:rsid w:val="005B0BAB"/>
    <w:rsid w:val="005B0D98"/>
    <w:rsid w:val="005B1444"/>
    <w:rsid w:val="005B1496"/>
    <w:rsid w:val="005B16F8"/>
    <w:rsid w:val="005B17A9"/>
    <w:rsid w:val="005B1A0F"/>
    <w:rsid w:val="005B1D6A"/>
    <w:rsid w:val="005B1DD1"/>
    <w:rsid w:val="005B1EEA"/>
    <w:rsid w:val="005B2120"/>
    <w:rsid w:val="005B21F9"/>
    <w:rsid w:val="005B258E"/>
    <w:rsid w:val="005B2A4E"/>
    <w:rsid w:val="005B2A8F"/>
    <w:rsid w:val="005B2C2C"/>
    <w:rsid w:val="005B2D41"/>
    <w:rsid w:val="005B2D81"/>
    <w:rsid w:val="005B2DBB"/>
    <w:rsid w:val="005B2E02"/>
    <w:rsid w:val="005B2E2A"/>
    <w:rsid w:val="005B311E"/>
    <w:rsid w:val="005B34F5"/>
    <w:rsid w:val="005B35F8"/>
    <w:rsid w:val="005B360C"/>
    <w:rsid w:val="005B3749"/>
    <w:rsid w:val="005B37D0"/>
    <w:rsid w:val="005B3BA5"/>
    <w:rsid w:val="005B3C0F"/>
    <w:rsid w:val="005B3F59"/>
    <w:rsid w:val="005B40B8"/>
    <w:rsid w:val="005B41D4"/>
    <w:rsid w:val="005B4286"/>
    <w:rsid w:val="005B42E4"/>
    <w:rsid w:val="005B44E4"/>
    <w:rsid w:val="005B4525"/>
    <w:rsid w:val="005B45C5"/>
    <w:rsid w:val="005B45E5"/>
    <w:rsid w:val="005B462B"/>
    <w:rsid w:val="005B4C3F"/>
    <w:rsid w:val="005B4C79"/>
    <w:rsid w:val="005B4F92"/>
    <w:rsid w:val="005B5054"/>
    <w:rsid w:val="005B53B3"/>
    <w:rsid w:val="005B53E5"/>
    <w:rsid w:val="005B56C5"/>
    <w:rsid w:val="005B5952"/>
    <w:rsid w:val="005B5961"/>
    <w:rsid w:val="005B5995"/>
    <w:rsid w:val="005B5C0D"/>
    <w:rsid w:val="005B618B"/>
    <w:rsid w:val="005B62EE"/>
    <w:rsid w:val="005B6494"/>
    <w:rsid w:val="005B6F5D"/>
    <w:rsid w:val="005B700F"/>
    <w:rsid w:val="005B7022"/>
    <w:rsid w:val="005B7025"/>
    <w:rsid w:val="005B70B4"/>
    <w:rsid w:val="005B714D"/>
    <w:rsid w:val="005B73F0"/>
    <w:rsid w:val="005B7574"/>
    <w:rsid w:val="005B7B1E"/>
    <w:rsid w:val="005B7BD0"/>
    <w:rsid w:val="005C0077"/>
    <w:rsid w:val="005C0410"/>
    <w:rsid w:val="005C0470"/>
    <w:rsid w:val="005C08F6"/>
    <w:rsid w:val="005C09E3"/>
    <w:rsid w:val="005C1346"/>
    <w:rsid w:val="005C1601"/>
    <w:rsid w:val="005C1618"/>
    <w:rsid w:val="005C18F0"/>
    <w:rsid w:val="005C18F4"/>
    <w:rsid w:val="005C1B63"/>
    <w:rsid w:val="005C24BF"/>
    <w:rsid w:val="005C24FA"/>
    <w:rsid w:val="005C2524"/>
    <w:rsid w:val="005C2604"/>
    <w:rsid w:val="005C27AC"/>
    <w:rsid w:val="005C28E9"/>
    <w:rsid w:val="005C2A7E"/>
    <w:rsid w:val="005C2C7C"/>
    <w:rsid w:val="005C2FCB"/>
    <w:rsid w:val="005C306E"/>
    <w:rsid w:val="005C342D"/>
    <w:rsid w:val="005C3C55"/>
    <w:rsid w:val="005C3F33"/>
    <w:rsid w:val="005C4256"/>
    <w:rsid w:val="005C4350"/>
    <w:rsid w:val="005C449A"/>
    <w:rsid w:val="005C453B"/>
    <w:rsid w:val="005C45D0"/>
    <w:rsid w:val="005C471A"/>
    <w:rsid w:val="005C49BB"/>
    <w:rsid w:val="005C4DA7"/>
    <w:rsid w:val="005C4FB9"/>
    <w:rsid w:val="005C5159"/>
    <w:rsid w:val="005C5313"/>
    <w:rsid w:val="005C5316"/>
    <w:rsid w:val="005C53B8"/>
    <w:rsid w:val="005C53DF"/>
    <w:rsid w:val="005C556E"/>
    <w:rsid w:val="005C5931"/>
    <w:rsid w:val="005C5ADE"/>
    <w:rsid w:val="005C5CE1"/>
    <w:rsid w:val="005C6129"/>
    <w:rsid w:val="005C6290"/>
    <w:rsid w:val="005C63F6"/>
    <w:rsid w:val="005C6558"/>
    <w:rsid w:val="005C6714"/>
    <w:rsid w:val="005C67B3"/>
    <w:rsid w:val="005C689D"/>
    <w:rsid w:val="005C68DD"/>
    <w:rsid w:val="005C6C59"/>
    <w:rsid w:val="005C6CCD"/>
    <w:rsid w:val="005C6E2B"/>
    <w:rsid w:val="005C6E58"/>
    <w:rsid w:val="005C7203"/>
    <w:rsid w:val="005C7207"/>
    <w:rsid w:val="005C72D6"/>
    <w:rsid w:val="005C7312"/>
    <w:rsid w:val="005C7345"/>
    <w:rsid w:val="005C73BE"/>
    <w:rsid w:val="005C7486"/>
    <w:rsid w:val="005C78FC"/>
    <w:rsid w:val="005C7BBE"/>
    <w:rsid w:val="005C7DA6"/>
    <w:rsid w:val="005C7E0A"/>
    <w:rsid w:val="005C7F4C"/>
    <w:rsid w:val="005C7F8F"/>
    <w:rsid w:val="005D02B4"/>
    <w:rsid w:val="005D030B"/>
    <w:rsid w:val="005D0913"/>
    <w:rsid w:val="005D1216"/>
    <w:rsid w:val="005D1409"/>
    <w:rsid w:val="005D1425"/>
    <w:rsid w:val="005D149A"/>
    <w:rsid w:val="005D15BC"/>
    <w:rsid w:val="005D15C6"/>
    <w:rsid w:val="005D1663"/>
    <w:rsid w:val="005D1871"/>
    <w:rsid w:val="005D1997"/>
    <w:rsid w:val="005D1C03"/>
    <w:rsid w:val="005D1CC7"/>
    <w:rsid w:val="005D230E"/>
    <w:rsid w:val="005D233C"/>
    <w:rsid w:val="005D23BE"/>
    <w:rsid w:val="005D2483"/>
    <w:rsid w:val="005D2486"/>
    <w:rsid w:val="005D249D"/>
    <w:rsid w:val="005D24CA"/>
    <w:rsid w:val="005D2778"/>
    <w:rsid w:val="005D284B"/>
    <w:rsid w:val="005D2867"/>
    <w:rsid w:val="005D2931"/>
    <w:rsid w:val="005D2B7A"/>
    <w:rsid w:val="005D2DE6"/>
    <w:rsid w:val="005D3015"/>
    <w:rsid w:val="005D3579"/>
    <w:rsid w:val="005D37B2"/>
    <w:rsid w:val="005D3A12"/>
    <w:rsid w:val="005D3AC4"/>
    <w:rsid w:val="005D3E60"/>
    <w:rsid w:val="005D3F82"/>
    <w:rsid w:val="005D413A"/>
    <w:rsid w:val="005D4D4D"/>
    <w:rsid w:val="005D530A"/>
    <w:rsid w:val="005D539D"/>
    <w:rsid w:val="005D598C"/>
    <w:rsid w:val="005D59EA"/>
    <w:rsid w:val="005D5BA1"/>
    <w:rsid w:val="005D5BFC"/>
    <w:rsid w:val="005D5CDE"/>
    <w:rsid w:val="005D5FD6"/>
    <w:rsid w:val="005D5FF2"/>
    <w:rsid w:val="005D6191"/>
    <w:rsid w:val="005D6293"/>
    <w:rsid w:val="005D633C"/>
    <w:rsid w:val="005D6381"/>
    <w:rsid w:val="005D647A"/>
    <w:rsid w:val="005D6603"/>
    <w:rsid w:val="005D66FC"/>
    <w:rsid w:val="005D6721"/>
    <w:rsid w:val="005D67C4"/>
    <w:rsid w:val="005D6C7F"/>
    <w:rsid w:val="005D7181"/>
    <w:rsid w:val="005D7361"/>
    <w:rsid w:val="005D76CF"/>
    <w:rsid w:val="005D7D4C"/>
    <w:rsid w:val="005D7DF8"/>
    <w:rsid w:val="005E0440"/>
    <w:rsid w:val="005E0460"/>
    <w:rsid w:val="005E05F8"/>
    <w:rsid w:val="005E060C"/>
    <w:rsid w:val="005E08D0"/>
    <w:rsid w:val="005E0A79"/>
    <w:rsid w:val="005E0BED"/>
    <w:rsid w:val="005E0DE4"/>
    <w:rsid w:val="005E0F9E"/>
    <w:rsid w:val="005E0FAD"/>
    <w:rsid w:val="005E0FEE"/>
    <w:rsid w:val="005E0FF6"/>
    <w:rsid w:val="005E1003"/>
    <w:rsid w:val="005E125A"/>
    <w:rsid w:val="005E12BE"/>
    <w:rsid w:val="005E1706"/>
    <w:rsid w:val="005E1965"/>
    <w:rsid w:val="005E1C6C"/>
    <w:rsid w:val="005E1F25"/>
    <w:rsid w:val="005E2309"/>
    <w:rsid w:val="005E28E2"/>
    <w:rsid w:val="005E2A68"/>
    <w:rsid w:val="005E2EEF"/>
    <w:rsid w:val="005E2F11"/>
    <w:rsid w:val="005E30E4"/>
    <w:rsid w:val="005E311D"/>
    <w:rsid w:val="005E3254"/>
    <w:rsid w:val="005E3635"/>
    <w:rsid w:val="005E3C43"/>
    <w:rsid w:val="005E3D84"/>
    <w:rsid w:val="005E3E4A"/>
    <w:rsid w:val="005E4447"/>
    <w:rsid w:val="005E45B9"/>
    <w:rsid w:val="005E49D4"/>
    <w:rsid w:val="005E4CD7"/>
    <w:rsid w:val="005E4F02"/>
    <w:rsid w:val="005E4F74"/>
    <w:rsid w:val="005E4FDF"/>
    <w:rsid w:val="005E5114"/>
    <w:rsid w:val="005E51B1"/>
    <w:rsid w:val="005E5281"/>
    <w:rsid w:val="005E548A"/>
    <w:rsid w:val="005E57E1"/>
    <w:rsid w:val="005E58E0"/>
    <w:rsid w:val="005E5959"/>
    <w:rsid w:val="005E5B12"/>
    <w:rsid w:val="005E5BC5"/>
    <w:rsid w:val="005E5F83"/>
    <w:rsid w:val="005E5F9E"/>
    <w:rsid w:val="005E6331"/>
    <w:rsid w:val="005E64B1"/>
    <w:rsid w:val="005E64EF"/>
    <w:rsid w:val="005E65A9"/>
    <w:rsid w:val="005E66F9"/>
    <w:rsid w:val="005E67E3"/>
    <w:rsid w:val="005E6B10"/>
    <w:rsid w:val="005E6C0C"/>
    <w:rsid w:val="005E6FFF"/>
    <w:rsid w:val="005E7266"/>
    <w:rsid w:val="005E72C1"/>
    <w:rsid w:val="005E7382"/>
    <w:rsid w:val="005E780A"/>
    <w:rsid w:val="005E7B78"/>
    <w:rsid w:val="005E7B8A"/>
    <w:rsid w:val="005E7FCC"/>
    <w:rsid w:val="005F0217"/>
    <w:rsid w:val="005F0285"/>
    <w:rsid w:val="005F0501"/>
    <w:rsid w:val="005F070F"/>
    <w:rsid w:val="005F07FE"/>
    <w:rsid w:val="005F08BB"/>
    <w:rsid w:val="005F093F"/>
    <w:rsid w:val="005F0A1A"/>
    <w:rsid w:val="005F0BFB"/>
    <w:rsid w:val="005F0C7C"/>
    <w:rsid w:val="005F0D83"/>
    <w:rsid w:val="005F0E22"/>
    <w:rsid w:val="005F0EC8"/>
    <w:rsid w:val="005F1391"/>
    <w:rsid w:val="005F1618"/>
    <w:rsid w:val="005F179C"/>
    <w:rsid w:val="005F17FF"/>
    <w:rsid w:val="005F189C"/>
    <w:rsid w:val="005F1A07"/>
    <w:rsid w:val="005F1A3B"/>
    <w:rsid w:val="005F1E98"/>
    <w:rsid w:val="005F233C"/>
    <w:rsid w:val="005F245E"/>
    <w:rsid w:val="005F2545"/>
    <w:rsid w:val="005F26A0"/>
    <w:rsid w:val="005F2780"/>
    <w:rsid w:val="005F2A24"/>
    <w:rsid w:val="005F2D54"/>
    <w:rsid w:val="005F2E37"/>
    <w:rsid w:val="005F312A"/>
    <w:rsid w:val="005F3412"/>
    <w:rsid w:val="005F3488"/>
    <w:rsid w:val="005F3619"/>
    <w:rsid w:val="005F3886"/>
    <w:rsid w:val="005F3B11"/>
    <w:rsid w:val="005F3B23"/>
    <w:rsid w:val="005F3BC9"/>
    <w:rsid w:val="005F3CCB"/>
    <w:rsid w:val="005F3E86"/>
    <w:rsid w:val="005F3FBE"/>
    <w:rsid w:val="005F4251"/>
    <w:rsid w:val="005F46F9"/>
    <w:rsid w:val="005F470B"/>
    <w:rsid w:val="005F478B"/>
    <w:rsid w:val="005F4795"/>
    <w:rsid w:val="005F47F9"/>
    <w:rsid w:val="005F496C"/>
    <w:rsid w:val="005F4A5B"/>
    <w:rsid w:val="005F4BF6"/>
    <w:rsid w:val="005F4C19"/>
    <w:rsid w:val="005F4C85"/>
    <w:rsid w:val="005F4CD5"/>
    <w:rsid w:val="005F4D17"/>
    <w:rsid w:val="005F4F4F"/>
    <w:rsid w:val="005F50F1"/>
    <w:rsid w:val="005F54B9"/>
    <w:rsid w:val="005F5654"/>
    <w:rsid w:val="005F5C1E"/>
    <w:rsid w:val="005F62AE"/>
    <w:rsid w:val="005F63AF"/>
    <w:rsid w:val="005F6A17"/>
    <w:rsid w:val="005F6C9F"/>
    <w:rsid w:val="005F7295"/>
    <w:rsid w:val="005F7943"/>
    <w:rsid w:val="005F7C08"/>
    <w:rsid w:val="005F7CD9"/>
    <w:rsid w:val="005F7DB7"/>
    <w:rsid w:val="0060010A"/>
    <w:rsid w:val="0060053A"/>
    <w:rsid w:val="0060053E"/>
    <w:rsid w:val="006006B1"/>
    <w:rsid w:val="00600773"/>
    <w:rsid w:val="00600996"/>
    <w:rsid w:val="00600CFB"/>
    <w:rsid w:val="00600E68"/>
    <w:rsid w:val="00600FE8"/>
    <w:rsid w:val="00601054"/>
    <w:rsid w:val="00601085"/>
    <w:rsid w:val="006010B5"/>
    <w:rsid w:val="00601423"/>
    <w:rsid w:val="006016AB"/>
    <w:rsid w:val="0060191B"/>
    <w:rsid w:val="00601C06"/>
    <w:rsid w:val="006022C7"/>
    <w:rsid w:val="00602340"/>
    <w:rsid w:val="00602475"/>
    <w:rsid w:val="00602732"/>
    <w:rsid w:val="006028BD"/>
    <w:rsid w:val="00602EF2"/>
    <w:rsid w:val="00603100"/>
    <w:rsid w:val="00603344"/>
    <w:rsid w:val="006033C7"/>
    <w:rsid w:val="006033CE"/>
    <w:rsid w:val="00603844"/>
    <w:rsid w:val="00603C29"/>
    <w:rsid w:val="006040AC"/>
    <w:rsid w:val="00604167"/>
    <w:rsid w:val="006044BF"/>
    <w:rsid w:val="00604774"/>
    <w:rsid w:val="00604935"/>
    <w:rsid w:val="00604AC8"/>
    <w:rsid w:val="00604BC3"/>
    <w:rsid w:val="006052E8"/>
    <w:rsid w:val="00605329"/>
    <w:rsid w:val="00605683"/>
    <w:rsid w:val="006056D3"/>
    <w:rsid w:val="006057D4"/>
    <w:rsid w:val="00605A90"/>
    <w:rsid w:val="00605B0B"/>
    <w:rsid w:val="00605B7E"/>
    <w:rsid w:val="00605C0D"/>
    <w:rsid w:val="00605C85"/>
    <w:rsid w:val="0060646B"/>
    <w:rsid w:val="006066FA"/>
    <w:rsid w:val="00606BDA"/>
    <w:rsid w:val="00606C0E"/>
    <w:rsid w:val="00606D7B"/>
    <w:rsid w:val="00606ECC"/>
    <w:rsid w:val="00606FB2"/>
    <w:rsid w:val="00607019"/>
    <w:rsid w:val="00607042"/>
    <w:rsid w:val="0060715B"/>
    <w:rsid w:val="0060735C"/>
    <w:rsid w:val="006073C5"/>
    <w:rsid w:val="006073CC"/>
    <w:rsid w:val="006076CC"/>
    <w:rsid w:val="00607727"/>
    <w:rsid w:val="00607812"/>
    <w:rsid w:val="0060796A"/>
    <w:rsid w:val="00607A6C"/>
    <w:rsid w:val="00607A8F"/>
    <w:rsid w:val="00607AA6"/>
    <w:rsid w:val="00607AEE"/>
    <w:rsid w:val="00607F63"/>
    <w:rsid w:val="00607F73"/>
    <w:rsid w:val="00610277"/>
    <w:rsid w:val="00610880"/>
    <w:rsid w:val="00610B1F"/>
    <w:rsid w:val="00610CD9"/>
    <w:rsid w:val="00610D6C"/>
    <w:rsid w:val="00610E40"/>
    <w:rsid w:val="0061131F"/>
    <w:rsid w:val="0061134E"/>
    <w:rsid w:val="006116D5"/>
    <w:rsid w:val="006117EE"/>
    <w:rsid w:val="00611944"/>
    <w:rsid w:val="00611D17"/>
    <w:rsid w:val="00611F52"/>
    <w:rsid w:val="006120CD"/>
    <w:rsid w:val="006122FD"/>
    <w:rsid w:val="0061239F"/>
    <w:rsid w:val="006126C0"/>
    <w:rsid w:val="006126D7"/>
    <w:rsid w:val="00612A81"/>
    <w:rsid w:val="00612BCA"/>
    <w:rsid w:val="00612DC4"/>
    <w:rsid w:val="00612FB6"/>
    <w:rsid w:val="00613081"/>
    <w:rsid w:val="00613147"/>
    <w:rsid w:val="006131BD"/>
    <w:rsid w:val="00613302"/>
    <w:rsid w:val="006133F5"/>
    <w:rsid w:val="0061355D"/>
    <w:rsid w:val="006135A9"/>
    <w:rsid w:val="006135CE"/>
    <w:rsid w:val="006137C9"/>
    <w:rsid w:val="0061390C"/>
    <w:rsid w:val="00613CFE"/>
    <w:rsid w:val="00613D8C"/>
    <w:rsid w:val="00613E24"/>
    <w:rsid w:val="00613E86"/>
    <w:rsid w:val="006141B5"/>
    <w:rsid w:val="006143BC"/>
    <w:rsid w:val="00614466"/>
    <w:rsid w:val="00614923"/>
    <w:rsid w:val="00614F40"/>
    <w:rsid w:val="00614F90"/>
    <w:rsid w:val="00614FF7"/>
    <w:rsid w:val="0061515C"/>
    <w:rsid w:val="006151EA"/>
    <w:rsid w:val="006152DA"/>
    <w:rsid w:val="00615428"/>
    <w:rsid w:val="00615962"/>
    <w:rsid w:val="0061596C"/>
    <w:rsid w:val="00615B18"/>
    <w:rsid w:val="00615D68"/>
    <w:rsid w:val="00615EE1"/>
    <w:rsid w:val="0061605D"/>
    <w:rsid w:val="006162DA"/>
    <w:rsid w:val="0061653B"/>
    <w:rsid w:val="00616B21"/>
    <w:rsid w:val="00616CDB"/>
    <w:rsid w:val="00616DF6"/>
    <w:rsid w:val="00616E4A"/>
    <w:rsid w:val="00616E74"/>
    <w:rsid w:val="00616E7A"/>
    <w:rsid w:val="00617016"/>
    <w:rsid w:val="006170A1"/>
    <w:rsid w:val="0061723C"/>
    <w:rsid w:val="006175CC"/>
    <w:rsid w:val="00617C7B"/>
    <w:rsid w:val="00617D20"/>
    <w:rsid w:val="00620016"/>
    <w:rsid w:val="0062003E"/>
    <w:rsid w:val="006205F1"/>
    <w:rsid w:val="0062085A"/>
    <w:rsid w:val="00620955"/>
    <w:rsid w:val="00620A3B"/>
    <w:rsid w:val="00620AAA"/>
    <w:rsid w:val="00620ACF"/>
    <w:rsid w:val="00620FA5"/>
    <w:rsid w:val="00621264"/>
    <w:rsid w:val="00621731"/>
    <w:rsid w:val="0062175C"/>
    <w:rsid w:val="00621779"/>
    <w:rsid w:val="006217F3"/>
    <w:rsid w:val="006218BD"/>
    <w:rsid w:val="00621BDF"/>
    <w:rsid w:val="00621DD5"/>
    <w:rsid w:val="00621DE1"/>
    <w:rsid w:val="00621E16"/>
    <w:rsid w:val="00621E8E"/>
    <w:rsid w:val="00621F84"/>
    <w:rsid w:val="00622046"/>
    <w:rsid w:val="0062208E"/>
    <w:rsid w:val="006222C9"/>
    <w:rsid w:val="006222EA"/>
    <w:rsid w:val="006222F8"/>
    <w:rsid w:val="006223C4"/>
    <w:rsid w:val="00622636"/>
    <w:rsid w:val="006227F5"/>
    <w:rsid w:val="00622842"/>
    <w:rsid w:val="0062297A"/>
    <w:rsid w:val="00622AC7"/>
    <w:rsid w:val="00622C99"/>
    <w:rsid w:val="00622D3E"/>
    <w:rsid w:val="00622D42"/>
    <w:rsid w:val="00622DF1"/>
    <w:rsid w:val="006237DB"/>
    <w:rsid w:val="00623AAD"/>
    <w:rsid w:val="00623ACA"/>
    <w:rsid w:val="00623AED"/>
    <w:rsid w:val="00623E90"/>
    <w:rsid w:val="0062411D"/>
    <w:rsid w:val="0062422E"/>
    <w:rsid w:val="006244BB"/>
    <w:rsid w:val="006244CF"/>
    <w:rsid w:val="0062451F"/>
    <w:rsid w:val="006245DA"/>
    <w:rsid w:val="006247A9"/>
    <w:rsid w:val="006248CD"/>
    <w:rsid w:val="00624900"/>
    <w:rsid w:val="006249F6"/>
    <w:rsid w:val="00625062"/>
    <w:rsid w:val="006252A8"/>
    <w:rsid w:val="00625557"/>
    <w:rsid w:val="00625569"/>
    <w:rsid w:val="00625731"/>
    <w:rsid w:val="00625AA9"/>
    <w:rsid w:val="00625BF0"/>
    <w:rsid w:val="00625D63"/>
    <w:rsid w:val="0062601F"/>
    <w:rsid w:val="006263D0"/>
    <w:rsid w:val="00626A9F"/>
    <w:rsid w:val="00626C90"/>
    <w:rsid w:val="006273EC"/>
    <w:rsid w:val="006276F4"/>
    <w:rsid w:val="00627B1D"/>
    <w:rsid w:val="00627CD7"/>
    <w:rsid w:val="00627D2B"/>
    <w:rsid w:val="00627E26"/>
    <w:rsid w:val="006300AE"/>
    <w:rsid w:val="006301DD"/>
    <w:rsid w:val="00630712"/>
    <w:rsid w:val="00630ACE"/>
    <w:rsid w:val="00630B8D"/>
    <w:rsid w:val="00630D5A"/>
    <w:rsid w:val="00630F13"/>
    <w:rsid w:val="00630F4D"/>
    <w:rsid w:val="00631001"/>
    <w:rsid w:val="00631484"/>
    <w:rsid w:val="00631535"/>
    <w:rsid w:val="006316C2"/>
    <w:rsid w:val="00631A90"/>
    <w:rsid w:val="00631ADD"/>
    <w:rsid w:val="00631D3C"/>
    <w:rsid w:val="006321E5"/>
    <w:rsid w:val="0063229D"/>
    <w:rsid w:val="00632583"/>
    <w:rsid w:val="0063273A"/>
    <w:rsid w:val="006327AA"/>
    <w:rsid w:val="00632897"/>
    <w:rsid w:val="006328AF"/>
    <w:rsid w:val="00632A51"/>
    <w:rsid w:val="00632A86"/>
    <w:rsid w:val="00632CED"/>
    <w:rsid w:val="00632E37"/>
    <w:rsid w:val="00633055"/>
    <w:rsid w:val="006330D2"/>
    <w:rsid w:val="0063311C"/>
    <w:rsid w:val="00633302"/>
    <w:rsid w:val="0063332A"/>
    <w:rsid w:val="0063336E"/>
    <w:rsid w:val="006334AA"/>
    <w:rsid w:val="006335BB"/>
    <w:rsid w:val="00633C6B"/>
    <w:rsid w:val="00633CFD"/>
    <w:rsid w:val="00633F5B"/>
    <w:rsid w:val="00634009"/>
    <w:rsid w:val="0063411A"/>
    <w:rsid w:val="0063411E"/>
    <w:rsid w:val="00634128"/>
    <w:rsid w:val="006341F4"/>
    <w:rsid w:val="00634246"/>
    <w:rsid w:val="00634281"/>
    <w:rsid w:val="006346EB"/>
    <w:rsid w:val="006346FD"/>
    <w:rsid w:val="00634708"/>
    <w:rsid w:val="00634768"/>
    <w:rsid w:val="0063492E"/>
    <w:rsid w:val="00634BB3"/>
    <w:rsid w:val="00634F15"/>
    <w:rsid w:val="006351A4"/>
    <w:rsid w:val="00635341"/>
    <w:rsid w:val="0063539A"/>
    <w:rsid w:val="00635AFD"/>
    <w:rsid w:val="00635E88"/>
    <w:rsid w:val="00635F15"/>
    <w:rsid w:val="006365B1"/>
    <w:rsid w:val="0063673E"/>
    <w:rsid w:val="00636784"/>
    <w:rsid w:val="00636DD8"/>
    <w:rsid w:val="00637090"/>
    <w:rsid w:val="00637449"/>
    <w:rsid w:val="00637515"/>
    <w:rsid w:val="0063762F"/>
    <w:rsid w:val="0063766F"/>
    <w:rsid w:val="006378D3"/>
    <w:rsid w:val="006378D9"/>
    <w:rsid w:val="0063795C"/>
    <w:rsid w:val="00637B93"/>
    <w:rsid w:val="00637D7D"/>
    <w:rsid w:val="006401B5"/>
    <w:rsid w:val="00640294"/>
    <w:rsid w:val="0064053E"/>
    <w:rsid w:val="00640720"/>
    <w:rsid w:val="00640AA7"/>
    <w:rsid w:val="00640ABE"/>
    <w:rsid w:val="00640B79"/>
    <w:rsid w:val="00640BE2"/>
    <w:rsid w:val="00641055"/>
    <w:rsid w:val="00641181"/>
    <w:rsid w:val="00641224"/>
    <w:rsid w:val="00641355"/>
    <w:rsid w:val="006413D1"/>
    <w:rsid w:val="006416F6"/>
    <w:rsid w:val="0064186E"/>
    <w:rsid w:val="006419FB"/>
    <w:rsid w:val="00641A30"/>
    <w:rsid w:val="00641AD4"/>
    <w:rsid w:val="00641DC2"/>
    <w:rsid w:val="00641F20"/>
    <w:rsid w:val="00642248"/>
    <w:rsid w:val="00642275"/>
    <w:rsid w:val="00642341"/>
    <w:rsid w:val="0064239A"/>
    <w:rsid w:val="006426A2"/>
    <w:rsid w:val="0064280F"/>
    <w:rsid w:val="00642819"/>
    <w:rsid w:val="00642831"/>
    <w:rsid w:val="00642E16"/>
    <w:rsid w:val="00643C74"/>
    <w:rsid w:val="00643C96"/>
    <w:rsid w:val="00644034"/>
    <w:rsid w:val="006440EC"/>
    <w:rsid w:val="00644165"/>
    <w:rsid w:val="00644221"/>
    <w:rsid w:val="006444AA"/>
    <w:rsid w:val="00644909"/>
    <w:rsid w:val="0064498C"/>
    <w:rsid w:val="00644AFE"/>
    <w:rsid w:val="00644E55"/>
    <w:rsid w:val="0064506B"/>
    <w:rsid w:val="0064513C"/>
    <w:rsid w:val="00645478"/>
    <w:rsid w:val="006455CE"/>
    <w:rsid w:val="006455E8"/>
    <w:rsid w:val="006457D6"/>
    <w:rsid w:val="0064580F"/>
    <w:rsid w:val="00645CB5"/>
    <w:rsid w:val="00645F6A"/>
    <w:rsid w:val="006460AC"/>
    <w:rsid w:val="006465DB"/>
    <w:rsid w:val="00646763"/>
    <w:rsid w:val="006468C7"/>
    <w:rsid w:val="00646986"/>
    <w:rsid w:val="00646B96"/>
    <w:rsid w:val="00646E61"/>
    <w:rsid w:val="00647294"/>
    <w:rsid w:val="0064729C"/>
    <w:rsid w:val="00647895"/>
    <w:rsid w:val="0065032A"/>
    <w:rsid w:val="006503E0"/>
    <w:rsid w:val="00650452"/>
    <w:rsid w:val="0065046F"/>
    <w:rsid w:val="00650596"/>
    <w:rsid w:val="006505EF"/>
    <w:rsid w:val="00650B12"/>
    <w:rsid w:val="00650B17"/>
    <w:rsid w:val="00650D51"/>
    <w:rsid w:val="006517AE"/>
    <w:rsid w:val="006518DD"/>
    <w:rsid w:val="00651B60"/>
    <w:rsid w:val="00651C1D"/>
    <w:rsid w:val="00651CF6"/>
    <w:rsid w:val="00651E4F"/>
    <w:rsid w:val="00652407"/>
    <w:rsid w:val="006524D6"/>
    <w:rsid w:val="00652646"/>
    <w:rsid w:val="006527F0"/>
    <w:rsid w:val="006528B0"/>
    <w:rsid w:val="00652918"/>
    <w:rsid w:val="00652ABE"/>
    <w:rsid w:val="00652C8F"/>
    <w:rsid w:val="006531B0"/>
    <w:rsid w:val="0065335E"/>
    <w:rsid w:val="00653399"/>
    <w:rsid w:val="0065343A"/>
    <w:rsid w:val="0065367C"/>
    <w:rsid w:val="0065370D"/>
    <w:rsid w:val="00653D92"/>
    <w:rsid w:val="00653F81"/>
    <w:rsid w:val="006540C8"/>
    <w:rsid w:val="00654119"/>
    <w:rsid w:val="0065428D"/>
    <w:rsid w:val="0065438E"/>
    <w:rsid w:val="00654A8B"/>
    <w:rsid w:val="00654C0E"/>
    <w:rsid w:val="00654DD6"/>
    <w:rsid w:val="00654E34"/>
    <w:rsid w:val="00654E58"/>
    <w:rsid w:val="00655175"/>
    <w:rsid w:val="00655204"/>
    <w:rsid w:val="00655653"/>
    <w:rsid w:val="0065567A"/>
    <w:rsid w:val="00655D83"/>
    <w:rsid w:val="006560FB"/>
    <w:rsid w:val="006562F9"/>
    <w:rsid w:val="00656460"/>
    <w:rsid w:val="00656467"/>
    <w:rsid w:val="0065655D"/>
    <w:rsid w:val="006565BD"/>
    <w:rsid w:val="0065682B"/>
    <w:rsid w:val="00656893"/>
    <w:rsid w:val="006569DE"/>
    <w:rsid w:val="00656B00"/>
    <w:rsid w:val="00656D8B"/>
    <w:rsid w:val="00656FCC"/>
    <w:rsid w:val="00657588"/>
    <w:rsid w:val="00657963"/>
    <w:rsid w:val="0065797D"/>
    <w:rsid w:val="00657F55"/>
    <w:rsid w:val="00660187"/>
    <w:rsid w:val="00660257"/>
    <w:rsid w:val="0066033B"/>
    <w:rsid w:val="00660751"/>
    <w:rsid w:val="00660AED"/>
    <w:rsid w:val="00660E3B"/>
    <w:rsid w:val="006610A2"/>
    <w:rsid w:val="006613FD"/>
    <w:rsid w:val="006615BC"/>
    <w:rsid w:val="00661670"/>
    <w:rsid w:val="006619D8"/>
    <w:rsid w:val="00661A0B"/>
    <w:rsid w:val="00661B17"/>
    <w:rsid w:val="00662038"/>
    <w:rsid w:val="006622AF"/>
    <w:rsid w:val="00662BB5"/>
    <w:rsid w:val="00662C7E"/>
    <w:rsid w:val="00662CCD"/>
    <w:rsid w:val="00662DB6"/>
    <w:rsid w:val="00662EE1"/>
    <w:rsid w:val="00662F82"/>
    <w:rsid w:val="00662FBE"/>
    <w:rsid w:val="0066344F"/>
    <w:rsid w:val="006636E0"/>
    <w:rsid w:val="006637F2"/>
    <w:rsid w:val="00663912"/>
    <w:rsid w:val="00663B8C"/>
    <w:rsid w:val="00663C24"/>
    <w:rsid w:val="00663F9A"/>
    <w:rsid w:val="00664281"/>
    <w:rsid w:val="0066443E"/>
    <w:rsid w:val="00664481"/>
    <w:rsid w:val="0066460E"/>
    <w:rsid w:val="00664772"/>
    <w:rsid w:val="006647EE"/>
    <w:rsid w:val="00664806"/>
    <w:rsid w:val="00664908"/>
    <w:rsid w:val="00664F3A"/>
    <w:rsid w:val="00665184"/>
    <w:rsid w:val="006651C0"/>
    <w:rsid w:val="0066522A"/>
    <w:rsid w:val="00665407"/>
    <w:rsid w:val="00665563"/>
    <w:rsid w:val="006655BC"/>
    <w:rsid w:val="00665997"/>
    <w:rsid w:val="00665A6F"/>
    <w:rsid w:val="00665E0D"/>
    <w:rsid w:val="00665E75"/>
    <w:rsid w:val="00666632"/>
    <w:rsid w:val="006667EC"/>
    <w:rsid w:val="006668B4"/>
    <w:rsid w:val="00666BB3"/>
    <w:rsid w:val="00666F00"/>
    <w:rsid w:val="00666F8E"/>
    <w:rsid w:val="006670A1"/>
    <w:rsid w:val="00667471"/>
    <w:rsid w:val="0066747C"/>
    <w:rsid w:val="006674EC"/>
    <w:rsid w:val="006676CC"/>
    <w:rsid w:val="006678D5"/>
    <w:rsid w:val="00667D55"/>
    <w:rsid w:val="00667F30"/>
    <w:rsid w:val="00670386"/>
    <w:rsid w:val="0067059C"/>
    <w:rsid w:val="006707C0"/>
    <w:rsid w:val="00670965"/>
    <w:rsid w:val="00670F4C"/>
    <w:rsid w:val="006711E4"/>
    <w:rsid w:val="006712A9"/>
    <w:rsid w:val="00671753"/>
    <w:rsid w:val="0067177C"/>
    <w:rsid w:val="00671D45"/>
    <w:rsid w:val="0067202F"/>
    <w:rsid w:val="00672593"/>
    <w:rsid w:val="0067259A"/>
    <w:rsid w:val="0067268C"/>
    <w:rsid w:val="006729EB"/>
    <w:rsid w:val="00672C08"/>
    <w:rsid w:val="00672CE7"/>
    <w:rsid w:val="00672E51"/>
    <w:rsid w:val="00672EE2"/>
    <w:rsid w:val="00673089"/>
    <w:rsid w:val="006730C5"/>
    <w:rsid w:val="006737C8"/>
    <w:rsid w:val="0067389B"/>
    <w:rsid w:val="006739E7"/>
    <w:rsid w:val="00673A38"/>
    <w:rsid w:val="00673A95"/>
    <w:rsid w:val="00673B99"/>
    <w:rsid w:val="00673BEB"/>
    <w:rsid w:val="00673D26"/>
    <w:rsid w:val="00673D96"/>
    <w:rsid w:val="00673F0D"/>
    <w:rsid w:val="006740F7"/>
    <w:rsid w:val="006741FF"/>
    <w:rsid w:val="0067421E"/>
    <w:rsid w:val="006747F6"/>
    <w:rsid w:val="0067492E"/>
    <w:rsid w:val="00674AEF"/>
    <w:rsid w:val="00674C60"/>
    <w:rsid w:val="00674EF6"/>
    <w:rsid w:val="0067522F"/>
    <w:rsid w:val="0067570F"/>
    <w:rsid w:val="00675809"/>
    <w:rsid w:val="00675883"/>
    <w:rsid w:val="0067616B"/>
    <w:rsid w:val="006761C1"/>
    <w:rsid w:val="006762BE"/>
    <w:rsid w:val="00676394"/>
    <w:rsid w:val="0067661C"/>
    <w:rsid w:val="00676DB8"/>
    <w:rsid w:val="00676E4D"/>
    <w:rsid w:val="00676EF4"/>
    <w:rsid w:val="00676F23"/>
    <w:rsid w:val="00677285"/>
    <w:rsid w:val="006774AE"/>
    <w:rsid w:val="00677582"/>
    <w:rsid w:val="006775BD"/>
    <w:rsid w:val="00677695"/>
    <w:rsid w:val="006776B0"/>
    <w:rsid w:val="006777B7"/>
    <w:rsid w:val="0067792E"/>
    <w:rsid w:val="00677C9B"/>
    <w:rsid w:val="00677E00"/>
    <w:rsid w:val="00677FAE"/>
    <w:rsid w:val="00677FED"/>
    <w:rsid w:val="00680264"/>
    <w:rsid w:val="006802CA"/>
    <w:rsid w:val="00680488"/>
    <w:rsid w:val="00680498"/>
    <w:rsid w:val="006804EF"/>
    <w:rsid w:val="006805EF"/>
    <w:rsid w:val="00680A91"/>
    <w:rsid w:val="00680ACC"/>
    <w:rsid w:val="00680CE4"/>
    <w:rsid w:val="0068109D"/>
    <w:rsid w:val="0068120C"/>
    <w:rsid w:val="00681213"/>
    <w:rsid w:val="00681231"/>
    <w:rsid w:val="006814E3"/>
    <w:rsid w:val="00681733"/>
    <w:rsid w:val="00681D35"/>
    <w:rsid w:val="00681E31"/>
    <w:rsid w:val="00681ED1"/>
    <w:rsid w:val="006820E7"/>
    <w:rsid w:val="00682206"/>
    <w:rsid w:val="0068263A"/>
    <w:rsid w:val="0068294E"/>
    <w:rsid w:val="00682E46"/>
    <w:rsid w:val="00682E4B"/>
    <w:rsid w:val="00682E66"/>
    <w:rsid w:val="00682EB6"/>
    <w:rsid w:val="00683146"/>
    <w:rsid w:val="00683167"/>
    <w:rsid w:val="00683180"/>
    <w:rsid w:val="00683570"/>
    <w:rsid w:val="0068375F"/>
    <w:rsid w:val="00683A7D"/>
    <w:rsid w:val="00683ABE"/>
    <w:rsid w:val="00683EEB"/>
    <w:rsid w:val="00684007"/>
    <w:rsid w:val="0068430A"/>
    <w:rsid w:val="00684803"/>
    <w:rsid w:val="0068488C"/>
    <w:rsid w:val="00684C31"/>
    <w:rsid w:val="00684D5F"/>
    <w:rsid w:val="00684E9C"/>
    <w:rsid w:val="00684FCB"/>
    <w:rsid w:val="006850FA"/>
    <w:rsid w:val="006853E1"/>
    <w:rsid w:val="006854BC"/>
    <w:rsid w:val="00685687"/>
    <w:rsid w:val="00685699"/>
    <w:rsid w:val="00685BD5"/>
    <w:rsid w:val="00685F88"/>
    <w:rsid w:val="00686048"/>
    <w:rsid w:val="00686106"/>
    <w:rsid w:val="0068656B"/>
    <w:rsid w:val="0068658E"/>
    <w:rsid w:val="006866C7"/>
    <w:rsid w:val="006868C4"/>
    <w:rsid w:val="006869A3"/>
    <w:rsid w:val="00686ABF"/>
    <w:rsid w:val="00686BAB"/>
    <w:rsid w:val="00686C81"/>
    <w:rsid w:val="00686FC1"/>
    <w:rsid w:val="006872C1"/>
    <w:rsid w:val="00687518"/>
    <w:rsid w:val="0068793B"/>
    <w:rsid w:val="00687965"/>
    <w:rsid w:val="00687AB7"/>
    <w:rsid w:val="00687B19"/>
    <w:rsid w:val="00687B4A"/>
    <w:rsid w:val="00687CC2"/>
    <w:rsid w:val="00687E65"/>
    <w:rsid w:val="0069008E"/>
    <w:rsid w:val="006903A0"/>
    <w:rsid w:val="0069052B"/>
    <w:rsid w:val="006905A4"/>
    <w:rsid w:val="0069073C"/>
    <w:rsid w:val="0069083A"/>
    <w:rsid w:val="00690B9F"/>
    <w:rsid w:val="00690FDF"/>
    <w:rsid w:val="0069149C"/>
    <w:rsid w:val="006916BF"/>
    <w:rsid w:val="00691981"/>
    <w:rsid w:val="00691D49"/>
    <w:rsid w:val="00691FF5"/>
    <w:rsid w:val="00692183"/>
    <w:rsid w:val="006922A3"/>
    <w:rsid w:val="006922CB"/>
    <w:rsid w:val="006923CC"/>
    <w:rsid w:val="006926BB"/>
    <w:rsid w:val="006928FF"/>
    <w:rsid w:val="00692E0D"/>
    <w:rsid w:val="00692EA7"/>
    <w:rsid w:val="00693233"/>
    <w:rsid w:val="006932B6"/>
    <w:rsid w:val="006933AA"/>
    <w:rsid w:val="0069350E"/>
    <w:rsid w:val="00693582"/>
    <w:rsid w:val="006942DB"/>
    <w:rsid w:val="00694351"/>
    <w:rsid w:val="006943D7"/>
    <w:rsid w:val="00694496"/>
    <w:rsid w:val="0069472C"/>
    <w:rsid w:val="0069488D"/>
    <w:rsid w:val="006948C9"/>
    <w:rsid w:val="00694BBA"/>
    <w:rsid w:val="00694BCD"/>
    <w:rsid w:val="0069541B"/>
    <w:rsid w:val="0069553F"/>
    <w:rsid w:val="006958F0"/>
    <w:rsid w:val="00695A9E"/>
    <w:rsid w:val="00695BCA"/>
    <w:rsid w:val="00695C01"/>
    <w:rsid w:val="00695EA4"/>
    <w:rsid w:val="006961B5"/>
    <w:rsid w:val="006965D5"/>
    <w:rsid w:val="00696749"/>
    <w:rsid w:val="00696BC5"/>
    <w:rsid w:val="00696DB2"/>
    <w:rsid w:val="00696E41"/>
    <w:rsid w:val="00696E55"/>
    <w:rsid w:val="00696F00"/>
    <w:rsid w:val="00696F9A"/>
    <w:rsid w:val="0069707B"/>
    <w:rsid w:val="00697185"/>
    <w:rsid w:val="006973F2"/>
    <w:rsid w:val="006977A7"/>
    <w:rsid w:val="0069792C"/>
    <w:rsid w:val="00697965"/>
    <w:rsid w:val="00697E61"/>
    <w:rsid w:val="006A0094"/>
    <w:rsid w:val="006A0424"/>
    <w:rsid w:val="006A0561"/>
    <w:rsid w:val="006A07CC"/>
    <w:rsid w:val="006A093F"/>
    <w:rsid w:val="006A0AC1"/>
    <w:rsid w:val="006A0B46"/>
    <w:rsid w:val="006A0CA1"/>
    <w:rsid w:val="006A0F07"/>
    <w:rsid w:val="006A12E4"/>
    <w:rsid w:val="006A1546"/>
    <w:rsid w:val="006A161C"/>
    <w:rsid w:val="006A1899"/>
    <w:rsid w:val="006A1904"/>
    <w:rsid w:val="006A1B37"/>
    <w:rsid w:val="006A1CF4"/>
    <w:rsid w:val="006A1E3D"/>
    <w:rsid w:val="006A205F"/>
    <w:rsid w:val="006A222A"/>
    <w:rsid w:val="006A22BD"/>
    <w:rsid w:val="006A2347"/>
    <w:rsid w:val="006A2674"/>
    <w:rsid w:val="006A2695"/>
    <w:rsid w:val="006A2BCB"/>
    <w:rsid w:val="006A2C3D"/>
    <w:rsid w:val="006A2D58"/>
    <w:rsid w:val="006A2DBB"/>
    <w:rsid w:val="006A333B"/>
    <w:rsid w:val="006A349B"/>
    <w:rsid w:val="006A34F6"/>
    <w:rsid w:val="006A37B1"/>
    <w:rsid w:val="006A37C0"/>
    <w:rsid w:val="006A3995"/>
    <w:rsid w:val="006A3B3B"/>
    <w:rsid w:val="006A43E4"/>
    <w:rsid w:val="006A4492"/>
    <w:rsid w:val="006A449B"/>
    <w:rsid w:val="006A45F8"/>
    <w:rsid w:val="006A4612"/>
    <w:rsid w:val="006A46E5"/>
    <w:rsid w:val="006A4723"/>
    <w:rsid w:val="006A48DB"/>
    <w:rsid w:val="006A4AFE"/>
    <w:rsid w:val="006A4BA9"/>
    <w:rsid w:val="006A4C56"/>
    <w:rsid w:val="006A4D7B"/>
    <w:rsid w:val="006A4EC9"/>
    <w:rsid w:val="006A4EDD"/>
    <w:rsid w:val="006A4EFF"/>
    <w:rsid w:val="006A5146"/>
    <w:rsid w:val="006A55E0"/>
    <w:rsid w:val="006A56BC"/>
    <w:rsid w:val="006A5906"/>
    <w:rsid w:val="006A5B0F"/>
    <w:rsid w:val="006A5CB6"/>
    <w:rsid w:val="006A5DBE"/>
    <w:rsid w:val="006A5E58"/>
    <w:rsid w:val="006A65C6"/>
    <w:rsid w:val="006A6774"/>
    <w:rsid w:val="006A6863"/>
    <w:rsid w:val="006A68FC"/>
    <w:rsid w:val="006A6A73"/>
    <w:rsid w:val="006A6AA3"/>
    <w:rsid w:val="006A6AC2"/>
    <w:rsid w:val="006A6ACF"/>
    <w:rsid w:val="006A6C0B"/>
    <w:rsid w:val="006A7013"/>
    <w:rsid w:val="006A708F"/>
    <w:rsid w:val="006A70BF"/>
    <w:rsid w:val="006A75FF"/>
    <w:rsid w:val="006A79AA"/>
    <w:rsid w:val="006A7C85"/>
    <w:rsid w:val="006A7D84"/>
    <w:rsid w:val="006B028F"/>
    <w:rsid w:val="006B0BC0"/>
    <w:rsid w:val="006B0D30"/>
    <w:rsid w:val="006B0E3B"/>
    <w:rsid w:val="006B0F9C"/>
    <w:rsid w:val="006B10D0"/>
    <w:rsid w:val="006B10D6"/>
    <w:rsid w:val="006B1179"/>
    <w:rsid w:val="006B1743"/>
    <w:rsid w:val="006B17EB"/>
    <w:rsid w:val="006B1DE0"/>
    <w:rsid w:val="006B20CE"/>
    <w:rsid w:val="006B2118"/>
    <w:rsid w:val="006B2166"/>
    <w:rsid w:val="006B2346"/>
    <w:rsid w:val="006B2652"/>
    <w:rsid w:val="006B267D"/>
    <w:rsid w:val="006B2776"/>
    <w:rsid w:val="006B2C80"/>
    <w:rsid w:val="006B2D2D"/>
    <w:rsid w:val="006B2D31"/>
    <w:rsid w:val="006B2DA2"/>
    <w:rsid w:val="006B3001"/>
    <w:rsid w:val="006B3018"/>
    <w:rsid w:val="006B3435"/>
    <w:rsid w:val="006B34DC"/>
    <w:rsid w:val="006B35D9"/>
    <w:rsid w:val="006B3609"/>
    <w:rsid w:val="006B37B1"/>
    <w:rsid w:val="006B38DA"/>
    <w:rsid w:val="006B38F1"/>
    <w:rsid w:val="006B39E6"/>
    <w:rsid w:val="006B3A40"/>
    <w:rsid w:val="006B3B1F"/>
    <w:rsid w:val="006B3B4D"/>
    <w:rsid w:val="006B3CEF"/>
    <w:rsid w:val="006B3D21"/>
    <w:rsid w:val="006B3F2C"/>
    <w:rsid w:val="006B4735"/>
    <w:rsid w:val="006B4776"/>
    <w:rsid w:val="006B4837"/>
    <w:rsid w:val="006B49F7"/>
    <w:rsid w:val="006B4B05"/>
    <w:rsid w:val="006B4FC7"/>
    <w:rsid w:val="006B530E"/>
    <w:rsid w:val="006B5968"/>
    <w:rsid w:val="006B5BF9"/>
    <w:rsid w:val="006B5CCB"/>
    <w:rsid w:val="006B5E8E"/>
    <w:rsid w:val="006B5F1D"/>
    <w:rsid w:val="006B5F82"/>
    <w:rsid w:val="006B61BB"/>
    <w:rsid w:val="006B6AAD"/>
    <w:rsid w:val="006B6B1E"/>
    <w:rsid w:val="006B6BE6"/>
    <w:rsid w:val="006B6F24"/>
    <w:rsid w:val="006B7086"/>
    <w:rsid w:val="006B718D"/>
    <w:rsid w:val="006B71F6"/>
    <w:rsid w:val="006B725B"/>
    <w:rsid w:val="006B7275"/>
    <w:rsid w:val="006B77CA"/>
    <w:rsid w:val="006B77F9"/>
    <w:rsid w:val="006B7A4C"/>
    <w:rsid w:val="006B7D47"/>
    <w:rsid w:val="006B7D6C"/>
    <w:rsid w:val="006B7E04"/>
    <w:rsid w:val="006C01F9"/>
    <w:rsid w:val="006C06F3"/>
    <w:rsid w:val="006C0986"/>
    <w:rsid w:val="006C0A70"/>
    <w:rsid w:val="006C0EBF"/>
    <w:rsid w:val="006C0EDD"/>
    <w:rsid w:val="006C116E"/>
    <w:rsid w:val="006C12CE"/>
    <w:rsid w:val="006C1531"/>
    <w:rsid w:val="006C18FD"/>
    <w:rsid w:val="006C19BE"/>
    <w:rsid w:val="006C1C84"/>
    <w:rsid w:val="006C2465"/>
    <w:rsid w:val="006C26E8"/>
    <w:rsid w:val="006C2A15"/>
    <w:rsid w:val="006C2A30"/>
    <w:rsid w:val="006C2A5F"/>
    <w:rsid w:val="006C2B06"/>
    <w:rsid w:val="006C2B27"/>
    <w:rsid w:val="006C2D43"/>
    <w:rsid w:val="006C313C"/>
    <w:rsid w:val="006C3157"/>
    <w:rsid w:val="006C31A3"/>
    <w:rsid w:val="006C31CF"/>
    <w:rsid w:val="006C336C"/>
    <w:rsid w:val="006C372E"/>
    <w:rsid w:val="006C3CFA"/>
    <w:rsid w:val="006C43BB"/>
    <w:rsid w:val="006C4607"/>
    <w:rsid w:val="006C480C"/>
    <w:rsid w:val="006C4AFD"/>
    <w:rsid w:val="006C4D63"/>
    <w:rsid w:val="006C4DE5"/>
    <w:rsid w:val="006C4F56"/>
    <w:rsid w:val="006C5080"/>
    <w:rsid w:val="006C5311"/>
    <w:rsid w:val="006C540D"/>
    <w:rsid w:val="006C56AF"/>
    <w:rsid w:val="006C5C8E"/>
    <w:rsid w:val="006C5F8A"/>
    <w:rsid w:val="006C60EA"/>
    <w:rsid w:val="006C6205"/>
    <w:rsid w:val="006C621A"/>
    <w:rsid w:val="006C62FE"/>
    <w:rsid w:val="006C66F7"/>
    <w:rsid w:val="006C6728"/>
    <w:rsid w:val="006C6E10"/>
    <w:rsid w:val="006C6F28"/>
    <w:rsid w:val="006C76D3"/>
    <w:rsid w:val="006C7844"/>
    <w:rsid w:val="006C7BD0"/>
    <w:rsid w:val="006C7C93"/>
    <w:rsid w:val="006C7CC2"/>
    <w:rsid w:val="006C7F50"/>
    <w:rsid w:val="006D05C9"/>
    <w:rsid w:val="006D0744"/>
    <w:rsid w:val="006D0754"/>
    <w:rsid w:val="006D0C4B"/>
    <w:rsid w:val="006D0D98"/>
    <w:rsid w:val="006D0EFA"/>
    <w:rsid w:val="006D0F84"/>
    <w:rsid w:val="006D1052"/>
    <w:rsid w:val="006D110B"/>
    <w:rsid w:val="006D130C"/>
    <w:rsid w:val="006D1625"/>
    <w:rsid w:val="006D195F"/>
    <w:rsid w:val="006D1A5F"/>
    <w:rsid w:val="006D1C8F"/>
    <w:rsid w:val="006D1FC6"/>
    <w:rsid w:val="006D2221"/>
    <w:rsid w:val="006D2275"/>
    <w:rsid w:val="006D2410"/>
    <w:rsid w:val="006D25AA"/>
    <w:rsid w:val="006D2615"/>
    <w:rsid w:val="006D28B3"/>
    <w:rsid w:val="006D2A93"/>
    <w:rsid w:val="006D2B3D"/>
    <w:rsid w:val="006D2CAB"/>
    <w:rsid w:val="006D2FB6"/>
    <w:rsid w:val="006D302C"/>
    <w:rsid w:val="006D30C4"/>
    <w:rsid w:val="006D3393"/>
    <w:rsid w:val="006D33B6"/>
    <w:rsid w:val="006D3409"/>
    <w:rsid w:val="006D347B"/>
    <w:rsid w:val="006D385A"/>
    <w:rsid w:val="006D3A88"/>
    <w:rsid w:val="006D3B4D"/>
    <w:rsid w:val="006D42F9"/>
    <w:rsid w:val="006D4665"/>
    <w:rsid w:val="006D4D80"/>
    <w:rsid w:val="006D524D"/>
    <w:rsid w:val="006D5466"/>
    <w:rsid w:val="006D57D7"/>
    <w:rsid w:val="006D5E25"/>
    <w:rsid w:val="006D5E29"/>
    <w:rsid w:val="006D5ECD"/>
    <w:rsid w:val="006D6173"/>
    <w:rsid w:val="006D6186"/>
    <w:rsid w:val="006D6448"/>
    <w:rsid w:val="006D6536"/>
    <w:rsid w:val="006D66CE"/>
    <w:rsid w:val="006D672E"/>
    <w:rsid w:val="006D6A0A"/>
    <w:rsid w:val="006D6A10"/>
    <w:rsid w:val="006D6B4D"/>
    <w:rsid w:val="006D6B8D"/>
    <w:rsid w:val="006D6C33"/>
    <w:rsid w:val="006D6CE4"/>
    <w:rsid w:val="006D7017"/>
    <w:rsid w:val="006D7563"/>
    <w:rsid w:val="006D7A0B"/>
    <w:rsid w:val="006D7CE3"/>
    <w:rsid w:val="006D7EC9"/>
    <w:rsid w:val="006E00E8"/>
    <w:rsid w:val="006E02EB"/>
    <w:rsid w:val="006E031A"/>
    <w:rsid w:val="006E03A9"/>
    <w:rsid w:val="006E0746"/>
    <w:rsid w:val="006E0758"/>
    <w:rsid w:val="006E0AED"/>
    <w:rsid w:val="006E0B0D"/>
    <w:rsid w:val="006E0CE8"/>
    <w:rsid w:val="006E15AE"/>
    <w:rsid w:val="006E1AAB"/>
    <w:rsid w:val="006E1B8B"/>
    <w:rsid w:val="006E1BAA"/>
    <w:rsid w:val="006E1D68"/>
    <w:rsid w:val="006E1E13"/>
    <w:rsid w:val="006E1ECF"/>
    <w:rsid w:val="006E2189"/>
    <w:rsid w:val="006E2191"/>
    <w:rsid w:val="006E24CD"/>
    <w:rsid w:val="006E26BA"/>
    <w:rsid w:val="006E2854"/>
    <w:rsid w:val="006E2BB6"/>
    <w:rsid w:val="006E2D48"/>
    <w:rsid w:val="006E2F80"/>
    <w:rsid w:val="006E30F3"/>
    <w:rsid w:val="006E326A"/>
    <w:rsid w:val="006E3371"/>
    <w:rsid w:val="006E34B5"/>
    <w:rsid w:val="006E35E1"/>
    <w:rsid w:val="006E384A"/>
    <w:rsid w:val="006E3896"/>
    <w:rsid w:val="006E3D31"/>
    <w:rsid w:val="006E3DFE"/>
    <w:rsid w:val="006E3E79"/>
    <w:rsid w:val="006E405D"/>
    <w:rsid w:val="006E407F"/>
    <w:rsid w:val="006E4093"/>
    <w:rsid w:val="006E4527"/>
    <w:rsid w:val="006E45C7"/>
    <w:rsid w:val="006E47C3"/>
    <w:rsid w:val="006E49A9"/>
    <w:rsid w:val="006E4DAA"/>
    <w:rsid w:val="006E4FB6"/>
    <w:rsid w:val="006E5000"/>
    <w:rsid w:val="006E52CD"/>
    <w:rsid w:val="006E533E"/>
    <w:rsid w:val="006E54C5"/>
    <w:rsid w:val="006E5A37"/>
    <w:rsid w:val="006E5A85"/>
    <w:rsid w:val="006E5A96"/>
    <w:rsid w:val="006E5AD8"/>
    <w:rsid w:val="006E5C1C"/>
    <w:rsid w:val="006E618E"/>
    <w:rsid w:val="006E631E"/>
    <w:rsid w:val="006E633F"/>
    <w:rsid w:val="006E65F6"/>
    <w:rsid w:val="006E6970"/>
    <w:rsid w:val="006E6C20"/>
    <w:rsid w:val="006E728B"/>
    <w:rsid w:val="006E7350"/>
    <w:rsid w:val="006E754C"/>
    <w:rsid w:val="006E7671"/>
    <w:rsid w:val="006E7928"/>
    <w:rsid w:val="006E7930"/>
    <w:rsid w:val="006E794E"/>
    <w:rsid w:val="006E7EFE"/>
    <w:rsid w:val="006E7F88"/>
    <w:rsid w:val="006F0247"/>
    <w:rsid w:val="006F029B"/>
    <w:rsid w:val="006F063E"/>
    <w:rsid w:val="006F0647"/>
    <w:rsid w:val="006F07D0"/>
    <w:rsid w:val="006F098D"/>
    <w:rsid w:val="006F09EB"/>
    <w:rsid w:val="006F0DE2"/>
    <w:rsid w:val="006F1069"/>
    <w:rsid w:val="006F1A91"/>
    <w:rsid w:val="006F1AD8"/>
    <w:rsid w:val="006F1C20"/>
    <w:rsid w:val="006F1EE1"/>
    <w:rsid w:val="006F2258"/>
    <w:rsid w:val="006F2367"/>
    <w:rsid w:val="006F274B"/>
    <w:rsid w:val="006F27D0"/>
    <w:rsid w:val="006F27DE"/>
    <w:rsid w:val="006F30BF"/>
    <w:rsid w:val="006F3909"/>
    <w:rsid w:val="006F3946"/>
    <w:rsid w:val="006F3AE0"/>
    <w:rsid w:val="006F3D68"/>
    <w:rsid w:val="006F3E67"/>
    <w:rsid w:val="006F3F13"/>
    <w:rsid w:val="006F3F2C"/>
    <w:rsid w:val="006F408A"/>
    <w:rsid w:val="006F4391"/>
    <w:rsid w:val="006F43C7"/>
    <w:rsid w:val="006F4938"/>
    <w:rsid w:val="006F4A04"/>
    <w:rsid w:val="006F4C22"/>
    <w:rsid w:val="006F4DE3"/>
    <w:rsid w:val="006F4F31"/>
    <w:rsid w:val="006F4F47"/>
    <w:rsid w:val="006F5483"/>
    <w:rsid w:val="006F5506"/>
    <w:rsid w:val="006F55A6"/>
    <w:rsid w:val="006F586A"/>
    <w:rsid w:val="006F5B58"/>
    <w:rsid w:val="006F5E21"/>
    <w:rsid w:val="006F655E"/>
    <w:rsid w:val="006F66B2"/>
    <w:rsid w:val="006F68D1"/>
    <w:rsid w:val="006F6D47"/>
    <w:rsid w:val="006F6F6F"/>
    <w:rsid w:val="006F7097"/>
    <w:rsid w:val="006F7268"/>
    <w:rsid w:val="006F73FF"/>
    <w:rsid w:val="006F7410"/>
    <w:rsid w:val="006F7549"/>
    <w:rsid w:val="006F7572"/>
    <w:rsid w:val="006F76FC"/>
    <w:rsid w:val="006F7AA7"/>
    <w:rsid w:val="006F7BDF"/>
    <w:rsid w:val="006F7CD5"/>
    <w:rsid w:val="006F7E8E"/>
    <w:rsid w:val="006F7F41"/>
    <w:rsid w:val="00700003"/>
    <w:rsid w:val="00700142"/>
    <w:rsid w:val="007001BD"/>
    <w:rsid w:val="007002C5"/>
    <w:rsid w:val="0070085A"/>
    <w:rsid w:val="00700AB9"/>
    <w:rsid w:val="00700B73"/>
    <w:rsid w:val="007011E0"/>
    <w:rsid w:val="00701357"/>
    <w:rsid w:val="007013B2"/>
    <w:rsid w:val="0070145E"/>
    <w:rsid w:val="007014F9"/>
    <w:rsid w:val="00701510"/>
    <w:rsid w:val="007017FE"/>
    <w:rsid w:val="00701B3B"/>
    <w:rsid w:val="00701C0B"/>
    <w:rsid w:val="00701DE2"/>
    <w:rsid w:val="00702287"/>
    <w:rsid w:val="0070236C"/>
    <w:rsid w:val="00702691"/>
    <w:rsid w:val="00702693"/>
    <w:rsid w:val="0070289D"/>
    <w:rsid w:val="007028BD"/>
    <w:rsid w:val="007029B8"/>
    <w:rsid w:val="00702A9F"/>
    <w:rsid w:val="00702B1B"/>
    <w:rsid w:val="00702D2D"/>
    <w:rsid w:val="00702F93"/>
    <w:rsid w:val="00702FB3"/>
    <w:rsid w:val="00703012"/>
    <w:rsid w:val="007030B5"/>
    <w:rsid w:val="007030C3"/>
    <w:rsid w:val="007031E6"/>
    <w:rsid w:val="0070360F"/>
    <w:rsid w:val="0070380A"/>
    <w:rsid w:val="00703D4C"/>
    <w:rsid w:val="00704154"/>
    <w:rsid w:val="00704627"/>
    <w:rsid w:val="00704722"/>
    <w:rsid w:val="00704767"/>
    <w:rsid w:val="00704892"/>
    <w:rsid w:val="0070498E"/>
    <w:rsid w:val="00704D91"/>
    <w:rsid w:val="00704E7D"/>
    <w:rsid w:val="00704F70"/>
    <w:rsid w:val="0070522B"/>
    <w:rsid w:val="0070527A"/>
    <w:rsid w:val="007052E8"/>
    <w:rsid w:val="007058FE"/>
    <w:rsid w:val="00705A54"/>
    <w:rsid w:val="00705F89"/>
    <w:rsid w:val="00706000"/>
    <w:rsid w:val="0070610A"/>
    <w:rsid w:val="00706495"/>
    <w:rsid w:val="00706599"/>
    <w:rsid w:val="0070662E"/>
    <w:rsid w:val="0070668F"/>
    <w:rsid w:val="007067F9"/>
    <w:rsid w:val="00706974"/>
    <w:rsid w:val="00706B0D"/>
    <w:rsid w:val="00706C64"/>
    <w:rsid w:val="00706E1B"/>
    <w:rsid w:val="00706F42"/>
    <w:rsid w:val="0070700C"/>
    <w:rsid w:val="0070704D"/>
    <w:rsid w:val="007072E2"/>
    <w:rsid w:val="007077B5"/>
    <w:rsid w:val="0070786A"/>
    <w:rsid w:val="007079E1"/>
    <w:rsid w:val="00707A2B"/>
    <w:rsid w:val="00710004"/>
    <w:rsid w:val="0071006B"/>
    <w:rsid w:val="00710129"/>
    <w:rsid w:val="00710146"/>
    <w:rsid w:val="0071016C"/>
    <w:rsid w:val="00710211"/>
    <w:rsid w:val="00710293"/>
    <w:rsid w:val="007102B2"/>
    <w:rsid w:val="007102F6"/>
    <w:rsid w:val="0071042A"/>
    <w:rsid w:val="00710506"/>
    <w:rsid w:val="00710617"/>
    <w:rsid w:val="0071071D"/>
    <w:rsid w:val="0071099C"/>
    <w:rsid w:val="00710AA6"/>
    <w:rsid w:val="00710B40"/>
    <w:rsid w:val="0071119A"/>
    <w:rsid w:val="00711211"/>
    <w:rsid w:val="00711215"/>
    <w:rsid w:val="007118A2"/>
    <w:rsid w:val="007119EA"/>
    <w:rsid w:val="00711E9A"/>
    <w:rsid w:val="007121B8"/>
    <w:rsid w:val="007123D2"/>
    <w:rsid w:val="0071243F"/>
    <w:rsid w:val="00712716"/>
    <w:rsid w:val="00712905"/>
    <w:rsid w:val="00712A0C"/>
    <w:rsid w:val="00712A84"/>
    <w:rsid w:val="00712CEE"/>
    <w:rsid w:val="00712DF2"/>
    <w:rsid w:val="00712E40"/>
    <w:rsid w:val="00713000"/>
    <w:rsid w:val="00713042"/>
    <w:rsid w:val="007132A5"/>
    <w:rsid w:val="007132C3"/>
    <w:rsid w:val="00713400"/>
    <w:rsid w:val="00713554"/>
    <w:rsid w:val="007139BC"/>
    <w:rsid w:val="00713D1D"/>
    <w:rsid w:val="00713D63"/>
    <w:rsid w:val="00713F2C"/>
    <w:rsid w:val="00713FF1"/>
    <w:rsid w:val="0071421B"/>
    <w:rsid w:val="0071467F"/>
    <w:rsid w:val="0071470B"/>
    <w:rsid w:val="007147D7"/>
    <w:rsid w:val="00714BD9"/>
    <w:rsid w:val="00715115"/>
    <w:rsid w:val="0071515E"/>
    <w:rsid w:val="007151E2"/>
    <w:rsid w:val="00715473"/>
    <w:rsid w:val="00715475"/>
    <w:rsid w:val="00715477"/>
    <w:rsid w:val="00715789"/>
    <w:rsid w:val="00715852"/>
    <w:rsid w:val="0071588A"/>
    <w:rsid w:val="007158AB"/>
    <w:rsid w:val="007158E9"/>
    <w:rsid w:val="0071599F"/>
    <w:rsid w:val="00715A14"/>
    <w:rsid w:val="00715D75"/>
    <w:rsid w:val="00715F42"/>
    <w:rsid w:val="007160F2"/>
    <w:rsid w:val="00716613"/>
    <w:rsid w:val="00716B7A"/>
    <w:rsid w:val="00716EEC"/>
    <w:rsid w:val="00716F66"/>
    <w:rsid w:val="00717204"/>
    <w:rsid w:val="00717425"/>
    <w:rsid w:val="0071744E"/>
    <w:rsid w:val="007178CB"/>
    <w:rsid w:val="007178D5"/>
    <w:rsid w:val="00717C65"/>
    <w:rsid w:val="00717C9D"/>
    <w:rsid w:val="00717E4A"/>
    <w:rsid w:val="00717EC1"/>
    <w:rsid w:val="007200E7"/>
    <w:rsid w:val="00720113"/>
    <w:rsid w:val="00720458"/>
    <w:rsid w:val="007207A1"/>
    <w:rsid w:val="007207B7"/>
    <w:rsid w:val="00720E2B"/>
    <w:rsid w:val="00721207"/>
    <w:rsid w:val="0072124A"/>
    <w:rsid w:val="0072142A"/>
    <w:rsid w:val="00721473"/>
    <w:rsid w:val="00721586"/>
    <w:rsid w:val="00721961"/>
    <w:rsid w:val="00721A3D"/>
    <w:rsid w:val="00721A64"/>
    <w:rsid w:val="00721E2E"/>
    <w:rsid w:val="007220AA"/>
    <w:rsid w:val="0072250D"/>
    <w:rsid w:val="0072260F"/>
    <w:rsid w:val="00722ADF"/>
    <w:rsid w:val="00723199"/>
    <w:rsid w:val="00723321"/>
    <w:rsid w:val="00723635"/>
    <w:rsid w:val="0072371A"/>
    <w:rsid w:val="0072374F"/>
    <w:rsid w:val="0072378A"/>
    <w:rsid w:val="007238C1"/>
    <w:rsid w:val="00724085"/>
    <w:rsid w:val="007240F4"/>
    <w:rsid w:val="007242BE"/>
    <w:rsid w:val="00724335"/>
    <w:rsid w:val="0072450C"/>
    <w:rsid w:val="00724562"/>
    <w:rsid w:val="00724734"/>
    <w:rsid w:val="00724A58"/>
    <w:rsid w:val="007250BB"/>
    <w:rsid w:val="0072563D"/>
    <w:rsid w:val="00725720"/>
    <w:rsid w:val="007257A3"/>
    <w:rsid w:val="007257F7"/>
    <w:rsid w:val="00725B0F"/>
    <w:rsid w:val="00725E3A"/>
    <w:rsid w:val="00726014"/>
    <w:rsid w:val="00726302"/>
    <w:rsid w:val="0072686E"/>
    <w:rsid w:val="0072694B"/>
    <w:rsid w:val="00726E08"/>
    <w:rsid w:val="0072704B"/>
    <w:rsid w:val="007271ED"/>
    <w:rsid w:val="007274DD"/>
    <w:rsid w:val="007275F3"/>
    <w:rsid w:val="007276C4"/>
    <w:rsid w:val="0072777E"/>
    <w:rsid w:val="007279AC"/>
    <w:rsid w:val="007279D7"/>
    <w:rsid w:val="007279D8"/>
    <w:rsid w:val="00727AF1"/>
    <w:rsid w:val="00727F2F"/>
    <w:rsid w:val="00727FB9"/>
    <w:rsid w:val="007302FA"/>
    <w:rsid w:val="0073030B"/>
    <w:rsid w:val="00730547"/>
    <w:rsid w:val="007305E0"/>
    <w:rsid w:val="00730871"/>
    <w:rsid w:val="00730A28"/>
    <w:rsid w:val="00730A36"/>
    <w:rsid w:val="00730B4D"/>
    <w:rsid w:val="00730E29"/>
    <w:rsid w:val="00730FA4"/>
    <w:rsid w:val="00731176"/>
    <w:rsid w:val="00731431"/>
    <w:rsid w:val="0073148D"/>
    <w:rsid w:val="0073149A"/>
    <w:rsid w:val="0073158E"/>
    <w:rsid w:val="00731668"/>
    <w:rsid w:val="0073181F"/>
    <w:rsid w:val="007319B8"/>
    <w:rsid w:val="007319DF"/>
    <w:rsid w:val="00731E5C"/>
    <w:rsid w:val="00731F00"/>
    <w:rsid w:val="00732268"/>
    <w:rsid w:val="007322A3"/>
    <w:rsid w:val="00732493"/>
    <w:rsid w:val="0073249A"/>
    <w:rsid w:val="007324F8"/>
    <w:rsid w:val="00732545"/>
    <w:rsid w:val="00732C23"/>
    <w:rsid w:val="00732CD0"/>
    <w:rsid w:val="00732F17"/>
    <w:rsid w:val="00732F3F"/>
    <w:rsid w:val="00732F51"/>
    <w:rsid w:val="007331D9"/>
    <w:rsid w:val="00733489"/>
    <w:rsid w:val="00733641"/>
    <w:rsid w:val="0073373F"/>
    <w:rsid w:val="007338B3"/>
    <w:rsid w:val="00733AAD"/>
    <w:rsid w:val="00733BEE"/>
    <w:rsid w:val="00733C2E"/>
    <w:rsid w:val="00733D6B"/>
    <w:rsid w:val="00733D8C"/>
    <w:rsid w:val="00734009"/>
    <w:rsid w:val="007341D9"/>
    <w:rsid w:val="0073451F"/>
    <w:rsid w:val="00734628"/>
    <w:rsid w:val="0073475D"/>
    <w:rsid w:val="0073479C"/>
    <w:rsid w:val="0073494A"/>
    <w:rsid w:val="00734AA0"/>
    <w:rsid w:val="0073503F"/>
    <w:rsid w:val="007352C0"/>
    <w:rsid w:val="00735370"/>
    <w:rsid w:val="007353D3"/>
    <w:rsid w:val="007353ED"/>
    <w:rsid w:val="00735479"/>
    <w:rsid w:val="0073581E"/>
    <w:rsid w:val="00735894"/>
    <w:rsid w:val="007359E3"/>
    <w:rsid w:val="00735D8B"/>
    <w:rsid w:val="00735DA9"/>
    <w:rsid w:val="00735E6D"/>
    <w:rsid w:val="00735EA5"/>
    <w:rsid w:val="0073600B"/>
    <w:rsid w:val="007363BE"/>
    <w:rsid w:val="007368C3"/>
    <w:rsid w:val="00736BFB"/>
    <w:rsid w:val="00736C87"/>
    <w:rsid w:val="00736D38"/>
    <w:rsid w:val="00736E47"/>
    <w:rsid w:val="00736F05"/>
    <w:rsid w:val="00736F65"/>
    <w:rsid w:val="00737435"/>
    <w:rsid w:val="00737508"/>
    <w:rsid w:val="0073767B"/>
    <w:rsid w:val="0073786B"/>
    <w:rsid w:val="007378E5"/>
    <w:rsid w:val="00737C1C"/>
    <w:rsid w:val="00737CFD"/>
    <w:rsid w:val="00740046"/>
    <w:rsid w:val="00740069"/>
    <w:rsid w:val="00740175"/>
    <w:rsid w:val="007403CA"/>
    <w:rsid w:val="007404A9"/>
    <w:rsid w:val="007404D3"/>
    <w:rsid w:val="00740538"/>
    <w:rsid w:val="007406B9"/>
    <w:rsid w:val="007406C8"/>
    <w:rsid w:val="007406E0"/>
    <w:rsid w:val="00740E60"/>
    <w:rsid w:val="007412D6"/>
    <w:rsid w:val="00741344"/>
    <w:rsid w:val="00741486"/>
    <w:rsid w:val="00741887"/>
    <w:rsid w:val="00741A4E"/>
    <w:rsid w:val="00741ABF"/>
    <w:rsid w:val="00741B05"/>
    <w:rsid w:val="00741B21"/>
    <w:rsid w:val="00741B92"/>
    <w:rsid w:val="00741BAB"/>
    <w:rsid w:val="00741C5B"/>
    <w:rsid w:val="00741D6A"/>
    <w:rsid w:val="00742093"/>
    <w:rsid w:val="00742504"/>
    <w:rsid w:val="0074250D"/>
    <w:rsid w:val="00742555"/>
    <w:rsid w:val="007425A9"/>
    <w:rsid w:val="007425E1"/>
    <w:rsid w:val="0074274D"/>
    <w:rsid w:val="007428C6"/>
    <w:rsid w:val="00742A24"/>
    <w:rsid w:val="00742B9E"/>
    <w:rsid w:val="00742F79"/>
    <w:rsid w:val="00742FEF"/>
    <w:rsid w:val="007430A0"/>
    <w:rsid w:val="007438CD"/>
    <w:rsid w:val="0074392B"/>
    <w:rsid w:val="00743A9C"/>
    <w:rsid w:val="00743ABB"/>
    <w:rsid w:val="00743CCA"/>
    <w:rsid w:val="00743D2F"/>
    <w:rsid w:val="00743D9E"/>
    <w:rsid w:val="0074404C"/>
    <w:rsid w:val="007440E9"/>
    <w:rsid w:val="007442FF"/>
    <w:rsid w:val="00744470"/>
    <w:rsid w:val="00744E70"/>
    <w:rsid w:val="00744F2E"/>
    <w:rsid w:val="00744FEF"/>
    <w:rsid w:val="00745103"/>
    <w:rsid w:val="007451BF"/>
    <w:rsid w:val="007452F9"/>
    <w:rsid w:val="00745407"/>
    <w:rsid w:val="0074543E"/>
    <w:rsid w:val="007457DE"/>
    <w:rsid w:val="00745851"/>
    <w:rsid w:val="00745902"/>
    <w:rsid w:val="007459E1"/>
    <w:rsid w:val="00745BA9"/>
    <w:rsid w:val="00745C4F"/>
    <w:rsid w:val="00745F21"/>
    <w:rsid w:val="00745FE4"/>
    <w:rsid w:val="00745FF6"/>
    <w:rsid w:val="007461F1"/>
    <w:rsid w:val="007462B3"/>
    <w:rsid w:val="0074675C"/>
    <w:rsid w:val="00746A24"/>
    <w:rsid w:val="00746A51"/>
    <w:rsid w:val="00746BC1"/>
    <w:rsid w:val="00746C4D"/>
    <w:rsid w:val="00746C5D"/>
    <w:rsid w:val="00746CA3"/>
    <w:rsid w:val="00746D0B"/>
    <w:rsid w:val="00746D5E"/>
    <w:rsid w:val="00746E7C"/>
    <w:rsid w:val="00747354"/>
    <w:rsid w:val="0074736C"/>
    <w:rsid w:val="00747413"/>
    <w:rsid w:val="00747716"/>
    <w:rsid w:val="00747C89"/>
    <w:rsid w:val="00747EE0"/>
    <w:rsid w:val="00747FF0"/>
    <w:rsid w:val="007501BE"/>
    <w:rsid w:val="00750321"/>
    <w:rsid w:val="007508BE"/>
    <w:rsid w:val="007509EA"/>
    <w:rsid w:val="00750C5D"/>
    <w:rsid w:val="00750E5D"/>
    <w:rsid w:val="00750EC8"/>
    <w:rsid w:val="00750ECA"/>
    <w:rsid w:val="00750FF1"/>
    <w:rsid w:val="00751072"/>
    <w:rsid w:val="00751550"/>
    <w:rsid w:val="0075169C"/>
    <w:rsid w:val="00751867"/>
    <w:rsid w:val="0075241C"/>
    <w:rsid w:val="007526C5"/>
    <w:rsid w:val="00752892"/>
    <w:rsid w:val="00752970"/>
    <w:rsid w:val="00752D57"/>
    <w:rsid w:val="00752E03"/>
    <w:rsid w:val="00753308"/>
    <w:rsid w:val="00753568"/>
    <w:rsid w:val="00753773"/>
    <w:rsid w:val="007537DC"/>
    <w:rsid w:val="00753845"/>
    <w:rsid w:val="00753988"/>
    <w:rsid w:val="00753B54"/>
    <w:rsid w:val="00753B91"/>
    <w:rsid w:val="00753B9C"/>
    <w:rsid w:val="00753C2E"/>
    <w:rsid w:val="00753CDB"/>
    <w:rsid w:val="007541E0"/>
    <w:rsid w:val="00754417"/>
    <w:rsid w:val="0075456F"/>
    <w:rsid w:val="00754806"/>
    <w:rsid w:val="007548B7"/>
    <w:rsid w:val="00754944"/>
    <w:rsid w:val="00754B9B"/>
    <w:rsid w:val="00754E73"/>
    <w:rsid w:val="007550F9"/>
    <w:rsid w:val="0075555B"/>
    <w:rsid w:val="00755919"/>
    <w:rsid w:val="00755985"/>
    <w:rsid w:val="00755B37"/>
    <w:rsid w:val="00755C96"/>
    <w:rsid w:val="00756268"/>
    <w:rsid w:val="00756394"/>
    <w:rsid w:val="0075671B"/>
    <w:rsid w:val="007567C6"/>
    <w:rsid w:val="007567CB"/>
    <w:rsid w:val="007567FD"/>
    <w:rsid w:val="007568EF"/>
    <w:rsid w:val="00756935"/>
    <w:rsid w:val="00756B7B"/>
    <w:rsid w:val="00756D38"/>
    <w:rsid w:val="00756F45"/>
    <w:rsid w:val="00756FA5"/>
    <w:rsid w:val="00757032"/>
    <w:rsid w:val="007573E1"/>
    <w:rsid w:val="00757419"/>
    <w:rsid w:val="007579E2"/>
    <w:rsid w:val="00757ADE"/>
    <w:rsid w:val="00757CD7"/>
    <w:rsid w:val="00757D04"/>
    <w:rsid w:val="00757DC9"/>
    <w:rsid w:val="00760096"/>
    <w:rsid w:val="007601A2"/>
    <w:rsid w:val="00760770"/>
    <w:rsid w:val="00760CCD"/>
    <w:rsid w:val="00760F6D"/>
    <w:rsid w:val="0076139D"/>
    <w:rsid w:val="00761565"/>
    <w:rsid w:val="007615FE"/>
    <w:rsid w:val="00761629"/>
    <w:rsid w:val="00761934"/>
    <w:rsid w:val="0076197D"/>
    <w:rsid w:val="007619AD"/>
    <w:rsid w:val="00761F72"/>
    <w:rsid w:val="00762323"/>
    <w:rsid w:val="00762916"/>
    <w:rsid w:val="00762E69"/>
    <w:rsid w:val="00762F23"/>
    <w:rsid w:val="00763120"/>
    <w:rsid w:val="0076347B"/>
    <w:rsid w:val="00763877"/>
    <w:rsid w:val="007638CB"/>
    <w:rsid w:val="007639E4"/>
    <w:rsid w:val="00763CBB"/>
    <w:rsid w:val="00763E81"/>
    <w:rsid w:val="00763F76"/>
    <w:rsid w:val="00764067"/>
    <w:rsid w:val="00764137"/>
    <w:rsid w:val="007643C2"/>
    <w:rsid w:val="00764705"/>
    <w:rsid w:val="00764764"/>
    <w:rsid w:val="00764EC1"/>
    <w:rsid w:val="00765012"/>
    <w:rsid w:val="007652CB"/>
    <w:rsid w:val="0076551E"/>
    <w:rsid w:val="007655D3"/>
    <w:rsid w:val="007657F1"/>
    <w:rsid w:val="0076583C"/>
    <w:rsid w:val="00765890"/>
    <w:rsid w:val="007658E2"/>
    <w:rsid w:val="007659EA"/>
    <w:rsid w:val="00765A55"/>
    <w:rsid w:val="00765C1A"/>
    <w:rsid w:val="00765FAB"/>
    <w:rsid w:val="00765FD2"/>
    <w:rsid w:val="007660DC"/>
    <w:rsid w:val="0076634E"/>
    <w:rsid w:val="007664C7"/>
    <w:rsid w:val="007664CC"/>
    <w:rsid w:val="00766500"/>
    <w:rsid w:val="00766A26"/>
    <w:rsid w:val="00766BA5"/>
    <w:rsid w:val="00766C6F"/>
    <w:rsid w:val="00766F57"/>
    <w:rsid w:val="00767124"/>
    <w:rsid w:val="00767208"/>
    <w:rsid w:val="00767406"/>
    <w:rsid w:val="00767450"/>
    <w:rsid w:val="00767962"/>
    <w:rsid w:val="00767AED"/>
    <w:rsid w:val="00767B3E"/>
    <w:rsid w:val="00767BB1"/>
    <w:rsid w:val="00767CA2"/>
    <w:rsid w:val="00767D73"/>
    <w:rsid w:val="00767DFB"/>
    <w:rsid w:val="0077004B"/>
    <w:rsid w:val="00770101"/>
    <w:rsid w:val="00770154"/>
    <w:rsid w:val="00770202"/>
    <w:rsid w:val="007705A6"/>
    <w:rsid w:val="00770666"/>
    <w:rsid w:val="00770811"/>
    <w:rsid w:val="00770940"/>
    <w:rsid w:val="007709A1"/>
    <w:rsid w:val="00770C67"/>
    <w:rsid w:val="00771381"/>
    <w:rsid w:val="007715D5"/>
    <w:rsid w:val="0077179C"/>
    <w:rsid w:val="00771B9B"/>
    <w:rsid w:val="00771FB2"/>
    <w:rsid w:val="0077209A"/>
    <w:rsid w:val="0077221C"/>
    <w:rsid w:val="00772262"/>
    <w:rsid w:val="0077227C"/>
    <w:rsid w:val="007723B4"/>
    <w:rsid w:val="0077263A"/>
    <w:rsid w:val="00772796"/>
    <w:rsid w:val="007729F0"/>
    <w:rsid w:val="00772C82"/>
    <w:rsid w:val="00772EE0"/>
    <w:rsid w:val="00772F04"/>
    <w:rsid w:val="00773647"/>
    <w:rsid w:val="00773662"/>
    <w:rsid w:val="00773799"/>
    <w:rsid w:val="007738EA"/>
    <w:rsid w:val="007739C1"/>
    <w:rsid w:val="007739E6"/>
    <w:rsid w:val="00773A8C"/>
    <w:rsid w:val="00773B1F"/>
    <w:rsid w:val="00773B2A"/>
    <w:rsid w:val="00773BF6"/>
    <w:rsid w:val="00773CDC"/>
    <w:rsid w:val="00773DD4"/>
    <w:rsid w:val="0077420E"/>
    <w:rsid w:val="00774464"/>
    <w:rsid w:val="007744AC"/>
    <w:rsid w:val="0077456B"/>
    <w:rsid w:val="007745BB"/>
    <w:rsid w:val="007748A2"/>
    <w:rsid w:val="00774AB7"/>
    <w:rsid w:val="00774E06"/>
    <w:rsid w:val="007750C9"/>
    <w:rsid w:val="007752FA"/>
    <w:rsid w:val="00775F21"/>
    <w:rsid w:val="0077623C"/>
    <w:rsid w:val="00776464"/>
    <w:rsid w:val="0077647D"/>
    <w:rsid w:val="00776502"/>
    <w:rsid w:val="00776584"/>
    <w:rsid w:val="0077665F"/>
    <w:rsid w:val="0077666A"/>
    <w:rsid w:val="007768E3"/>
    <w:rsid w:val="00776BA1"/>
    <w:rsid w:val="00776BFD"/>
    <w:rsid w:val="00776DC3"/>
    <w:rsid w:val="00776EAF"/>
    <w:rsid w:val="00776FE6"/>
    <w:rsid w:val="0077703B"/>
    <w:rsid w:val="0077747A"/>
    <w:rsid w:val="00777614"/>
    <w:rsid w:val="00777935"/>
    <w:rsid w:val="00777D9B"/>
    <w:rsid w:val="00777E03"/>
    <w:rsid w:val="007800C6"/>
    <w:rsid w:val="00780185"/>
    <w:rsid w:val="0078021A"/>
    <w:rsid w:val="0078051F"/>
    <w:rsid w:val="0078084E"/>
    <w:rsid w:val="00780AF8"/>
    <w:rsid w:val="00780C2B"/>
    <w:rsid w:val="00780C53"/>
    <w:rsid w:val="00780DBC"/>
    <w:rsid w:val="00780E07"/>
    <w:rsid w:val="00780E2C"/>
    <w:rsid w:val="00781317"/>
    <w:rsid w:val="007815C6"/>
    <w:rsid w:val="007816FA"/>
    <w:rsid w:val="007818FA"/>
    <w:rsid w:val="00781D76"/>
    <w:rsid w:val="007820DB"/>
    <w:rsid w:val="00782154"/>
    <w:rsid w:val="00782266"/>
    <w:rsid w:val="007823B0"/>
    <w:rsid w:val="007824C1"/>
    <w:rsid w:val="007824F3"/>
    <w:rsid w:val="00782538"/>
    <w:rsid w:val="00782548"/>
    <w:rsid w:val="007827ED"/>
    <w:rsid w:val="00782813"/>
    <w:rsid w:val="007828A0"/>
    <w:rsid w:val="00782E84"/>
    <w:rsid w:val="007831D9"/>
    <w:rsid w:val="007835B9"/>
    <w:rsid w:val="007835E4"/>
    <w:rsid w:val="007836F7"/>
    <w:rsid w:val="00783901"/>
    <w:rsid w:val="00783946"/>
    <w:rsid w:val="00783A01"/>
    <w:rsid w:val="00783EF2"/>
    <w:rsid w:val="00784085"/>
    <w:rsid w:val="00784576"/>
    <w:rsid w:val="00784BAF"/>
    <w:rsid w:val="00784DC2"/>
    <w:rsid w:val="00784F60"/>
    <w:rsid w:val="00785064"/>
    <w:rsid w:val="00785171"/>
    <w:rsid w:val="007853BA"/>
    <w:rsid w:val="0078565B"/>
    <w:rsid w:val="00785727"/>
    <w:rsid w:val="0078596F"/>
    <w:rsid w:val="00785FD2"/>
    <w:rsid w:val="007860CF"/>
    <w:rsid w:val="007860EF"/>
    <w:rsid w:val="0078612D"/>
    <w:rsid w:val="0078614E"/>
    <w:rsid w:val="0078654F"/>
    <w:rsid w:val="007866AD"/>
    <w:rsid w:val="007868ED"/>
    <w:rsid w:val="00786A73"/>
    <w:rsid w:val="00786AA6"/>
    <w:rsid w:val="00786B57"/>
    <w:rsid w:val="00786B5B"/>
    <w:rsid w:val="00786BA0"/>
    <w:rsid w:val="00786C38"/>
    <w:rsid w:val="00786DAB"/>
    <w:rsid w:val="00787073"/>
    <w:rsid w:val="0078756E"/>
    <w:rsid w:val="007877B7"/>
    <w:rsid w:val="00787819"/>
    <w:rsid w:val="0078781C"/>
    <w:rsid w:val="00787997"/>
    <w:rsid w:val="00787A18"/>
    <w:rsid w:val="00787A73"/>
    <w:rsid w:val="00787A93"/>
    <w:rsid w:val="00787BA8"/>
    <w:rsid w:val="00787C6A"/>
    <w:rsid w:val="00787E96"/>
    <w:rsid w:val="007900B9"/>
    <w:rsid w:val="0079017F"/>
    <w:rsid w:val="00790782"/>
    <w:rsid w:val="0079089D"/>
    <w:rsid w:val="00790D1C"/>
    <w:rsid w:val="007911AD"/>
    <w:rsid w:val="007912DD"/>
    <w:rsid w:val="00791301"/>
    <w:rsid w:val="007916A4"/>
    <w:rsid w:val="007916FE"/>
    <w:rsid w:val="00791960"/>
    <w:rsid w:val="007919FB"/>
    <w:rsid w:val="00791BCD"/>
    <w:rsid w:val="00791DEE"/>
    <w:rsid w:val="00791F08"/>
    <w:rsid w:val="007920CD"/>
    <w:rsid w:val="00792246"/>
    <w:rsid w:val="007922EE"/>
    <w:rsid w:val="00792412"/>
    <w:rsid w:val="007925B0"/>
    <w:rsid w:val="00792710"/>
    <w:rsid w:val="0079286C"/>
    <w:rsid w:val="00792A3B"/>
    <w:rsid w:val="00792A6E"/>
    <w:rsid w:val="00792C4C"/>
    <w:rsid w:val="00792E81"/>
    <w:rsid w:val="00793076"/>
    <w:rsid w:val="00793353"/>
    <w:rsid w:val="00793566"/>
    <w:rsid w:val="007937D2"/>
    <w:rsid w:val="00793BC6"/>
    <w:rsid w:val="00793E05"/>
    <w:rsid w:val="0079404F"/>
    <w:rsid w:val="00794215"/>
    <w:rsid w:val="007944E8"/>
    <w:rsid w:val="007945FC"/>
    <w:rsid w:val="00794E23"/>
    <w:rsid w:val="00794E2C"/>
    <w:rsid w:val="00794F6F"/>
    <w:rsid w:val="00795558"/>
    <w:rsid w:val="007955C6"/>
    <w:rsid w:val="007959CE"/>
    <w:rsid w:val="00795A48"/>
    <w:rsid w:val="00795D3A"/>
    <w:rsid w:val="00795DF9"/>
    <w:rsid w:val="00795F80"/>
    <w:rsid w:val="00796046"/>
    <w:rsid w:val="0079625E"/>
    <w:rsid w:val="00796305"/>
    <w:rsid w:val="00796459"/>
    <w:rsid w:val="00796786"/>
    <w:rsid w:val="007967C5"/>
    <w:rsid w:val="007968F7"/>
    <w:rsid w:val="0079694D"/>
    <w:rsid w:val="00796C61"/>
    <w:rsid w:val="00796C88"/>
    <w:rsid w:val="00796CDF"/>
    <w:rsid w:val="007970B9"/>
    <w:rsid w:val="00797295"/>
    <w:rsid w:val="007973C5"/>
    <w:rsid w:val="00797703"/>
    <w:rsid w:val="00797802"/>
    <w:rsid w:val="007979D6"/>
    <w:rsid w:val="00797A45"/>
    <w:rsid w:val="00797B27"/>
    <w:rsid w:val="00797BFC"/>
    <w:rsid w:val="00797E01"/>
    <w:rsid w:val="007A03BA"/>
    <w:rsid w:val="007A05BE"/>
    <w:rsid w:val="007A0711"/>
    <w:rsid w:val="007A076D"/>
    <w:rsid w:val="007A083B"/>
    <w:rsid w:val="007A083C"/>
    <w:rsid w:val="007A0A37"/>
    <w:rsid w:val="007A0BBF"/>
    <w:rsid w:val="007A0D47"/>
    <w:rsid w:val="007A1072"/>
    <w:rsid w:val="007A1146"/>
    <w:rsid w:val="007A12D7"/>
    <w:rsid w:val="007A12F2"/>
    <w:rsid w:val="007A148E"/>
    <w:rsid w:val="007A155A"/>
    <w:rsid w:val="007A1661"/>
    <w:rsid w:val="007A1AA5"/>
    <w:rsid w:val="007A1AB7"/>
    <w:rsid w:val="007A1C7E"/>
    <w:rsid w:val="007A1DA3"/>
    <w:rsid w:val="007A1EA8"/>
    <w:rsid w:val="007A2126"/>
    <w:rsid w:val="007A2151"/>
    <w:rsid w:val="007A21BA"/>
    <w:rsid w:val="007A26D5"/>
    <w:rsid w:val="007A26E0"/>
    <w:rsid w:val="007A2734"/>
    <w:rsid w:val="007A2922"/>
    <w:rsid w:val="007A2AFC"/>
    <w:rsid w:val="007A2BF0"/>
    <w:rsid w:val="007A2BFD"/>
    <w:rsid w:val="007A3016"/>
    <w:rsid w:val="007A3612"/>
    <w:rsid w:val="007A3616"/>
    <w:rsid w:val="007A381F"/>
    <w:rsid w:val="007A3917"/>
    <w:rsid w:val="007A3BA2"/>
    <w:rsid w:val="007A3D25"/>
    <w:rsid w:val="007A3DAC"/>
    <w:rsid w:val="007A3DDC"/>
    <w:rsid w:val="007A3E87"/>
    <w:rsid w:val="007A4061"/>
    <w:rsid w:val="007A44CF"/>
    <w:rsid w:val="007A45CD"/>
    <w:rsid w:val="007A4763"/>
    <w:rsid w:val="007A4BFA"/>
    <w:rsid w:val="007A4ECD"/>
    <w:rsid w:val="007A50A1"/>
    <w:rsid w:val="007A52AF"/>
    <w:rsid w:val="007A52FF"/>
    <w:rsid w:val="007A5364"/>
    <w:rsid w:val="007A5788"/>
    <w:rsid w:val="007A586E"/>
    <w:rsid w:val="007A59DB"/>
    <w:rsid w:val="007A5D39"/>
    <w:rsid w:val="007A5D94"/>
    <w:rsid w:val="007A5E69"/>
    <w:rsid w:val="007A5E9D"/>
    <w:rsid w:val="007A5F88"/>
    <w:rsid w:val="007A6034"/>
    <w:rsid w:val="007A655A"/>
    <w:rsid w:val="007A6B84"/>
    <w:rsid w:val="007A6C18"/>
    <w:rsid w:val="007A6E2E"/>
    <w:rsid w:val="007A6E51"/>
    <w:rsid w:val="007A7235"/>
    <w:rsid w:val="007A736C"/>
    <w:rsid w:val="007A77E7"/>
    <w:rsid w:val="007A795A"/>
    <w:rsid w:val="007A7A42"/>
    <w:rsid w:val="007A7B3D"/>
    <w:rsid w:val="007A7B5B"/>
    <w:rsid w:val="007A7D11"/>
    <w:rsid w:val="007B02F6"/>
    <w:rsid w:val="007B0774"/>
    <w:rsid w:val="007B09D0"/>
    <w:rsid w:val="007B0B0A"/>
    <w:rsid w:val="007B0D10"/>
    <w:rsid w:val="007B0E22"/>
    <w:rsid w:val="007B0EAA"/>
    <w:rsid w:val="007B0EC0"/>
    <w:rsid w:val="007B1030"/>
    <w:rsid w:val="007B1430"/>
    <w:rsid w:val="007B1452"/>
    <w:rsid w:val="007B14D4"/>
    <w:rsid w:val="007B14FF"/>
    <w:rsid w:val="007B1536"/>
    <w:rsid w:val="007B19B0"/>
    <w:rsid w:val="007B1B77"/>
    <w:rsid w:val="007B2087"/>
    <w:rsid w:val="007B24BD"/>
    <w:rsid w:val="007B251B"/>
    <w:rsid w:val="007B254A"/>
    <w:rsid w:val="007B25F8"/>
    <w:rsid w:val="007B26C8"/>
    <w:rsid w:val="007B270D"/>
    <w:rsid w:val="007B2850"/>
    <w:rsid w:val="007B287A"/>
    <w:rsid w:val="007B28FF"/>
    <w:rsid w:val="007B2AD3"/>
    <w:rsid w:val="007B2AE8"/>
    <w:rsid w:val="007B2B14"/>
    <w:rsid w:val="007B2BF0"/>
    <w:rsid w:val="007B2D18"/>
    <w:rsid w:val="007B2F84"/>
    <w:rsid w:val="007B34E0"/>
    <w:rsid w:val="007B35FC"/>
    <w:rsid w:val="007B3664"/>
    <w:rsid w:val="007B36DE"/>
    <w:rsid w:val="007B3825"/>
    <w:rsid w:val="007B3CF7"/>
    <w:rsid w:val="007B413C"/>
    <w:rsid w:val="007B4264"/>
    <w:rsid w:val="007B42B8"/>
    <w:rsid w:val="007B4590"/>
    <w:rsid w:val="007B48FF"/>
    <w:rsid w:val="007B4A35"/>
    <w:rsid w:val="007B4B9B"/>
    <w:rsid w:val="007B4E09"/>
    <w:rsid w:val="007B4F5D"/>
    <w:rsid w:val="007B5089"/>
    <w:rsid w:val="007B5183"/>
    <w:rsid w:val="007B583D"/>
    <w:rsid w:val="007B5893"/>
    <w:rsid w:val="007B5A51"/>
    <w:rsid w:val="007B5C05"/>
    <w:rsid w:val="007B5C23"/>
    <w:rsid w:val="007B5C37"/>
    <w:rsid w:val="007B5DD1"/>
    <w:rsid w:val="007B5F5D"/>
    <w:rsid w:val="007B61A6"/>
    <w:rsid w:val="007B6782"/>
    <w:rsid w:val="007B6BED"/>
    <w:rsid w:val="007B6DF7"/>
    <w:rsid w:val="007B707C"/>
    <w:rsid w:val="007B726E"/>
    <w:rsid w:val="007B749E"/>
    <w:rsid w:val="007B74D4"/>
    <w:rsid w:val="007B75A9"/>
    <w:rsid w:val="007B77CD"/>
    <w:rsid w:val="007B799A"/>
    <w:rsid w:val="007B7B58"/>
    <w:rsid w:val="007B7B6F"/>
    <w:rsid w:val="007B7BDE"/>
    <w:rsid w:val="007B7FE4"/>
    <w:rsid w:val="007C0086"/>
    <w:rsid w:val="007C031C"/>
    <w:rsid w:val="007C08B7"/>
    <w:rsid w:val="007C0B89"/>
    <w:rsid w:val="007C0C50"/>
    <w:rsid w:val="007C0E7E"/>
    <w:rsid w:val="007C0F66"/>
    <w:rsid w:val="007C12E8"/>
    <w:rsid w:val="007C16B9"/>
    <w:rsid w:val="007C1C06"/>
    <w:rsid w:val="007C1D35"/>
    <w:rsid w:val="007C2572"/>
    <w:rsid w:val="007C26BF"/>
    <w:rsid w:val="007C2817"/>
    <w:rsid w:val="007C281B"/>
    <w:rsid w:val="007C285A"/>
    <w:rsid w:val="007C2BE0"/>
    <w:rsid w:val="007C2CAD"/>
    <w:rsid w:val="007C2E86"/>
    <w:rsid w:val="007C2EE6"/>
    <w:rsid w:val="007C3229"/>
    <w:rsid w:val="007C38DB"/>
    <w:rsid w:val="007C3B42"/>
    <w:rsid w:val="007C3B6A"/>
    <w:rsid w:val="007C3CD5"/>
    <w:rsid w:val="007C3D83"/>
    <w:rsid w:val="007C43E8"/>
    <w:rsid w:val="007C454D"/>
    <w:rsid w:val="007C468D"/>
    <w:rsid w:val="007C4699"/>
    <w:rsid w:val="007C47A4"/>
    <w:rsid w:val="007C483E"/>
    <w:rsid w:val="007C4B56"/>
    <w:rsid w:val="007C4D74"/>
    <w:rsid w:val="007C5001"/>
    <w:rsid w:val="007C5239"/>
    <w:rsid w:val="007C5569"/>
    <w:rsid w:val="007C5705"/>
    <w:rsid w:val="007C57EA"/>
    <w:rsid w:val="007C5828"/>
    <w:rsid w:val="007C5881"/>
    <w:rsid w:val="007C5A42"/>
    <w:rsid w:val="007C5A58"/>
    <w:rsid w:val="007C5AE1"/>
    <w:rsid w:val="007C5CD3"/>
    <w:rsid w:val="007C5F90"/>
    <w:rsid w:val="007C5FA0"/>
    <w:rsid w:val="007C6064"/>
    <w:rsid w:val="007C6529"/>
    <w:rsid w:val="007C65E2"/>
    <w:rsid w:val="007C6909"/>
    <w:rsid w:val="007C6983"/>
    <w:rsid w:val="007C6BAE"/>
    <w:rsid w:val="007C6CB1"/>
    <w:rsid w:val="007C6CDF"/>
    <w:rsid w:val="007C7237"/>
    <w:rsid w:val="007C73B1"/>
    <w:rsid w:val="007C7563"/>
    <w:rsid w:val="007C7C3D"/>
    <w:rsid w:val="007C7D3A"/>
    <w:rsid w:val="007C7DCB"/>
    <w:rsid w:val="007C7E63"/>
    <w:rsid w:val="007C7F7B"/>
    <w:rsid w:val="007D037C"/>
    <w:rsid w:val="007D0750"/>
    <w:rsid w:val="007D07F0"/>
    <w:rsid w:val="007D0969"/>
    <w:rsid w:val="007D09F7"/>
    <w:rsid w:val="007D0A25"/>
    <w:rsid w:val="007D0A81"/>
    <w:rsid w:val="007D0C57"/>
    <w:rsid w:val="007D0CA3"/>
    <w:rsid w:val="007D0CAE"/>
    <w:rsid w:val="007D11CD"/>
    <w:rsid w:val="007D1538"/>
    <w:rsid w:val="007D18AB"/>
    <w:rsid w:val="007D1928"/>
    <w:rsid w:val="007D19A1"/>
    <w:rsid w:val="007D19D3"/>
    <w:rsid w:val="007D1FB9"/>
    <w:rsid w:val="007D20AC"/>
    <w:rsid w:val="007D22C1"/>
    <w:rsid w:val="007D25FB"/>
    <w:rsid w:val="007D2818"/>
    <w:rsid w:val="007D2855"/>
    <w:rsid w:val="007D2C2C"/>
    <w:rsid w:val="007D2F83"/>
    <w:rsid w:val="007D3089"/>
    <w:rsid w:val="007D309C"/>
    <w:rsid w:val="007D3362"/>
    <w:rsid w:val="007D34B1"/>
    <w:rsid w:val="007D34DF"/>
    <w:rsid w:val="007D3548"/>
    <w:rsid w:val="007D3814"/>
    <w:rsid w:val="007D38B1"/>
    <w:rsid w:val="007D38BF"/>
    <w:rsid w:val="007D3AFB"/>
    <w:rsid w:val="007D3C2B"/>
    <w:rsid w:val="007D40B6"/>
    <w:rsid w:val="007D4155"/>
    <w:rsid w:val="007D4426"/>
    <w:rsid w:val="007D4D1F"/>
    <w:rsid w:val="007D4D43"/>
    <w:rsid w:val="007D57B3"/>
    <w:rsid w:val="007D5809"/>
    <w:rsid w:val="007D59F9"/>
    <w:rsid w:val="007D5CEE"/>
    <w:rsid w:val="007D631B"/>
    <w:rsid w:val="007D6493"/>
    <w:rsid w:val="007D660B"/>
    <w:rsid w:val="007D68A6"/>
    <w:rsid w:val="007D6964"/>
    <w:rsid w:val="007D6D2E"/>
    <w:rsid w:val="007D6FFB"/>
    <w:rsid w:val="007D74C4"/>
    <w:rsid w:val="007D7D1E"/>
    <w:rsid w:val="007D7E71"/>
    <w:rsid w:val="007E0008"/>
    <w:rsid w:val="007E03D8"/>
    <w:rsid w:val="007E0425"/>
    <w:rsid w:val="007E054A"/>
    <w:rsid w:val="007E0854"/>
    <w:rsid w:val="007E0B09"/>
    <w:rsid w:val="007E0DD4"/>
    <w:rsid w:val="007E1469"/>
    <w:rsid w:val="007E1853"/>
    <w:rsid w:val="007E1A73"/>
    <w:rsid w:val="007E1AE3"/>
    <w:rsid w:val="007E1C06"/>
    <w:rsid w:val="007E1C72"/>
    <w:rsid w:val="007E1D45"/>
    <w:rsid w:val="007E1E71"/>
    <w:rsid w:val="007E1F90"/>
    <w:rsid w:val="007E1FE4"/>
    <w:rsid w:val="007E2124"/>
    <w:rsid w:val="007E2208"/>
    <w:rsid w:val="007E22B6"/>
    <w:rsid w:val="007E239D"/>
    <w:rsid w:val="007E2415"/>
    <w:rsid w:val="007E2512"/>
    <w:rsid w:val="007E2516"/>
    <w:rsid w:val="007E2559"/>
    <w:rsid w:val="007E2570"/>
    <w:rsid w:val="007E267D"/>
    <w:rsid w:val="007E27EF"/>
    <w:rsid w:val="007E2D80"/>
    <w:rsid w:val="007E2F3F"/>
    <w:rsid w:val="007E3124"/>
    <w:rsid w:val="007E316E"/>
    <w:rsid w:val="007E3457"/>
    <w:rsid w:val="007E3621"/>
    <w:rsid w:val="007E3818"/>
    <w:rsid w:val="007E38AF"/>
    <w:rsid w:val="007E3956"/>
    <w:rsid w:val="007E3D77"/>
    <w:rsid w:val="007E3DF1"/>
    <w:rsid w:val="007E415B"/>
    <w:rsid w:val="007E418A"/>
    <w:rsid w:val="007E4408"/>
    <w:rsid w:val="007E44DA"/>
    <w:rsid w:val="007E45F9"/>
    <w:rsid w:val="007E465C"/>
    <w:rsid w:val="007E4837"/>
    <w:rsid w:val="007E4896"/>
    <w:rsid w:val="007E4964"/>
    <w:rsid w:val="007E4AD5"/>
    <w:rsid w:val="007E4E6F"/>
    <w:rsid w:val="007E4EA7"/>
    <w:rsid w:val="007E4EBA"/>
    <w:rsid w:val="007E503A"/>
    <w:rsid w:val="007E528E"/>
    <w:rsid w:val="007E5296"/>
    <w:rsid w:val="007E55CF"/>
    <w:rsid w:val="007E57B7"/>
    <w:rsid w:val="007E589D"/>
    <w:rsid w:val="007E5A0F"/>
    <w:rsid w:val="007E5BDE"/>
    <w:rsid w:val="007E5C0C"/>
    <w:rsid w:val="007E5C19"/>
    <w:rsid w:val="007E5D55"/>
    <w:rsid w:val="007E604F"/>
    <w:rsid w:val="007E63AD"/>
    <w:rsid w:val="007E64F4"/>
    <w:rsid w:val="007E669C"/>
    <w:rsid w:val="007E6F26"/>
    <w:rsid w:val="007E724A"/>
    <w:rsid w:val="007E745A"/>
    <w:rsid w:val="007E74B9"/>
    <w:rsid w:val="007E753C"/>
    <w:rsid w:val="007E7559"/>
    <w:rsid w:val="007E7572"/>
    <w:rsid w:val="007E771F"/>
    <w:rsid w:val="007E7C16"/>
    <w:rsid w:val="007E7CBB"/>
    <w:rsid w:val="007E7F88"/>
    <w:rsid w:val="007F0013"/>
    <w:rsid w:val="007F00BD"/>
    <w:rsid w:val="007F038E"/>
    <w:rsid w:val="007F03CF"/>
    <w:rsid w:val="007F06E7"/>
    <w:rsid w:val="007F08E1"/>
    <w:rsid w:val="007F0CD4"/>
    <w:rsid w:val="007F0D5E"/>
    <w:rsid w:val="007F10F8"/>
    <w:rsid w:val="007F13E3"/>
    <w:rsid w:val="007F17D1"/>
    <w:rsid w:val="007F18E9"/>
    <w:rsid w:val="007F1FFE"/>
    <w:rsid w:val="007F23F2"/>
    <w:rsid w:val="007F2796"/>
    <w:rsid w:val="007F2917"/>
    <w:rsid w:val="007F2A0D"/>
    <w:rsid w:val="007F2B12"/>
    <w:rsid w:val="007F2B71"/>
    <w:rsid w:val="007F2BC2"/>
    <w:rsid w:val="007F2E6D"/>
    <w:rsid w:val="007F32ED"/>
    <w:rsid w:val="007F3454"/>
    <w:rsid w:val="007F3760"/>
    <w:rsid w:val="007F38F5"/>
    <w:rsid w:val="007F3B27"/>
    <w:rsid w:val="007F3E97"/>
    <w:rsid w:val="007F4294"/>
    <w:rsid w:val="007F42A9"/>
    <w:rsid w:val="007F4334"/>
    <w:rsid w:val="007F4637"/>
    <w:rsid w:val="007F4766"/>
    <w:rsid w:val="007F4AFF"/>
    <w:rsid w:val="007F4C87"/>
    <w:rsid w:val="007F4E47"/>
    <w:rsid w:val="007F4F76"/>
    <w:rsid w:val="007F4FDC"/>
    <w:rsid w:val="007F5240"/>
    <w:rsid w:val="007F5DF1"/>
    <w:rsid w:val="007F5EF2"/>
    <w:rsid w:val="007F62E3"/>
    <w:rsid w:val="007F68A0"/>
    <w:rsid w:val="007F68F4"/>
    <w:rsid w:val="007F6B26"/>
    <w:rsid w:val="007F6BEB"/>
    <w:rsid w:val="007F6CBD"/>
    <w:rsid w:val="007F6ED4"/>
    <w:rsid w:val="007F7118"/>
    <w:rsid w:val="007F7126"/>
    <w:rsid w:val="007F719B"/>
    <w:rsid w:val="007F7544"/>
    <w:rsid w:val="007F758B"/>
    <w:rsid w:val="007F76B2"/>
    <w:rsid w:val="007F76EA"/>
    <w:rsid w:val="007F77AC"/>
    <w:rsid w:val="007F781E"/>
    <w:rsid w:val="007F7BA5"/>
    <w:rsid w:val="007F7DDC"/>
    <w:rsid w:val="007F7ED5"/>
    <w:rsid w:val="008004D4"/>
    <w:rsid w:val="00800719"/>
    <w:rsid w:val="0080071D"/>
    <w:rsid w:val="00800744"/>
    <w:rsid w:val="00800752"/>
    <w:rsid w:val="00800836"/>
    <w:rsid w:val="00800939"/>
    <w:rsid w:val="008009FD"/>
    <w:rsid w:val="00800AEA"/>
    <w:rsid w:val="00800C44"/>
    <w:rsid w:val="00800C9B"/>
    <w:rsid w:val="00800D14"/>
    <w:rsid w:val="00800DBC"/>
    <w:rsid w:val="0080112F"/>
    <w:rsid w:val="00801178"/>
    <w:rsid w:val="00801869"/>
    <w:rsid w:val="00801885"/>
    <w:rsid w:val="00801B42"/>
    <w:rsid w:val="00801BC8"/>
    <w:rsid w:val="00801E0E"/>
    <w:rsid w:val="00801F34"/>
    <w:rsid w:val="008021BA"/>
    <w:rsid w:val="008021BE"/>
    <w:rsid w:val="0080231E"/>
    <w:rsid w:val="00802380"/>
    <w:rsid w:val="008023D7"/>
    <w:rsid w:val="008028FB"/>
    <w:rsid w:val="00802BDB"/>
    <w:rsid w:val="00802C05"/>
    <w:rsid w:val="00802D65"/>
    <w:rsid w:val="00802F1B"/>
    <w:rsid w:val="00802F6D"/>
    <w:rsid w:val="0080329F"/>
    <w:rsid w:val="008033F3"/>
    <w:rsid w:val="00803896"/>
    <w:rsid w:val="00803A47"/>
    <w:rsid w:val="00803BEC"/>
    <w:rsid w:val="00803CDC"/>
    <w:rsid w:val="00803E97"/>
    <w:rsid w:val="00804023"/>
    <w:rsid w:val="008042AF"/>
    <w:rsid w:val="008043F5"/>
    <w:rsid w:val="0080449C"/>
    <w:rsid w:val="00804773"/>
    <w:rsid w:val="00804802"/>
    <w:rsid w:val="008049E6"/>
    <w:rsid w:val="00804BEC"/>
    <w:rsid w:val="00804CA6"/>
    <w:rsid w:val="00804CA9"/>
    <w:rsid w:val="00805018"/>
    <w:rsid w:val="0080510B"/>
    <w:rsid w:val="0080529F"/>
    <w:rsid w:val="008052CA"/>
    <w:rsid w:val="008054B6"/>
    <w:rsid w:val="00805686"/>
    <w:rsid w:val="008056FC"/>
    <w:rsid w:val="008057FA"/>
    <w:rsid w:val="00805A56"/>
    <w:rsid w:val="00805CEA"/>
    <w:rsid w:val="00805E16"/>
    <w:rsid w:val="00805F4C"/>
    <w:rsid w:val="00805FF5"/>
    <w:rsid w:val="00806479"/>
    <w:rsid w:val="008065B2"/>
    <w:rsid w:val="008067F9"/>
    <w:rsid w:val="00806874"/>
    <w:rsid w:val="00806C76"/>
    <w:rsid w:val="00806EEC"/>
    <w:rsid w:val="00806F0B"/>
    <w:rsid w:val="00807176"/>
    <w:rsid w:val="008071EF"/>
    <w:rsid w:val="00807631"/>
    <w:rsid w:val="008076C6"/>
    <w:rsid w:val="008078A4"/>
    <w:rsid w:val="00807B5A"/>
    <w:rsid w:val="00807B8C"/>
    <w:rsid w:val="00807C2C"/>
    <w:rsid w:val="00807E62"/>
    <w:rsid w:val="00807F05"/>
    <w:rsid w:val="00807FDA"/>
    <w:rsid w:val="00810374"/>
    <w:rsid w:val="0081045E"/>
    <w:rsid w:val="00810533"/>
    <w:rsid w:val="00810566"/>
    <w:rsid w:val="008105A6"/>
    <w:rsid w:val="00810663"/>
    <w:rsid w:val="008108A3"/>
    <w:rsid w:val="008109F7"/>
    <w:rsid w:val="00810C62"/>
    <w:rsid w:val="00810DAB"/>
    <w:rsid w:val="00810EE8"/>
    <w:rsid w:val="00811102"/>
    <w:rsid w:val="00811341"/>
    <w:rsid w:val="008113CD"/>
    <w:rsid w:val="00811493"/>
    <w:rsid w:val="008115E4"/>
    <w:rsid w:val="00811777"/>
    <w:rsid w:val="00811A11"/>
    <w:rsid w:val="00811DB5"/>
    <w:rsid w:val="008121B1"/>
    <w:rsid w:val="008121BA"/>
    <w:rsid w:val="008122B3"/>
    <w:rsid w:val="008124DC"/>
    <w:rsid w:val="00812B7B"/>
    <w:rsid w:val="008130B2"/>
    <w:rsid w:val="008130C1"/>
    <w:rsid w:val="008132B8"/>
    <w:rsid w:val="0081331F"/>
    <w:rsid w:val="0081338D"/>
    <w:rsid w:val="0081349F"/>
    <w:rsid w:val="0081356A"/>
    <w:rsid w:val="00813728"/>
    <w:rsid w:val="0081375C"/>
    <w:rsid w:val="0081384A"/>
    <w:rsid w:val="00813A05"/>
    <w:rsid w:val="00813D42"/>
    <w:rsid w:val="00813E4F"/>
    <w:rsid w:val="00813E66"/>
    <w:rsid w:val="008140CF"/>
    <w:rsid w:val="008141E1"/>
    <w:rsid w:val="008142E6"/>
    <w:rsid w:val="008143D3"/>
    <w:rsid w:val="00814478"/>
    <w:rsid w:val="008149B8"/>
    <w:rsid w:val="00814A98"/>
    <w:rsid w:val="00814DD2"/>
    <w:rsid w:val="00815005"/>
    <w:rsid w:val="00815062"/>
    <w:rsid w:val="00815207"/>
    <w:rsid w:val="0081521C"/>
    <w:rsid w:val="008152D3"/>
    <w:rsid w:val="0081530D"/>
    <w:rsid w:val="00815347"/>
    <w:rsid w:val="008153AB"/>
    <w:rsid w:val="008153E7"/>
    <w:rsid w:val="0081555C"/>
    <w:rsid w:val="00815B98"/>
    <w:rsid w:val="00815BE1"/>
    <w:rsid w:val="00816295"/>
    <w:rsid w:val="00816403"/>
    <w:rsid w:val="00816495"/>
    <w:rsid w:val="008164C7"/>
    <w:rsid w:val="00816692"/>
    <w:rsid w:val="00816752"/>
    <w:rsid w:val="00816830"/>
    <w:rsid w:val="00816981"/>
    <w:rsid w:val="008169A4"/>
    <w:rsid w:val="008169CE"/>
    <w:rsid w:val="008169E0"/>
    <w:rsid w:val="00816AFF"/>
    <w:rsid w:val="00816B67"/>
    <w:rsid w:val="00816C2E"/>
    <w:rsid w:val="00816C9B"/>
    <w:rsid w:val="00816DE3"/>
    <w:rsid w:val="00816EBE"/>
    <w:rsid w:val="008172B8"/>
    <w:rsid w:val="008173D6"/>
    <w:rsid w:val="0081754B"/>
    <w:rsid w:val="00817568"/>
    <w:rsid w:val="008179CD"/>
    <w:rsid w:val="00817E0F"/>
    <w:rsid w:val="00820315"/>
    <w:rsid w:val="0082038A"/>
    <w:rsid w:val="00820463"/>
    <w:rsid w:val="00820529"/>
    <w:rsid w:val="00820553"/>
    <w:rsid w:val="00820581"/>
    <w:rsid w:val="0082099F"/>
    <w:rsid w:val="00820A8E"/>
    <w:rsid w:val="00820C6F"/>
    <w:rsid w:val="00820D69"/>
    <w:rsid w:val="00820DF2"/>
    <w:rsid w:val="00820EBD"/>
    <w:rsid w:val="00820ECC"/>
    <w:rsid w:val="008211B9"/>
    <w:rsid w:val="008211E4"/>
    <w:rsid w:val="0082143C"/>
    <w:rsid w:val="0082156F"/>
    <w:rsid w:val="008217C8"/>
    <w:rsid w:val="008217E5"/>
    <w:rsid w:val="008219FA"/>
    <w:rsid w:val="00821BBE"/>
    <w:rsid w:val="00821D95"/>
    <w:rsid w:val="00821DD8"/>
    <w:rsid w:val="00821E5D"/>
    <w:rsid w:val="00821FE5"/>
    <w:rsid w:val="00822064"/>
    <w:rsid w:val="008220E5"/>
    <w:rsid w:val="008225DB"/>
    <w:rsid w:val="00822697"/>
    <w:rsid w:val="00822716"/>
    <w:rsid w:val="008227FA"/>
    <w:rsid w:val="008228A3"/>
    <w:rsid w:val="008228AD"/>
    <w:rsid w:val="008230E1"/>
    <w:rsid w:val="00823226"/>
    <w:rsid w:val="008236D0"/>
    <w:rsid w:val="008237CA"/>
    <w:rsid w:val="00823A1B"/>
    <w:rsid w:val="00823CD7"/>
    <w:rsid w:val="00823F32"/>
    <w:rsid w:val="00823F71"/>
    <w:rsid w:val="0082482E"/>
    <w:rsid w:val="00824995"/>
    <w:rsid w:val="00824CD1"/>
    <w:rsid w:val="00824D74"/>
    <w:rsid w:val="008253D5"/>
    <w:rsid w:val="008253D8"/>
    <w:rsid w:val="00825427"/>
    <w:rsid w:val="00825510"/>
    <w:rsid w:val="00825CC5"/>
    <w:rsid w:val="00825D32"/>
    <w:rsid w:val="00825DC3"/>
    <w:rsid w:val="00825FA7"/>
    <w:rsid w:val="00826025"/>
    <w:rsid w:val="008261E4"/>
    <w:rsid w:val="008262A4"/>
    <w:rsid w:val="008263F9"/>
    <w:rsid w:val="0082678B"/>
    <w:rsid w:val="008267ED"/>
    <w:rsid w:val="008269D8"/>
    <w:rsid w:val="00826D51"/>
    <w:rsid w:val="0082707C"/>
    <w:rsid w:val="008270CA"/>
    <w:rsid w:val="0082721A"/>
    <w:rsid w:val="00827224"/>
    <w:rsid w:val="0082722E"/>
    <w:rsid w:val="00827536"/>
    <w:rsid w:val="0082782C"/>
    <w:rsid w:val="00827BCF"/>
    <w:rsid w:val="00827E28"/>
    <w:rsid w:val="008303EE"/>
    <w:rsid w:val="00830ADB"/>
    <w:rsid w:val="00830B06"/>
    <w:rsid w:val="00830C7F"/>
    <w:rsid w:val="00830DB4"/>
    <w:rsid w:val="00830FC3"/>
    <w:rsid w:val="0083112C"/>
    <w:rsid w:val="008313F8"/>
    <w:rsid w:val="00831433"/>
    <w:rsid w:val="0083148D"/>
    <w:rsid w:val="00831710"/>
    <w:rsid w:val="00831C90"/>
    <w:rsid w:val="00831D31"/>
    <w:rsid w:val="00831D6D"/>
    <w:rsid w:val="00831EE5"/>
    <w:rsid w:val="0083203C"/>
    <w:rsid w:val="0083226D"/>
    <w:rsid w:val="008324A2"/>
    <w:rsid w:val="00832658"/>
    <w:rsid w:val="00832846"/>
    <w:rsid w:val="00832875"/>
    <w:rsid w:val="0083289A"/>
    <w:rsid w:val="008329B8"/>
    <w:rsid w:val="00832AAB"/>
    <w:rsid w:val="00832BEA"/>
    <w:rsid w:val="00832C2B"/>
    <w:rsid w:val="00832C93"/>
    <w:rsid w:val="0083303A"/>
    <w:rsid w:val="0083303C"/>
    <w:rsid w:val="00833374"/>
    <w:rsid w:val="008335BD"/>
    <w:rsid w:val="00833DEB"/>
    <w:rsid w:val="00834184"/>
    <w:rsid w:val="008341FC"/>
    <w:rsid w:val="0083447C"/>
    <w:rsid w:val="00834991"/>
    <w:rsid w:val="00834CF8"/>
    <w:rsid w:val="00834F09"/>
    <w:rsid w:val="00834F89"/>
    <w:rsid w:val="00834FED"/>
    <w:rsid w:val="0083541C"/>
    <w:rsid w:val="00835465"/>
    <w:rsid w:val="0083579C"/>
    <w:rsid w:val="00835C33"/>
    <w:rsid w:val="00835E39"/>
    <w:rsid w:val="00835E8A"/>
    <w:rsid w:val="00836031"/>
    <w:rsid w:val="008362DE"/>
    <w:rsid w:val="00836462"/>
    <w:rsid w:val="0083649D"/>
    <w:rsid w:val="0083663F"/>
    <w:rsid w:val="0083664E"/>
    <w:rsid w:val="00836832"/>
    <w:rsid w:val="00836A11"/>
    <w:rsid w:val="00836E00"/>
    <w:rsid w:val="00837005"/>
    <w:rsid w:val="00837152"/>
    <w:rsid w:val="0083724A"/>
    <w:rsid w:val="00837257"/>
    <w:rsid w:val="00837330"/>
    <w:rsid w:val="0083737D"/>
    <w:rsid w:val="0083738A"/>
    <w:rsid w:val="008374AD"/>
    <w:rsid w:val="0083763A"/>
    <w:rsid w:val="00837B14"/>
    <w:rsid w:val="00837B7C"/>
    <w:rsid w:val="00837C75"/>
    <w:rsid w:val="00837D7E"/>
    <w:rsid w:val="00837F11"/>
    <w:rsid w:val="00840183"/>
    <w:rsid w:val="00840486"/>
    <w:rsid w:val="008405D3"/>
    <w:rsid w:val="0084061C"/>
    <w:rsid w:val="00840A9A"/>
    <w:rsid w:val="00840CF0"/>
    <w:rsid w:val="00840F13"/>
    <w:rsid w:val="0084112B"/>
    <w:rsid w:val="00841289"/>
    <w:rsid w:val="008414B6"/>
    <w:rsid w:val="008417AC"/>
    <w:rsid w:val="008417C5"/>
    <w:rsid w:val="00841963"/>
    <w:rsid w:val="008419B9"/>
    <w:rsid w:val="00841C3E"/>
    <w:rsid w:val="00841EFC"/>
    <w:rsid w:val="008422B5"/>
    <w:rsid w:val="00842374"/>
    <w:rsid w:val="008423C0"/>
    <w:rsid w:val="008427FB"/>
    <w:rsid w:val="008429B3"/>
    <w:rsid w:val="00842AEA"/>
    <w:rsid w:val="00842CB9"/>
    <w:rsid w:val="00842CD0"/>
    <w:rsid w:val="00842DB2"/>
    <w:rsid w:val="00842E58"/>
    <w:rsid w:val="0084328C"/>
    <w:rsid w:val="00843974"/>
    <w:rsid w:val="00843AB8"/>
    <w:rsid w:val="00843E05"/>
    <w:rsid w:val="0084424E"/>
    <w:rsid w:val="008444EE"/>
    <w:rsid w:val="008445A5"/>
    <w:rsid w:val="0084498B"/>
    <w:rsid w:val="00844A4C"/>
    <w:rsid w:val="00844ADA"/>
    <w:rsid w:val="00844B99"/>
    <w:rsid w:val="00844FF3"/>
    <w:rsid w:val="00845197"/>
    <w:rsid w:val="008452CB"/>
    <w:rsid w:val="008454B9"/>
    <w:rsid w:val="008454E5"/>
    <w:rsid w:val="00845539"/>
    <w:rsid w:val="0084559F"/>
    <w:rsid w:val="008455A7"/>
    <w:rsid w:val="0084565F"/>
    <w:rsid w:val="0084577F"/>
    <w:rsid w:val="008457DB"/>
    <w:rsid w:val="00845872"/>
    <w:rsid w:val="00845973"/>
    <w:rsid w:val="00845A37"/>
    <w:rsid w:val="00845B17"/>
    <w:rsid w:val="00845C61"/>
    <w:rsid w:val="00845D6C"/>
    <w:rsid w:val="008462BF"/>
    <w:rsid w:val="00846506"/>
    <w:rsid w:val="0084680F"/>
    <w:rsid w:val="00846A18"/>
    <w:rsid w:val="00846DE5"/>
    <w:rsid w:val="00846EAD"/>
    <w:rsid w:val="00847117"/>
    <w:rsid w:val="00847224"/>
    <w:rsid w:val="00847415"/>
    <w:rsid w:val="00847513"/>
    <w:rsid w:val="00847790"/>
    <w:rsid w:val="00847836"/>
    <w:rsid w:val="008478B6"/>
    <w:rsid w:val="0084792C"/>
    <w:rsid w:val="00850204"/>
    <w:rsid w:val="00850216"/>
    <w:rsid w:val="0085045B"/>
    <w:rsid w:val="008504D1"/>
    <w:rsid w:val="008506BF"/>
    <w:rsid w:val="008506FA"/>
    <w:rsid w:val="00850806"/>
    <w:rsid w:val="0085092F"/>
    <w:rsid w:val="00850B0E"/>
    <w:rsid w:val="00850C93"/>
    <w:rsid w:val="00850D3B"/>
    <w:rsid w:val="00850F4A"/>
    <w:rsid w:val="00851033"/>
    <w:rsid w:val="008510B6"/>
    <w:rsid w:val="00851156"/>
    <w:rsid w:val="008512FC"/>
    <w:rsid w:val="0085140E"/>
    <w:rsid w:val="008518AD"/>
    <w:rsid w:val="008518D1"/>
    <w:rsid w:val="008519A4"/>
    <w:rsid w:val="00851D05"/>
    <w:rsid w:val="00851E51"/>
    <w:rsid w:val="00851EB1"/>
    <w:rsid w:val="00852025"/>
    <w:rsid w:val="008520D5"/>
    <w:rsid w:val="00852268"/>
    <w:rsid w:val="008522E2"/>
    <w:rsid w:val="00852A33"/>
    <w:rsid w:val="00852AA2"/>
    <w:rsid w:val="00852B25"/>
    <w:rsid w:val="0085379C"/>
    <w:rsid w:val="00853D68"/>
    <w:rsid w:val="00853E73"/>
    <w:rsid w:val="00853E8A"/>
    <w:rsid w:val="008543D9"/>
    <w:rsid w:val="00854592"/>
    <w:rsid w:val="008547C2"/>
    <w:rsid w:val="008547E5"/>
    <w:rsid w:val="00854B46"/>
    <w:rsid w:val="00854CBA"/>
    <w:rsid w:val="008551FF"/>
    <w:rsid w:val="008552BC"/>
    <w:rsid w:val="00855619"/>
    <w:rsid w:val="00855732"/>
    <w:rsid w:val="0085587C"/>
    <w:rsid w:val="0085588B"/>
    <w:rsid w:val="00855C57"/>
    <w:rsid w:val="00855E2C"/>
    <w:rsid w:val="00855FAB"/>
    <w:rsid w:val="00856019"/>
    <w:rsid w:val="0085601F"/>
    <w:rsid w:val="00856041"/>
    <w:rsid w:val="008560B0"/>
    <w:rsid w:val="0085631A"/>
    <w:rsid w:val="0085643B"/>
    <w:rsid w:val="008565EC"/>
    <w:rsid w:val="0085663D"/>
    <w:rsid w:val="00856A80"/>
    <w:rsid w:val="00856B0B"/>
    <w:rsid w:val="00856BFD"/>
    <w:rsid w:val="00856F84"/>
    <w:rsid w:val="00856FB5"/>
    <w:rsid w:val="008574A4"/>
    <w:rsid w:val="00857582"/>
    <w:rsid w:val="00857768"/>
    <w:rsid w:val="008578D4"/>
    <w:rsid w:val="0085794F"/>
    <w:rsid w:val="00857DE6"/>
    <w:rsid w:val="00857F42"/>
    <w:rsid w:val="00860246"/>
    <w:rsid w:val="00860307"/>
    <w:rsid w:val="0086050C"/>
    <w:rsid w:val="00860542"/>
    <w:rsid w:val="00860586"/>
    <w:rsid w:val="008609B8"/>
    <w:rsid w:val="008609D5"/>
    <w:rsid w:val="00860B24"/>
    <w:rsid w:val="00861095"/>
    <w:rsid w:val="00861388"/>
    <w:rsid w:val="0086142A"/>
    <w:rsid w:val="008615D0"/>
    <w:rsid w:val="00861961"/>
    <w:rsid w:val="00861F9F"/>
    <w:rsid w:val="008620A9"/>
    <w:rsid w:val="0086213F"/>
    <w:rsid w:val="008621B0"/>
    <w:rsid w:val="00862614"/>
    <w:rsid w:val="00862617"/>
    <w:rsid w:val="00862638"/>
    <w:rsid w:val="00862703"/>
    <w:rsid w:val="0086278D"/>
    <w:rsid w:val="008628C0"/>
    <w:rsid w:val="00862A5F"/>
    <w:rsid w:val="00862A8A"/>
    <w:rsid w:val="00862D7E"/>
    <w:rsid w:val="00862E3C"/>
    <w:rsid w:val="00862E7D"/>
    <w:rsid w:val="00863436"/>
    <w:rsid w:val="008637B1"/>
    <w:rsid w:val="008638DA"/>
    <w:rsid w:val="008639A9"/>
    <w:rsid w:val="008639F3"/>
    <w:rsid w:val="00864294"/>
    <w:rsid w:val="008643BD"/>
    <w:rsid w:val="008644A2"/>
    <w:rsid w:val="008644C8"/>
    <w:rsid w:val="0086475F"/>
    <w:rsid w:val="008648AB"/>
    <w:rsid w:val="00864BC5"/>
    <w:rsid w:val="00864BC8"/>
    <w:rsid w:val="00864C54"/>
    <w:rsid w:val="00864C87"/>
    <w:rsid w:val="00864FDB"/>
    <w:rsid w:val="0086506E"/>
    <w:rsid w:val="00865182"/>
    <w:rsid w:val="00865251"/>
    <w:rsid w:val="008652F1"/>
    <w:rsid w:val="008653A7"/>
    <w:rsid w:val="008655DE"/>
    <w:rsid w:val="00865656"/>
    <w:rsid w:val="00865702"/>
    <w:rsid w:val="008657BA"/>
    <w:rsid w:val="0086586C"/>
    <w:rsid w:val="008659BC"/>
    <w:rsid w:val="008659F0"/>
    <w:rsid w:val="00865A5B"/>
    <w:rsid w:val="00865B3C"/>
    <w:rsid w:val="00865E26"/>
    <w:rsid w:val="00865F23"/>
    <w:rsid w:val="00866334"/>
    <w:rsid w:val="00866489"/>
    <w:rsid w:val="00866549"/>
    <w:rsid w:val="008665E0"/>
    <w:rsid w:val="00866656"/>
    <w:rsid w:val="00866699"/>
    <w:rsid w:val="008669D5"/>
    <w:rsid w:val="00866CFD"/>
    <w:rsid w:val="008671A1"/>
    <w:rsid w:val="0086734A"/>
    <w:rsid w:val="0086737A"/>
    <w:rsid w:val="0086748A"/>
    <w:rsid w:val="00867769"/>
    <w:rsid w:val="00867F4B"/>
    <w:rsid w:val="008700E6"/>
    <w:rsid w:val="008701E3"/>
    <w:rsid w:val="008702BB"/>
    <w:rsid w:val="008703D7"/>
    <w:rsid w:val="008704F1"/>
    <w:rsid w:val="0087062D"/>
    <w:rsid w:val="00870BF9"/>
    <w:rsid w:val="00870CD8"/>
    <w:rsid w:val="00870DC7"/>
    <w:rsid w:val="00871045"/>
    <w:rsid w:val="008711E1"/>
    <w:rsid w:val="0087127D"/>
    <w:rsid w:val="008712B9"/>
    <w:rsid w:val="00871429"/>
    <w:rsid w:val="008714A1"/>
    <w:rsid w:val="008714B2"/>
    <w:rsid w:val="008719F2"/>
    <w:rsid w:val="00871C8F"/>
    <w:rsid w:val="00871D1A"/>
    <w:rsid w:val="00871D1D"/>
    <w:rsid w:val="00871DDF"/>
    <w:rsid w:val="00871DE7"/>
    <w:rsid w:val="00871E87"/>
    <w:rsid w:val="00871F3B"/>
    <w:rsid w:val="00872253"/>
    <w:rsid w:val="00872311"/>
    <w:rsid w:val="00872357"/>
    <w:rsid w:val="00872363"/>
    <w:rsid w:val="008724DC"/>
    <w:rsid w:val="0087279E"/>
    <w:rsid w:val="0087288B"/>
    <w:rsid w:val="008728F5"/>
    <w:rsid w:val="00872986"/>
    <w:rsid w:val="00872C91"/>
    <w:rsid w:val="00872DF2"/>
    <w:rsid w:val="00872EC5"/>
    <w:rsid w:val="008730DA"/>
    <w:rsid w:val="008733DE"/>
    <w:rsid w:val="00873401"/>
    <w:rsid w:val="00873431"/>
    <w:rsid w:val="00873714"/>
    <w:rsid w:val="00873BD2"/>
    <w:rsid w:val="00873C1B"/>
    <w:rsid w:val="00873D78"/>
    <w:rsid w:val="00873E04"/>
    <w:rsid w:val="00873E31"/>
    <w:rsid w:val="00873EE6"/>
    <w:rsid w:val="00873F1A"/>
    <w:rsid w:val="008747FD"/>
    <w:rsid w:val="00874832"/>
    <w:rsid w:val="00874A5F"/>
    <w:rsid w:val="00874B5E"/>
    <w:rsid w:val="00874CB4"/>
    <w:rsid w:val="00874EBC"/>
    <w:rsid w:val="00875080"/>
    <w:rsid w:val="0087543D"/>
    <w:rsid w:val="00875767"/>
    <w:rsid w:val="008758DA"/>
    <w:rsid w:val="00875C1D"/>
    <w:rsid w:val="00875D32"/>
    <w:rsid w:val="008760CF"/>
    <w:rsid w:val="0087632E"/>
    <w:rsid w:val="0087683E"/>
    <w:rsid w:val="00876B3D"/>
    <w:rsid w:val="00876CCF"/>
    <w:rsid w:val="00876DFA"/>
    <w:rsid w:val="00876E8C"/>
    <w:rsid w:val="00876E98"/>
    <w:rsid w:val="00876F51"/>
    <w:rsid w:val="008771D9"/>
    <w:rsid w:val="008772DE"/>
    <w:rsid w:val="00877703"/>
    <w:rsid w:val="00877A26"/>
    <w:rsid w:val="00877A4B"/>
    <w:rsid w:val="00877B3E"/>
    <w:rsid w:val="0088018C"/>
    <w:rsid w:val="008804BE"/>
    <w:rsid w:val="00880665"/>
    <w:rsid w:val="008807A8"/>
    <w:rsid w:val="00880872"/>
    <w:rsid w:val="00880903"/>
    <w:rsid w:val="00880966"/>
    <w:rsid w:val="00880BD5"/>
    <w:rsid w:val="00880F04"/>
    <w:rsid w:val="00880F3B"/>
    <w:rsid w:val="00880FAF"/>
    <w:rsid w:val="00880FE0"/>
    <w:rsid w:val="008819E8"/>
    <w:rsid w:val="00881D06"/>
    <w:rsid w:val="008822F9"/>
    <w:rsid w:val="0088235B"/>
    <w:rsid w:val="008823C7"/>
    <w:rsid w:val="00882459"/>
    <w:rsid w:val="00882465"/>
    <w:rsid w:val="00883050"/>
    <w:rsid w:val="008831B8"/>
    <w:rsid w:val="008831F5"/>
    <w:rsid w:val="008832E2"/>
    <w:rsid w:val="0088365A"/>
    <w:rsid w:val="008837C4"/>
    <w:rsid w:val="008839BE"/>
    <w:rsid w:val="00883C49"/>
    <w:rsid w:val="00883E3E"/>
    <w:rsid w:val="008841F8"/>
    <w:rsid w:val="008843E4"/>
    <w:rsid w:val="00884530"/>
    <w:rsid w:val="00884701"/>
    <w:rsid w:val="0088488C"/>
    <w:rsid w:val="00884BC6"/>
    <w:rsid w:val="008850E9"/>
    <w:rsid w:val="008855B4"/>
    <w:rsid w:val="008856F3"/>
    <w:rsid w:val="008858E6"/>
    <w:rsid w:val="00885A0C"/>
    <w:rsid w:val="00885A13"/>
    <w:rsid w:val="00885C1B"/>
    <w:rsid w:val="00885D2F"/>
    <w:rsid w:val="00885F2D"/>
    <w:rsid w:val="00886012"/>
    <w:rsid w:val="008861D1"/>
    <w:rsid w:val="0088673C"/>
    <w:rsid w:val="00886788"/>
    <w:rsid w:val="008867B2"/>
    <w:rsid w:val="00886823"/>
    <w:rsid w:val="0088699C"/>
    <w:rsid w:val="008869D8"/>
    <w:rsid w:val="00886B75"/>
    <w:rsid w:val="0088728C"/>
    <w:rsid w:val="008872AF"/>
    <w:rsid w:val="0088768F"/>
    <w:rsid w:val="0088772E"/>
    <w:rsid w:val="00887801"/>
    <w:rsid w:val="00887988"/>
    <w:rsid w:val="00887FA3"/>
    <w:rsid w:val="00890002"/>
    <w:rsid w:val="008901D5"/>
    <w:rsid w:val="008902C8"/>
    <w:rsid w:val="00890489"/>
    <w:rsid w:val="00890979"/>
    <w:rsid w:val="00890CF5"/>
    <w:rsid w:val="00890F2D"/>
    <w:rsid w:val="00890F70"/>
    <w:rsid w:val="00891089"/>
    <w:rsid w:val="00891814"/>
    <w:rsid w:val="00891C21"/>
    <w:rsid w:val="00891C8E"/>
    <w:rsid w:val="00891D17"/>
    <w:rsid w:val="0089246A"/>
    <w:rsid w:val="00892521"/>
    <w:rsid w:val="00892918"/>
    <w:rsid w:val="008929E3"/>
    <w:rsid w:val="00892AB9"/>
    <w:rsid w:val="00892CE8"/>
    <w:rsid w:val="00892CFB"/>
    <w:rsid w:val="00892CFE"/>
    <w:rsid w:val="00892FFD"/>
    <w:rsid w:val="008930F4"/>
    <w:rsid w:val="00893168"/>
    <w:rsid w:val="008937B3"/>
    <w:rsid w:val="00893B6B"/>
    <w:rsid w:val="00893C1D"/>
    <w:rsid w:val="00893CA3"/>
    <w:rsid w:val="00893D84"/>
    <w:rsid w:val="00893DF4"/>
    <w:rsid w:val="00893E86"/>
    <w:rsid w:val="00893F4F"/>
    <w:rsid w:val="00893FDD"/>
    <w:rsid w:val="00894141"/>
    <w:rsid w:val="008944AF"/>
    <w:rsid w:val="008944BC"/>
    <w:rsid w:val="0089486E"/>
    <w:rsid w:val="008949C7"/>
    <w:rsid w:val="00894ABC"/>
    <w:rsid w:val="008951D0"/>
    <w:rsid w:val="008955EF"/>
    <w:rsid w:val="00895713"/>
    <w:rsid w:val="00895A01"/>
    <w:rsid w:val="00895B9C"/>
    <w:rsid w:val="00895DDB"/>
    <w:rsid w:val="00896465"/>
    <w:rsid w:val="00896897"/>
    <w:rsid w:val="00896BDA"/>
    <w:rsid w:val="00896C99"/>
    <w:rsid w:val="00896E3C"/>
    <w:rsid w:val="00897237"/>
    <w:rsid w:val="008972C9"/>
    <w:rsid w:val="00897721"/>
    <w:rsid w:val="0089777C"/>
    <w:rsid w:val="00897795"/>
    <w:rsid w:val="00897B54"/>
    <w:rsid w:val="00897C4E"/>
    <w:rsid w:val="00897E2A"/>
    <w:rsid w:val="008A005B"/>
    <w:rsid w:val="008A055F"/>
    <w:rsid w:val="008A088F"/>
    <w:rsid w:val="008A0A0A"/>
    <w:rsid w:val="008A0B13"/>
    <w:rsid w:val="008A0BC9"/>
    <w:rsid w:val="008A0C18"/>
    <w:rsid w:val="008A0DFE"/>
    <w:rsid w:val="008A1016"/>
    <w:rsid w:val="008A1033"/>
    <w:rsid w:val="008A116E"/>
    <w:rsid w:val="008A12C0"/>
    <w:rsid w:val="008A143F"/>
    <w:rsid w:val="008A146F"/>
    <w:rsid w:val="008A14B0"/>
    <w:rsid w:val="008A1729"/>
    <w:rsid w:val="008A19B6"/>
    <w:rsid w:val="008A1B25"/>
    <w:rsid w:val="008A1C57"/>
    <w:rsid w:val="008A1D03"/>
    <w:rsid w:val="008A1EAA"/>
    <w:rsid w:val="008A2285"/>
    <w:rsid w:val="008A2294"/>
    <w:rsid w:val="008A25D4"/>
    <w:rsid w:val="008A267A"/>
    <w:rsid w:val="008A295B"/>
    <w:rsid w:val="008A2BC7"/>
    <w:rsid w:val="008A2D49"/>
    <w:rsid w:val="008A2E4F"/>
    <w:rsid w:val="008A319B"/>
    <w:rsid w:val="008A367E"/>
    <w:rsid w:val="008A37EB"/>
    <w:rsid w:val="008A3A70"/>
    <w:rsid w:val="008A3F00"/>
    <w:rsid w:val="008A3F7A"/>
    <w:rsid w:val="008A3F84"/>
    <w:rsid w:val="008A3FEF"/>
    <w:rsid w:val="008A4456"/>
    <w:rsid w:val="008A44C1"/>
    <w:rsid w:val="008A4843"/>
    <w:rsid w:val="008A4BCA"/>
    <w:rsid w:val="008A5095"/>
    <w:rsid w:val="008A5143"/>
    <w:rsid w:val="008A5186"/>
    <w:rsid w:val="008A53E8"/>
    <w:rsid w:val="008A56EC"/>
    <w:rsid w:val="008A5758"/>
    <w:rsid w:val="008A5940"/>
    <w:rsid w:val="008A5B6B"/>
    <w:rsid w:val="008A5C34"/>
    <w:rsid w:val="008A6375"/>
    <w:rsid w:val="008A639F"/>
    <w:rsid w:val="008A64F0"/>
    <w:rsid w:val="008A6543"/>
    <w:rsid w:val="008A6979"/>
    <w:rsid w:val="008A6A21"/>
    <w:rsid w:val="008A6AD2"/>
    <w:rsid w:val="008A6ECD"/>
    <w:rsid w:val="008A7082"/>
    <w:rsid w:val="008A71F4"/>
    <w:rsid w:val="008A7221"/>
    <w:rsid w:val="008A7434"/>
    <w:rsid w:val="008A7D6B"/>
    <w:rsid w:val="008A7D7A"/>
    <w:rsid w:val="008A7F3F"/>
    <w:rsid w:val="008A7FB6"/>
    <w:rsid w:val="008B000A"/>
    <w:rsid w:val="008B0790"/>
    <w:rsid w:val="008B08C7"/>
    <w:rsid w:val="008B09D9"/>
    <w:rsid w:val="008B0A57"/>
    <w:rsid w:val="008B0A69"/>
    <w:rsid w:val="008B0C2C"/>
    <w:rsid w:val="008B0D20"/>
    <w:rsid w:val="008B0DBB"/>
    <w:rsid w:val="008B0EE2"/>
    <w:rsid w:val="008B10F1"/>
    <w:rsid w:val="008B1164"/>
    <w:rsid w:val="008B138C"/>
    <w:rsid w:val="008B1520"/>
    <w:rsid w:val="008B163A"/>
    <w:rsid w:val="008B18E4"/>
    <w:rsid w:val="008B18F2"/>
    <w:rsid w:val="008B1932"/>
    <w:rsid w:val="008B1C8E"/>
    <w:rsid w:val="008B1D0B"/>
    <w:rsid w:val="008B1DC2"/>
    <w:rsid w:val="008B2106"/>
    <w:rsid w:val="008B24BC"/>
    <w:rsid w:val="008B25AC"/>
    <w:rsid w:val="008B26C1"/>
    <w:rsid w:val="008B2753"/>
    <w:rsid w:val="008B287D"/>
    <w:rsid w:val="008B2A93"/>
    <w:rsid w:val="008B2A95"/>
    <w:rsid w:val="008B2CDA"/>
    <w:rsid w:val="008B2DC4"/>
    <w:rsid w:val="008B30B9"/>
    <w:rsid w:val="008B3485"/>
    <w:rsid w:val="008B3867"/>
    <w:rsid w:val="008B3A33"/>
    <w:rsid w:val="008B3A63"/>
    <w:rsid w:val="008B3AF1"/>
    <w:rsid w:val="008B3C72"/>
    <w:rsid w:val="008B3F58"/>
    <w:rsid w:val="008B43E0"/>
    <w:rsid w:val="008B451C"/>
    <w:rsid w:val="008B48B4"/>
    <w:rsid w:val="008B4A66"/>
    <w:rsid w:val="008B4B03"/>
    <w:rsid w:val="008B4B3E"/>
    <w:rsid w:val="008B4D4B"/>
    <w:rsid w:val="008B5163"/>
    <w:rsid w:val="008B535E"/>
    <w:rsid w:val="008B538B"/>
    <w:rsid w:val="008B557A"/>
    <w:rsid w:val="008B55FF"/>
    <w:rsid w:val="008B5651"/>
    <w:rsid w:val="008B56B5"/>
    <w:rsid w:val="008B5A46"/>
    <w:rsid w:val="008B64E2"/>
    <w:rsid w:val="008B6623"/>
    <w:rsid w:val="008B6982"/>
    <w:rsid w:val="008B6999"/>
    <w:rsid w:val="008B6CB5"/>
    <w:rsid w:val="008B6CFA"/>
    <w:rsid w:val="008B6D96"/>
    <w:rsid w:val="008B6E28"/>
    <w:rsid w:val="008B708B"/>
    <w:rsid w:val="008B748F"/>
    <w:rsid w:val="008B7538"/>
    <w:rsid w:val="008B7886"/>
    <w:rsid w:val="008B797F"/>
    <w:rsid w:val="008B7A33"/>
    <w:rsid w:val="008B7B00"/>
    <w:rsid w:val="008B7C76"/>
    <w:rsid w:val="008C0376"/>
    <w:rsid w:val="008C06AF"/>
    <w:rsid w:val="008C0866"/>
    <w:rsid w:val="008C088F"/>
    <w:rsid w:val="008C0B2B"/>
    <w:rsid w:val="008C0C55"/>
    <w:rsid w:val="008C0EF7"/>
    <w:rsid w:val="008C0F79"/>
    <w:rsid w:val="008C105E"/>
    <w:rsid w:val="008C114D"/>
    <w:rsid w:val="008C116F"/>
    <w:rsid w:val="008C1466"/>
    <w:rsid w:val="008C155C"/>
    <w:rsid w:val="008C15C9"/>
    <w:rsid w:val="008C1971"/>
    <w:rsid w:val="008C1973"/>
    <w:rsid w:val="008C1ADD"/>
    <w:rsid w:val="008C1C41"/>
    <w:rsid w:val="008C2071"/>
    <w:rsid w:val="008C21D6"/>
    <w:rsid w:val="008C2302"/>
    <w:rsid w:val="008C25A8"/>
    <w:rsid w:val="008C264C"/>
    <w:rsid w:val="008C2A1A"/>
    <w:rsid w:val="008C2C1D"/>
    <w:rsid w:val="008C2C4A"/>
    <w:rsid w:val="008C2D1F"/>
    <w:rsid w:val="008C2ED8"/>
    <w:rsid w:val="008C310B"/>
    <w:rsid w:val="008C31E6"/>
    <w:rsid w:val="008C32CF"/>
    <w:rsid w:val="008C3466"/>
    <w:rsid w:val="008C348D"/>
    <w:rsid w:val="008C34B0"/>
    <w:rsid w:val="008C3572"/>
    <w:rsid w:val="008C3635"/>
    <w:rsid w:val="008C37EB"/>
    <w:rsid w:val="008C390A"/>
    <w:rsid w:val="008C3A9F"/>
    <w:rsid w:val="008C3C99"/>
    <w:rsid w:val="008C453B"/>
    <w:rsid w:val="008C4724"/>
    <w:rsid w:val="008C4785"/>
    <w:rsid w:val="008C4BEF"/>
    <w:rsid w:val="008C4C64"/>
    <w:rsid w:val="008C4E6E"/>
    <w:rsid w:val="008C4EE0"/>
    <w:rsid w:val="008C5891"/>
    <w:rsid w:val="008C591F"/>
    <w:rsid w:val="008C5A53"/>
    <w:rsid w:val="008C5A90"/>
    <w:rsid w:val="008C5CA1"/>
    <w:rsid w:val="008C5DF0"/>
    <w:rsid w:val="008C6196"/>
    <w:rsid w:val="008C623F"/>
    <w:rsid w:val="008C636A"/>
    <w:rsid w:val="008C6443"/>
    <w:rsid w:val="008C65CF"/>
    <w:rsid w:val="008C6649"/>
    <w:rsid w:val="008C6ABE"/>
    <w:rsid w:val="008C6FFE"/>
    <w:rsid w:val="008C706F"/>
    <w:rsid w:val="008C730F"/>
    <w:rsid w:val="008C746D"/>
    <w:rsid w:val="008C766F"/>
    <w:rsid w:val="008C7729"/>
    <w:rsid w:val="008C79F7"/>
    <w:rsid w:val="008C7F47"/>
    <w:rsid w:val="008D022F"/>
    <w:rsid w:val="008D05CE"/>
    <w:rsid w:val="008D0BFF"/>
    <w:rsid w:val="008D0E27"/>
    <w:rsid w:val="008D10DE"/>
    <w:rsid w:val="008D15C1"/>
    <w:rsid w:val="008D17AF"/>
    <w:rsid w:val="008D18C0"/>
    <w:rsid w:val="008D1CFE"/>
    <w:rsid w:val="008D1DA3"/>
    <w:rsid w:val="008D2021"/>
    <w:rsid w:val="008D204C"/>
    <w:rsid w:val="008D2096"/>
    <w:rsid w:val="008D23EB"/>
    <w:rsid w:val="008D2461"/>
    <w:rsid w:val="008D25E6"/>
    <w:rsid w:val="008D2AE2"/>
    <w:rsid w:val="008D2DF5"/>
    <w:rsid w:val="008D2F04"/>
    <w:rsid w:val="008D2F6C"/>
    <w:rsid w:val="008D2F94"/>
    <w:rsid w:val="008D30A8"/>
    <w:rsid w:val="008D3651"/>
    <w:rsid w:val="008D369E"/>
    <w:rsid w:val="008D3BC0"/>
    <w:rsid w:val="008D3C36"/>
    <w:rsid w:val="008D404E"/>
    <w:rsid w:val="008D40C4"/>
    <w:rsid w:val="008D41CE"/>
    <w:rsid w:val="008D4281"/>
    <w:rsid w:val="008D428B"/>
    <w:rsid w:val="008D44CE"/>
    <w:rsid w:val="008D484B"/>
    <w:rsid w:val="008D4BF2"/>
    <w:rsid w:val="008D4DC8"/>
    <w:rsid w:val="008D53DC"/>
    <w:rsid w:val="008D54B6"/>
    <w:rsid w:val="008D54F1"/>
    <w:rsid w:val="008D5760"/>
    <w:rsid w:val="008D594E"/>
    <w:rsid w:val="008D5952"/>
    <w:rsid w:val="008D5A48"/>
    <w:rsid w:val="008D5AD6"/>
    <w:rsid w:val="008D5BC1"/>
    <w:rsid w:val="008D5D6D"/>
    <w:rsid w:val="008D5E5F"/>
    <w:rsid w:val="008D605E"/>
    <w:rsid w:val="008D62C5"/>
    <w:rsid w:val="008D640F"/>
    <w:rsid w:val="008D65C0"/>
    <w:rsid w:val="008D6706"/>
    <w:rsid w:val="008D6A00"/>
    <w:rsid w:val="008D6CD0"/>
    <w:rsid w:val="008D6DAE"/>
    <w:rsid w:val="008D7813"/>
    <w:rsid w:val="008D791A"/>
    <w:rsid w:val="008D7A65"/>
    <w:rsid w:val="008D7C97"/>
    <w:rsid w:val="008D7D58"/>
    <w:rsid w:val="008D7F80"/>
    <w:rsid w:val="008E014B"/>
    <w:rsid w:val="008E030F"/>
    <w:rsid w:val="008E0427"/>
    <w:rsid w:val="008E0884"/>
    <w:rsid w:val="008E0887"/>
    <w:rsid w:val="008E0913"/>
    <w:rsid w:val="008E0AC7"/>
    <w:rsid w:val="008E0DB8"/>
    <w:rsid w:val="008E1206"/>
    <w:rsid w:val="008E13B1"/>
    <w:rsid w:val="008E143E"/>
    <w:rsid w:val="008E17D7"/>
    <w:rsid w:val="008E1CB6"/>
    <w:rsid w:val="008E1E16"/>
    <w:rsid w:val="008E1E2D"/>
    <w:rsid w:val="008E1FD5"/>
    <w:rsid w:val="008E2044"/>
    <w:rsid w:val="008E27DC"/>
    <w:rsid w:val="008E280B"/>
    <w:rsid w:val="008E283A"/>
    <w:rsid w:val="008E2BD1"/>
    <w:rsid w:val="008E2D52"/>
    <w:rsid w:val="008E2F3B"/>
    <w:rsid w:val="008E311B"/>
    <w:rsid w:val="008E329A"/>
    <w:rsid w:val="008E3576"/>
    <w:rsid w:val="008E38A3"/>
    <w:rsid w:val="008E38FC"/>
    <w:rsid w:val="008E3917"/>
    <w:rsid w:val="008E395B"/>
    <w:rsid w:val="008E3975"/>
    <w:rsid w:val="008E3C1A"/>
    <w:rsid w:val="008E3F51"/>
    <w:rsid w:val="008E4041"/>
    <w:rsid w:val="008E41E2"/>
    <w:rsid w:val="008E41EE"/>
    <w:rsid w:val="008E433F"/>
    <w:rsid w:val="008E43F9"/>
    <w:rsid w:val="008E44B9"/>
    <w:rsid w:val="008E44BE"/>
    <w:rsid w:val="008E47B5"/>
    <w:rsid w:val="008E481B"/>
    <w:rsid w:val="008E4BC3"/>
    <w:rsid w:val="008E4C70"/>
    <w:rsid w:val="008E4F94"/>
    <w:rsid w:val="008E520D"/>
    <w:rsid w:val="008E529B"/>
    <w:rsid w:val="008E56D0"/>
    <w:rsid w:val="008E58CD"/>
    <w:rsid w:val="008E5906"/>
    <w:rsid w:val="008E59A3"/>
    <w:rsid w:val="008E5C10"/>
    <w:rsid w:val="008E5E81"/>
    <w:rsid w:val="008E60FF"/>
    <w:rsid w:val="008E62E0"/>
    <w:rsid w:val="008E6481"/>
    <w:rsid w:val="008E6890"/>
    <w:rsid w:val="008E68D1"/>
    <w:rsid w:val="008E69B4"/>
    <w:rsid w:val="008E69D7"/>
    <w:rsid w:val="008E6B8D"/>
    <w:rsid w:val="008E6C15"/>
    <w:rsid w:val="008E6DC4"/>
    <w:rsid w:val="008E6E0F"/>
    <w:rsid w:val="008E716F"/>
    <w:rsid w:val="008E7440"/>
    <w:rsid w:val="008E761F"/>
    <w:rsid w:val="008E768A"/>
    <w:rsid w:val="008E770B"/>
    <w:rsid w:val="008E7856"/>
    <w:rsid w:val="008E7925"/>
    <w:rsid w:val="008E7CEB"/>
    <w:rsid w:val="008E7EEB"/>
    <w:rsid w:val="008F037B"/>
    <w:rsid w:val="008F0A16"/>
    <w:rsid w:val="008F0ADB"/>
    <w:rsid w:val="008F0AF8"/>
    <w:rsid w:val="008F0B59"/>
    <w:rsid w:val="008F0C45"/>
    <w:rsid w:val="008F0C4B"/>
    <w:rsid w:val="008F0CE6"/>
    <w:rsid w:val="008F0ED8"/>
    <w:rsid w:val="008F113E"/>
    <w:rsid w:val="008F120A"/>
    <w:rsid w:val="008F12CA"/>
    <w:rsid w:val="008F1344"/>
    <w:rsid w:val="008F1347"/>
    <w:rsid w:val="008F1354"/>
    <w:rsid w:val="008F137A"/>
    <w:rsid w:val="008F13B8"/>
    <w:rsid w:val="008F13EC"/>
    <w:rsid w:val="008F193F"/>
    <w:rsid w:val="008F194B"/>
    <w:rsid w:val="008F1A30"/>
    <w:rsid w:val="008F1A4C"/>
    <w:rsid w:val="008F20A6"/>
    <w:rsid w:val="008F21EA"/>
    <w:rsid w:val="008F2251"/>
    <w:rsid w:val="008F244B"/>
    <w:rsid w:val="008F2689"/>
    <w:rsid w:val="008F297E"/>
    <w:rsid w:val="008F2B04"/>
    <w:rsid w:val="008F306C"/>
    <w:rsid w:val="008F3271"/>
    <w:rsid w:val="008F3337"/>
    <w:rsid w:val="008F3959"/>
    <w:rsid w:val="008F3AED"/>
    <w:rsid w:val="008F3D96"/>
    <w:rsid w:val="008F3F48"/>
    <w:rsid w:val="008F425D"/>
    <w:rsid w:val="008F467B"/>
    <w:rsid w:val="008F47D6"/>
    <w:rsid w:val="008F491B"/>
    <w:rsid w:val="008F4B9B"/>
    <w:rsid w:val="008F4C0D"/>
    <w:rsid w:val="008F4DD9"/>
    <w:rsid w:val="008F4E8B"/>
    <w:rsid w:val="008F505C"/>
    <w:rsid w:val="008F52E7"/>
    <w:rsid w:val="008F56E7"/>
    <w:rsid w:val="008F5979"/>
    <w:rsid w:val="008F5ADB"/>
    <w:rsid w:val="008F5C3C"/>
    <w:rsid w:val="008F5D42"/>
    <w:rsid w:val="008F6056"/>
    <w:rsid w:val="008F656C"/>
    <w:rsid w:val="008F65E6"/>
    <w:rsid w:val="008F6883"/>
    <w:rsid w:val="008F6CE3"/>
    <w:rsid w:val="008F7076"/>
    <w:rsid w:val="008F72B4"/>
    <w:rsid w:val="008F72ED"/>
    <w:rsid w:val="008F72FB"/>
    <w:rsid w:val="008F742E"/>
    <w:rsid w:val="008F7559"/>
    <w:rsid w:val="008F782A"/>
    <w:rsid w:val="008F7929"/>
    <w:rsid w:val="008F7B8A"/>
    <w:rsid w:val="008F7F5F"/>
    <w:rsid w:val="008F7FCD"/>
    <w:rsid w:val="008F7FEE"/>
    <w:rsid w:val="009000E1"/>
    <w:rsid w:val="009002EA"/>
    <w:rsid w:val="0090035B"/>
    <w:rsid w:val="009003E0"/>
    <w:rsid w:val="009004BA"/>
    <w:rsid w:val="0090068D"/>
    <w:rsid w:val="0090069D"/>
    <w:rsid w:val="009009EF"/>
    <w:rsid w:val="00900AF1"/>
    <w:rsid w:val="00900CC3"/>
    <w:rsid w:val="00901134"/>
    <w:rsid w:val="0090147B"/>
    <w:rsid w:val="00901613"/>
    <w:rsid w:val="00901756"/>
    <w:rsid w:val="00901917"/>
    <w:rsid w:val="00901A6E"/>
    <w:rsid w:val="00901B14"/>
    <w:rsid w:val="00901CF4"/>
    <w:rsid w:val="00901D39"/>
    <w:rsid w:val="00901E41"/>
    <w:rsid w:val="00901E75"/>
    <w:rsid w:val="009020B9"/>
    <w:rsid w:val="00902274"/>
    <w:rsid w:val="009025FD"/>
    <w:rsid w:val="00902992"/>
    <w:rsid w:val="00902A53"/>
    <w:rsid w:val="00902BC2"/>
    <w:rsid w:val="00902F4C"/>
    <w:rsid w:val="00903001"/>
    <w:rsid w:val="009032BF"/>
    <w:rsid w:val="009033D3"/>
    <w:rsid w:val="00903448"/>
    <w:rsid w:val="0090357A"/>
    <w:rsid w:val="00903662"/>
    <w:rsid w:val="0090371C"/>
    <w:rsid w:val="009038A6"/>
    <w:rsid w:val="00903B7D"/>
    <w:rsid w:val="00904258"/>
    <w:rsid w:val="009043BE"/>
    <w:rsid w:val="009044EF"/>
    <w:rsid w:val="00904A67"/>
    <w:rsid w:val="00904A7F"/>
    <w:rsid w:val="00904B77"/>
    <w:rsid w:val="00904B83"/>
    <w:rsid w:val="00904CFE"/>
    <w:rsid w:val="00905217"/>
    <w:rsid w:val="00905271"/>
    <w:rsid w:val="00905455"/>
    <w:rsid w:val="009054B0"/>
    <w:rsid w:val="009057DA"/>
    <w:rsid w:val="0090595F"/>
    <w:rsid w:val="00906203"/>
    <w:rsid w:val="009064FC"/>
    <w:rsid w:val="009066A7"/>
    <w:rsid w:val="00906759"/>
    <w:rsid w:val="00906B17"/>
    <w:rsid w:val="00907044"/>
    <w:rsid w:val="009070AB"/>
    <w:rsid w:val="009070C3"/>
    <w:rsid w:val="00907127"/>
    <w:rsid w:val="009073DE"/>
    <w:rsid w:val="00907461"/>
    <w:rsid w:val="00907504"/>
    <w:rsid w:val="0090774B"/>
    <w:rsid w:val="0090784C"/>
    <w:rsid w:val="00907881"/>
    <w:rsid w:val="009079E5"/>
    <w:rsid w:val="00907E21"/>
    <w:rsid w:val="00907F35"/>
    <w:rsid w:val="00907F6F"/>
    <w:rsid w:val="009105BA"/>
    <w:rsid w:val="0091065A"/>
    <w:rsid w:val="00910716"/>
    <w:rsid w:val="009107F8"/>
    <w:rsid w:val="0091081D"/>
    <w:rsid w:val="00910CDD"/>
    <w:rsid w:val="00910D41"/>
    <w:rsid w:val="00910E39"/>
    <w:rsid w:val="00910E45"/>
    <w:rsid w:val="00910F38"/>
    <w:rsid w:val="009110BE"/>
    <w:rsid w:val="009112C3"/>
    <w:rsid w:val="0091148E"/>
    <w:rsid w:val="00911699"/>
    <w:rsid w:val="00911775"/>
    <w:rsid w:val="00911854"/>
    <w:rsid w:val="009118E3"/>
    <w:rsid w:val="00911A07"/>
    <w:rsid w:val="00911ADF"/>
    <w:rsid w:val="00911C69"/>
    <w:rsid w:val="00911DB1"/>
    <w:rsid w:val="00911EC9"/>
    <w:rsid w:val="00911FA7"/>
    <w:rsid w:val="009121AA"/>
    <w:rsid w:val="0091268C"/>
    <w:rsid w:val="00913025"/>
    <w:rsid w:val="00913039"/>
    <w:rsid w:val="0091307C"/>
    <w:rsid w:val="009135FA"/>
    <w:rsid w:val="00913CDD"/>
    <w:rsid w:val="00913D75"/>
    <w:rsid w:val="00913EB6"/>
    <w:rsid w:val="009142A7"/>
    <w:rsid w:val="0091450E"/>
    <w:rsid w:val="00914666"/>
    <w:rsid w:val="00914ABF"/>
    <w:rsid w:val="00914BEF"/>
    <w:rsid w:val="00914C46"/>
    <w:rsid w:val="00914D97"/>
    <w:rsid w:val="00914DD7"/>
    <w:rsid w:val="00914EF9"/>
    <w:rsid w:val="0091500B"/>
    <w:rsid w:val="00915012"/>
    <w:rsid w:val="00915017"/>
    <w:rsid w:val="0091518A"/>
    <w:rsid w:val="00915626"/>
    <w:rsid w:val="00915798"/>
    <w:rsid w:val="00915986"/>
    <w:rsid w:val="009159DD"/>
    <w:rsid w:val="00915C31"/>
    <w:rsid w:val="00915C35"/>
    <w:rsid w:val="00915DB2"/>
    <w:rsid w:val="00916254"/>
    <w:rsid w:val="009162AD"/>
    <w:rsid w:val="00916434"/>
    <w:rsid w:val="0091673F"/>
    <w:rsid w:val="00916847"/>
    <w:rsid w:val="00916AB7"/>
    <w:rsid w:val="00916B48"/>
    <w:rsid w:val="00916E25"/>
    <w:rsid w:val="00916F35"/>
    <w:rsid w:val="009170AA"/>
    <w:rsid w:val="009173D7"/>
    <w:rsid w:val="00917623"/>
    <w:rsid w:val="009176B2"/>
    <w:rsid w:val="009177A8"/>
    <w:rsid w:val="00917866"/>
    <w:rsid w:val="009178A9"/>
    <w:rsid w:val="009179BF"/>
    <w:rsid w:val="00917DBE"/>
    <w:rsid w:val="00920081"/>
    <w:rsid w:val="00920082"/>
    <w:rsid w:val="009203D8"/>
    <w:rsid w:val="009203FD"/>
    <w:rsid w:val="0092073E"/>
    <w:rsid w:val="00920D23"/>
    <w:rsid w:val="00921699"/>
    <w:rsid w:val="009217E9"/>
    <w:rsid w:val="00921BCA"/>
    <w:rsid w:val="00921E6B"/>
    <w:rsid w:val="00921FE3"/>
    <w:rsid w:val="009221DF"/>
    <w:rsid w:val="009222C9"/>
    <w:rsid w:val="00922453"/>
    <w:rsid w:val="00922565"/>
    <w:rsid w:val="00922B85"/>
    <w:rsid w:val="00922BE0"/>
    <w:rsid w:val="00922CD9"/>
    <w:rsid w:val="00922D94"/>
    <w:rsid w:val="00922DAE"/>
    <w:rsid w:val="009232C6"/>
    <w:rsid w:val="009234FF"/>
    <w:rsid w:val="009235A1"/>
    <w:rsid w:val="00923680"/>
    <w:rsid w:val="00923686"/>
    <w:rsid w:val="00923833"/>
    <w:rsid w:val="009239FA"/>
    <w:rsid w:val="00923A19"/>
    <w:rsid w:val="00923A3D"/>
    <w:rsid w:val="00923A96"/>
    <w:rsid w:val="00923B30"/>
    <w:rsid w:val="00923BA7"/>
    <w:rsid w:val="00923C1E"/>
    <w:rsid w:val="00923E25"/>
    <w:rsid w:val="00924215"/>
    <w:rsid w:val="00924264"/>
    <w:rsid w:val="0092427B"/>
    <w:rsid w:val="00924365"/>
    <w:rsid w:val="00924695"/>
    <w:rsid w:val="009247B2"/>
    <w:rsid w:val="009249D7"/>
    <w:rsid w:val="00924B85"/>
    <w:rsid w:val="00924BD5"/>
    <w:rsid w:val="00924D9A"/>
    <w:rsid w:val="00924DE5"/>
    <w:rsid w:val="00924F8D"/>
    <w:rsid w:val="009250BD"/>
    <w:rsid w:val="009252CD"/>
    <w:rsid w:val="00925372"/>
    <w:rsid w:val="0092561E"/>
    <w:rsid w:val="009256B4"/>
    <w:rsid w:val="009258F9"/>
    <w:rsid w:val="00925AFE"/>
    <w:rsid w:val="00925B26"/>
    <w:rsid w:val="00925B6A"/>
    <w:rsid w:val="00925C55"/>
    <w:rsid w:val="00925CFC"/>
    <w:rsid w:val="009260D3"/>
    <w:rsid w:val="009260F8"/>
    <w:rsid w:val="00926647"/>
    <w:rsid w:val="00926754"/>
    <w:rsid w:val="0092684D"/>
    <w:rsid w:val="00926888"/>
    <w:rsid w:val="00926C8C"/>
    <w:rsid w:val="00926E9D"/>
    <w:rsid w:val="00926EA6"/>
    <w:rsid w:val="0092741C"/>
    <w:rsid w:val="00927693"/>
    <w:rsid w:val="00927AA4"/>
    <w:rsid w:val="00927CB9"/>
    <w:rsid w:val="00927E7C"/>
    <w:rsid w:val="00927E81"/>
    <w:rsid w:val="00927E9E"/>
    <w:rsid w:val="009303B8"/>
    <w:rsid w:val="00930619"/>
    <w:rsid w:val="0093063A"/>
    <w:rsid w:val="0093079B"/>
    <w:rsid w:val="0093095D"/>
    <w:rsid w:val="00930AFC"/>
    <w:rsid w:val="00930B5D"/>
    <w:rsid w:val="00930CB2"/>
    <w:rsid w:val="00930EA7"/>
    <w:rsid w:val="0093105B"/>
    <w:rsid w:val="00931496"/>
    <w:rsid w:val="009316A0"/>
    <w:rsid w:val="009317E2"/>
    <w:rsid w:val="009319EF"/>
    <w:rsid w:val="00931BAE"/>
    <w:rsid w:val="00931D46"/>
    <w:rsid w:val="00931D91"/>
    <w:rsid w:val="009320F7"/>
    <w:rsid w:val="00932604"/>
    <w:rsid w:val="00932AF0"/>
    <w:rsid w:val="00932BA0"/>
    <w:rsid w:val="00932BAC"/>
    <w:rsid w:val="00932C34"/>
    <w:rsid w:val="00932CE6"/>
    <w:rsid w:val="00932E21"/>
    <w:rsid w:val="0093304E"/>
    <w:rsid w:val="00933273"/>
    <w:rsid w:val="0093348F"/>
    <w:rsid w:val="0093378F"/>
    <w:rsid w:val="009338E7"/>
    <w:rsid w:val="0093390E"/>
    <w:rsid w:val="009339DF"/>
    <w:rsid w:val="00933BED"/>
    <w:rsid w:val="00933D95"/>
    <w:rsid w:val="00933E7C"/>
    <w:rsid w:val="009341A4"/>
    <w:rsid w:val="0093431B"/>
    <w:rsid w:val="00934454"/>
    <w:rsid w:val="00934473"/>
    <w:rsid w:val="0093449E"/>
    <w:rsid w:val="00934608"/>
    <w:rsid w:val="009348A7"/>
    <w:rsid w:val="00934906"/>
    <w:rsid w:val="009349DE"/>
    <w:rsid w:val="00934C34"/>
    <w:rsid w:val="00934CB4"/>
    <w:rsid w:val="009353C1"/>
    <w:rsid w:val="009357C5"/>
    <w:rsid w:val="009357F3"/>
    <w:rsid w:val="00935849"/>
    <w:rsid w:val="009358B7"/>
    <w:rsid w:val="0093592F"/>
    <w:rsid w:val="0093594F"/>
    <w:rsid w:val="00935994"/>
    <w:rsid w:val="00935A77"/>
    <w:rsid w:val="00935B4B"/>
    <w:rsid w:val="00935D1B"/>
    <w:rsid w:val="00936025"/>
    <w:rsid w:val="009365F5"/>
    <w:rsid w:val="00936714"/>
    <w:rsid w:val="0093682A"/>
    <w:rsid w:val="00936BD0"/>
    <w:rsid w:val="0093711D"/>
    <w:rsid w:val="00937232"/>
    <w:rsid w:val="0093745A"/>
    <w:rsid w:val="0093753E"/>
    <w:rsid w:val="00937657"/>
    <w:rsid w:val="00937957"/>
    <w:rsid w:val="00937CB7"/>
    <w:rsid w:val="00937DBF"/>
    <w:rsid w:val="00937F80"/>
    <w:rsid w:val="009403D0"/>
    <w:rsid w:val="0094040C"/>
    <w:rsid w:val="009404AB"/>
    <w:rsid w:val="009405AB"/>
    <w:rsid w:val="00940676"/>
    <w:rsid w:val="009406B3"/>
    <w:rsid w:val="00940AE3"/>
    <w:rsid w:val="00940C41"/>
    <w:rsid w:val="00940CF6"/>
    <w:rsid w:val="00940F41"/>
    <w:rsid w:val="0094102A"/>
    <w:rsid w:val="00941453"/>
    <w:rsid w:val="00941789"/>
    <w:rsid w:val="009418D3"/>
    <w:rsid w:val="00941ADC"/>
    <w:rsid w:val="00941B38"/>
    <w:rsid w:val="00941C57"/>
    <w:rsid w:val="00942284"/>
    <w:rsid w:val="0094234D"/>
    <w:rsid w:val="0094237F"/>
    <w:rsid w:val="0094242C"/>
    <w:rsid w:val="00942503"/>
    <w:rsid w:val="009426CC"/>
    <w:rsid w:val="009427F1"/>
    <w:rsid w:val="00942ACE"/>
    <w:rsid w:val="00942B80"/>
    <w:rsid w:val="00942D46"/>
    <w:rsid w:val="00942D4F"/>
    <w:rsid w:val="009430F4"/>
    <w:rsid w:val="00943227"/>
    <w:rsid w:val="0094337A"/>
    <w:rsid w:val="0094378A"/>
    <w:rsid w:val="009437E4"/>
    <w:rsid w:val="009439A8"/>
    <w:rsid w:val="009439E9"/>
    <w:rsid w:val="00943C2C"/>
    <w:rsid w:val="00943F34"/>
    <w:rsid w:val="00943FBA"/>
    <w:rsid w:val="00944199"/>
    <w:rsid w:val="00944231"/>
    <w:rsid w:val="00944247"/>
    <w:rsid w:val="00944380"/>
    <w:rsid w:val="00944477"/>
    <w:rsid w:val="009444BA"/>
    <w:rsid w:val="009446F2"/>
    <w:rsid w:val="009448B2"/>
    <w:rsid w:val="00944A73"/>
    <w:rsid w:val="00944A8D"/>
    <w:rsid w:val="00944A9F"/>
    <w:rsid w:val="00944B69"/>
    <w:rsid w:val="00944B8C"/>
    <w:rsid w:val="00944BC5"/>
    <w:rsid w:val="00944E1C"/>
    <w:rsid w:val="00944FAF"/>
    <w:rsid w:val="009450AD"/>
    <w:rsid w:val="0094551D"/>
    <w:rsid w:val="00945836"/>
    <w:rsid w:val="00945837"/>
    <w:rsid w:val="0094593C"/>
    <w:rsid w:val="009459AE"/>
    <w:rsid w:val="00945A44"/>
    <w:rsid w:val="00945A9E"/>
    <w:rsid w:val="00945DD2"/>
    <w:rsid w:val="00945ECE"/>
    <w:rsid w:val="0094626F"/>
    <w:rsid w:val="009462C4"/>
    <w:rsid w:val="009462E2"/>
    <w:rsid w:val="00946508"/>
    <w:rsid w:val="009465C8"/>
    <w:rsid w:val="009466CA"/>
    <w:rsid w:val="009469A2"/>
    <w:rsid w:val="00946A49"/>
    <w:rsid w:val="00946AE6"/>
    <w:rsid w:val="00946D38"/>
    <w:rsid w:val="0094726F"/>
    <w:rsid w:val="009473BC"/>
    <w:rsid w:val="00947650"/>
    <w:rsid w:val="00947741"/>
    <w:rsid w:val="009479CA"/>
    <w:rsid w:val="00947D8E"/>
    <w:rsid w:val="00947E76"/>
    <w:rsid w:val="00950473"/>
    <w:rsid w:val="009506DE"/>
    <w:rsid w:val="00950A4C"/>
    <w:rsid w:val="00950C97"/>
    <w:rsid w:val="00950CF2"/>
    <w:rsid w:val="00950D63"/>
    <w:rsid w:val="00950E33"/>
    <w:rsid w:val="00950F08"/>
    <w:rsid w:val="00951236"/>
    <w:rsid w:val="00951495"/>
    <w:rsid w:val="0095178E"/>
    <w:rsid w:val="0095183B"/>
    <w:rsid w:val="00951907"/>
    <w:rsid w:val="00951995"/>
    <w:rsid w:val="00951A0C"/>
    <w:rsid w:val="00951A33"/>
    <w:rsid w:val="009520DE"/>
    <w:rsid w:val="00952347"/>
    <w:rsid w:val="00952486"/>
    <w:rsid w:val="009525E7"/>
    <w:rsid w:val="009525FC"/>
    <w:rsid w:val="00952A48"/>
    <w:rsid w:val="00952D8E"/>
    <w:rsid w:val="00953117"/>
    <w:rsid w:val="00953268"/>
    <w:rsid w:val="0095330C"/>
    <w:rsid w:val="00953338"/>
    <w:rsid w:val="009537D5"/>
    <w:rsid w:val="0095394B"/>
    <w:rsid w:val="0095396B"/>
    <w:rsid w:val="00954295"/>
    <w:rsid w:val="00954658"/>
    <w:rsid w:val="0095485B"/>
    <w:rsid w:val="00954B19"/>
    <w:rsid w:val="00954BB9"/>
    <w:rsid w:val="00954E56"/>
    <w:rsid w:val="00954F28"/>
    <w:rsid w:val="009551AC"/>
    <w:rsid w:val="009553B2"/>
    <w:rsid w:val="0095540F"/>
    <w:rsid w:val="00955509"/>
    <w:rsid w:val="009555D5"/>
    <w:rsid w:val="009556A4"/>
    <w:rsid w:val="009557BA"/>
    <w:rsid w:val="00955B99"/>
    <w:rsid w:val="00955D43"/>
    <w:rsid w:val="00955FB2"/>
    <w:rsid w:val="009566DF"/>
    <w:rsid w:val="00956835"/>
    <w:rsid w:val="00956867"/>
    <w:rsid w:val="00956898"/>
    <w:rsid w:val="00956B03"/>
    <w:rsid w:val="00956C26"/>
    <w:rsid w:val="00956FB9"/>
    <w:rsid w:val="00957102"/>
    <w:rsid w:val="009576B4"/>
    <w:rsid w:val="0095779F"/>
    <w:rsid w:val="00957902"/>
    <w:rsid w:val="0095797B"/>
    <w:rsid w:val="00957BD5"/>
    <w:rsid w:val="00957D11"/>
    <w:rsid w:val="00957EE4"/>
    <w:rsid w:val="00960026"/>
    <w:rsid w:val="00960086"/>
    <w:rsid w:val="009600D8"/>
    <w:rsid w:val="0096010E"/>
    <w:rsid w:val="00960397"/>
    <w:rsid w:val="00960421"/>
    <w:rsid w:val="009609E2"/>
    <w:rsid w:val="009609E4"/>
    <w:rsid w:val="00960DC6"/>
    <w:rsid w:val="00960EDB"/>
    <w:rsid w:val="00961095"/>
    <w:rsid w:val="009611C7"/>
    <w:rsid w:val="009611E6"/>
    <w:rsid w:val="009613BF"/>
    <w:rsid w:val="009615FA"/>
    <w:rsid w:val="00961644"/>
    <w:rsid w:val="0096188E"/>
    <w:rsid w:val="00961AEA"/>
    <w:rsid w:val="00961DD1"/>
    <w:rsid w:val="00961DF1"/>
    <w:rsid w:val="0096213C"/>
    <w:rsid w:val="00962208"/>
    <w:rsid w:val="00962300"/>
    <w:rsid w:val="00962589"/>
    <w:rsid w:val="00962634"/>
    <w:rsid w:val="009626F0"/>
    <w:rsid w:val="009629B6"/>
    <w:rsid w:val="0096302C"/>
    <w:rsid w:val="00963454"/>
    <w:rsid w:val="009634D7"/>
    <w:rsid w:val="009638AD"/>
    <w:rsid w:val="009638B5"/>
    <w:rsid w:val="00963AD7"/>
    <w:rsid w:val="00963B8A"/>
    <w:rsid w:val="00963E7F"/>
    <w:rsid w:val="0096429D"/>
    <w:rsid w:val="0096440E"/>
    <w:rsid w:val="0096468A"/>
    <w:rsid w:val="00964860"/>
    <w:rsid w:val="00964881"/>
    <w:rsid w:val="00964AB7"/>
    <w:rsid w:val="00964BF4"/>
    <w:rsid w:val="00964C9D"/>
    <w:rsid w:val="00964D9F"/>
    <w:rsid w:val="00964DCE"/>
    <w:rsid w:val="00964F78"/>
    <w:rsid w:val="009650A6"/>
    <w:rsid w:val="00965125"/>
    <w:rsid w:val="0096514D"/>
    <w:rsid w:val="0096521E"/>
    <w:rsid w:val="00965406"/>
    <w:rsid w:val="00965B88"/>
    <w:rsid w:val="00965C1E"/>
    <w:rsid w:val="00965DD9"/>
    <w:rsid w:val="00965E22"/>
    <w:rsid w:val="0096608D"/>
    <w:rsid w:val="0096621B"/>
    <w:rsid w:val="009666DB"/>
    <w:rsid w:val="009667B4"/>
    <w:rsid w:val="00966A42"/>
    <w:rsid w:val="00966A63"/>
    <w:rsid w:val="00966AC7"/>
    <w:rsid w:val="00966B3E"/>
    <w:rsid w:val="00966C96"/>
    <w:rsid w:val="009670D5"/>
    <w:rsid w:val="00967260"/>
    <w:rsid w:val="00967476"/>
    <w:rsid w:val="00967F6C"/>
    <w:rsid w:val="0097029F"/>
    <w:rsid w:val="009702D3"/>
    <w:rsid w:val="009705BD"/>
    <w:rsid w:val="009705D0"/>
    <w:rsid w:val="009706B1"/>
    <w:rsid w:val="00970845"/>
    <w:rsid w:val="00970BA2"/>
    <w:rsid w:val="00970CC8"/>
    <w:rsid w:val="00970FA8"/>
    <w:rsid w:val="00970FC0"/>
    <w:rsid w:val="00971012"/>
    <w:rsid w:val="009710C3"/>
    <w:rsid w:val="00971372"/>
    <w:rsid w:val="0097163B"/>
    <w:rsid w:val="0097192A"/>
    <w:rsid w:val="00971A34"/>
    <w:rsid w:val="00971B47"/>
    <w:rsid w:val="00971C2B"/>
    <w:rsid w:val="009721D5"/>
    <w:rsid w:val="00972226"/>
    <w:rsid w:val="00972882"/>
    <w:rsid w:val="009729B8"/>
    <w:rsid w:val="00972C39"/>
    <w:rsid w:val="00972D2E"/>
    <w:rsid w:val="00973075"/>
    <w:rsid w:val="009731B4"/>
    <w:rsid w:val="009732E0"/>
    <w:rsid w:val="009733BE"/>
    <w:rsid w:val="00973437"/>
    <w:rsid w:val="00973A9E"/>
    <w:rsid w:val="00973C75"/>
    <w:rsid w:val="00973E05"/>
    <w:rsid w:val="00973F31"/>
    <w:rsid w:val="00973FC5"/>
    <w:rsid w:val="009741F4"/>
    <w:rsid w:val="009742E4"/>
    <w:rsid w:val="009745B9"/>
    <w:rsid w:val="00974640"/>
    <w:rsid w:val="009749B3"/>
    <w:rsid w:val="00974C05"/>
    <w:rsid w:val="00974E1C"/>
    <w:rsid w:val="00975365"/>
    <w:rsid w:val="009755EA"/>
    <w:rsid w:val="00975653"/>
    <w:rsid w:val="00975715"/>
    <w:rsid w:val="009759BD"/>
    <w:rsid w:val="00975ACA"/>
    <w:rsid w:val="00975BCA"/>
    <w:rsid w:val="00975BDD"/>
    <w:rsid w:val="00975F7B"/>
    <w:rsid w:val="0097600A"/>
    <w:rsid w:val="00976A1C"/>
    <w:rsid w:val="00976AE7"/>
    <w:rsid w:val="00976C18"/>
    <w:rsid w:val="00976D46"/>
    <w:rsid w:val="00976DAC"/>
    <w:rsid w:val="00976EA8"/>
    <w:rsid w:val="00977013"/>
    <w:rsid w:val="0097707B"/>
    <w:rsid w:val="009771CA"/>
    <w:rsid w:val="0097756A"/>
    <w:rsid w:val="009775FE"/>
    <w:rsid w:val="009776E7"/>
    <w:rsid w:val="009777F4"/>
    <w:rsid w:val="00977AC1"/>
    <w:rsid w:val="00977DF4"/>
    <w:rsid w:val="00977EDC"/>
    <w:rsid w:val="0098003F"/>
    <w:rsid w:val="00980289"/>
    <w:rsid w:val="00980CD0"/>
    <w:rsid w:val="00980D91"/>
    <w:rsid w:val="00981045"/>
    <w:rsid w:val="009810ED"/>
    <w:rsid w:val="00981558"/>
    <w:rsid w:val="009817CA"/>
    <w:rsid w:val="00981977"/>
    <w:rsid w:val="00981B03"/>
    <w:rsid w:val="00981B9E"/>
    <w:rsid w:val="00981E35"/>
    <w:rsid w:val="00982286"/>
    <w:rsid w:val="00982385"/>
    <w:rsid w:val="0098239B"/>
    <w:rsid w:val="00982410"/>
    <w:rsid w:val="00982512"/>
    <w:rsid w:val="00982632"/>
    <w:rsid w:val="00982875"/>
    <w:rsid w:val="00982935"/>
    <w:rsid w:val="00982936"/>
    <w:rsid w:val="00982B62"/>
    <w:rsid w:val="00983096"/>
    <w:rsid w:val="00983209"/>
    <w:rsid w:val="00983700"/>
    <w:rsid w:val="009839F7"/>
    <w:rsid w:val="00983F71"/>
    <w:rsid w:val="009840A4"/>
    <w:rsid w:val="00984241"/>
    <w:rsid w:val="009843BD"/>
    <w:rsid w:val="009845FF"/>
    <w:rsid w:val="009847D0"/>
    <w:rsid w:val="00984A39"/>
    <w:rsid w:val="00984BAB"/>
    <w:rsid w:val="00984CBC"/>
    <w:rsid w:val="00984F06"/>
    <w:rsid w:val="00985142"/>
    <w:rsid w:val="009854CD"/>
    <w:rsid w:val="00985519"/>
    <w:rsid w:val="0098569D"/>
    <w:rsid w:val="00985E4F"/>
    <w:rsid w:val="00985E55"/>
    <w:rsid w:val="00986571"/>
    <w:rsid w:val="0098684F"/>
    <w:rsid w:val="00986857"/>
    <w:rsid w:val="0098687F"/>
    <w:rsid w:val="0098697A"/>
    <w:rsid w:val="009869D7"/>
    <w:rsid w:val="00986BD7"/>
    <w:rsid w:val="00986C96"/>
    <w:rsid w:val="00986DED"/>
    <w:rsid w:val="00986FE5"/>
    <w:rsid w:val="0098730F"/>
    <w:rsid w:val="00987757"/>
    <w:rsid w:val="00987A9B"/>
    <w:rsid w:val="00987B33"/>
    <w:rsid w:val="00987EF1"/>
    <w:rsid w:val="00987F4C"/>
    <w:rsid w:val="00987F85"/>
    <w:rsid w:val="009906A9"/>
    <w:rsid w:val="009907D5"/>
    <w:rsid w:val="0099089A"/>
    <w:rsid w:val="00990BE0"/>
    <w:rsid w:val="00990DD0"/>
    <w:rsid w:val="00990E64"/>
    <w:rsid w:val="009912B7"/>
    <w:rsid w:val="00991883"/>
    <w:rsid w:val="00991A4A"/>
    <w:rsid w:val="00991B29"/>
    <w:rsid w:val="00991E7B"/>
    <w:rsid w:val="00991E96"/>
    <w:rsid w:val="00991F59"/>
    <w:rsid w:val="0099200F"/>
    <w:rsid w:val="009926F3"/>
    <w:rsid w:val="00992AC2"/>
    <w:rsid w:val="00992AE9"/>
    <w:rsid w:val="00992B86"/>
    <w:rsid w:val="00992C06"/>
    <w:rsid w:val="00992D61"/>
    <w:rsid w:val="00993373"/>
    <w:rsid w:val="00993419"/>
    <w:rsid w:val="0099376F"/>
    <w:rsid w:val="00993992"/>
    <w:rsid w:val="00993B52"/>
    <w:rsid w:val="00994037"/>
    <w:rsid w:val="009941E5"/>
    <w:rsid w:val="00994212"/>
    <w:rsid w:val="00994381"/>
    <w:rsid w:val="009947F9"/>
    <w:rsid w:val="0099480C"/>
    <w:rsid w:val="00994B5F"/>
    <w:rsid w:val="00994CB0"/>
    <w:rsid w:val="00994CEB"/>
    <w:rsid w:val="00994D73"/>
    <w:rsid w:val="00994E37"/>
    <w:rsid w:val="00994E64"/>
    <w:rsid w:val="00994ECF"/>
    <w:rsid w:val="00994F3E"/>
    <w:rsid w:val="00995291"/>
    <w:rsid w:val="0099557F"/>
    <w:rsid w:val="009956A8"/>
    <w:rsid w:val="009956C4"/>
    <w:rsid w:val="00995A80"/>
    <w:rsid w:val="00995AFE"/>
    <w:rsid w:val="00995CA4"/>
    <w:rsid w:val="00995EF6"/>
    <w:rsid w:val="009960CC"/>
    <w:rsid w:val="00996409"/>
    <w:rsid w:val="009966EF"/>
    <w:rsid w:val="009967DC"/>
    <w:rsid w:val="009967EE"/>
    <w:rsid w:val="0099696B"/>
    <w:rsid w:val="00996A80"/>
    <w:rsid w:val="00996B58"/>
    <w:rsid w:val="00996DF3"/>
    <w:rsid w:val="009971A0"/>
    <w:rsid w:val="009971F2"/>
    <w:rsid w:val="009978BD"/>
    <w:rsid w:val="00997A1B"/>
    <w:rsid w:val="00997D08"/>
    <w:rsid w:val="00997D54"/>
    <w:rsid w:val="00997D5B"/>
    <w:rsid w:val="00997E1D"/>
    <w:rsid w:val="009A00CF"/>
    <w:rsid w:val="009A0155"/>
    <w:rsid w:val="009A019D"/>
    <w:rsid w:val="009A02DF"/>
    <w:rsid w:val="009A0426"/>
    <w:rsid w:val="009A0871"/>
    <w:rsid w:val="009A0E1E"/>
    <w:rsid w:val="009A1015"/>
    <w:rsid w:val="009A1262"/>
    <w:rsid w:val="009A13B5"/>
    <w:rsid w:val="009A1411"/>
    <w:rsid w:val="009A1F9B"/>
    <w:rsid w:val="009A2514"/>
    <w:rsid w:val="009A25D5"/>
    <w:rsid w:val="009A2648"/>
    <w:rsid w:val="009A267F"/>
    <w:rsid w:val="009A2A67"/>
    <w:rsid w:val="009A2AB1"/>
    <w:rsid w:val="009A2BA1"/>
    <w:rsid w:val="009A318A"/>
    <w:rsid w:val="009A323D"/>
    <w:rsid w:val="009A32EE"/>
    <w:rsid w:val="009A32F1"/>
    <w:rsid w:val="009A34CA"/>
    <w:rsid w:val="009A37B2"/>
    <w:rsid w:val="009A3818"/>
    <w:rsid w:val="009A3973"/>
    <w:rsid w:val="009A3B7C"/>
    <w:rsid w:val="009A3B8B"/>
    <w:rsid w:val="009A3C41"/>
    <w:rsid w:val="009A3E4C"/>
    <w:rsid w:val="009A4399"/>
    <w:rsid w:val="009A4627"/>
    <w:rsid w:val="009A4656"/>
    <w:rsid w:val="009A4BE5"/>
    <w:rsid w:val="009A4E39"/>
    <w:rsid w:val="009A4EB7"/>
    <w:rsid w:val="009A55D1"/>
    <w:rsid w:val="009A55E0"/>
    <w:rsid w:val="009A5947"/>
    <w:rsid w:val="009A5C93"/>
    <w:rsid w:val="009A5EBA"/>
    <w:rsid w:val="009A5EDE"/>
    <w:rsid w:val="009A5FAE"/>
    <w:rsid w:val="009A615D"/>
    <w:rsid w:val="009A6189"/>
    <w:rsid w:val="009A651E"/>
    <w:rsid w:val="009A676D"/>
    <w:rsid w:val="009A6A57"/>
    <w:rsid w:val="009A6DD6"/>
    <w:rsid w:val="009A6EE9"/>
    <w:rsid w:val="009A7183"/>
    <w:rsid w:val="009A77B7"/>
    <w:rsid w:val="009A7A6C"/>
    <w:rsid w:val="009A7BF4"/>
    <w:rsid w:val="009A7EF8"/>
    <w:rsid w:val="009A7F3C"/>
    <w:rsid w:val="009A7FE9"/>
    <w:rsid w:val="009B0049"/>
    <w:rsid w:val="009B00CC"/>
    <w:rsid w:val="009B022E"/>
    <w:rsid w:val="009B0351"/>
    <w:rsid w:val="009B0606"/>
    <w:rsid w:val="009B0608"/>
    <w:rsid w:val="009B0881"/>
    <w:rsid w:val="009B08BF"/>
    <w:rsid w:val="009B0B85"/>
    <w:rsid w:val="009B13AA"/>
    <w:rsid w:val="009B16FB"/>
    <w:rsid w:val="009B1878"/>
    <w:rsid w:val="009B18A1"/>
    <w:rsid w:val="009B196F"/>
    <w:rsid w:val="009B1C15"/>
    <w:rsid w:val="009B1C4A"/>
    <w:rsid w:val="009B1D41"/>
    <w:rsid w:val="009B1DD6"/>
    <w:rsid w:val="009B1EF1"/>
    <w:rsid w:val="009B1FCD"/>
    <w:rsid w:val="009B1FCF"/>
    <w:rsid w:val="009B2003"/>
    <w:rsid w:val="009B2329"/>
    <w:rsid w:val="009B2862"/>
    <w:rsid w:val="009B28BF"/>
    <w:rsid w:val="009B2B29"/>
    <w:rsid w:val="009B2C3F"/>
    <w:rsid w:val="009B2EEB"/>
    <w:rsid w:val="009B311F"/>
    <w:rsid w:val="009B314C"/>
    <w:rsid w:val="009B3328"/>
    <w:rsid w:val="009B3487"/>
    <w:rsid w:val="009B3677"/>
    <w:rsid w:val="009B36F9"/>
    <w:rsid w:val="009B41DE"/>
    <w:rsid w:val="009B4212"/>
    <w:rsid w:val="009B48C4"/>
    <w:rsid w:val="009B4A30"/>
    <w:rsid w:val="009B4D9A"/>
    <w:rsid w:val="009B50AA"/>
    <w:rsid w:val="009B55AB"/>
    <w:rsid w:val="009B5A50"/>
    <w:rsid w:val="009B5A95"/>
    <w:rsid w:val="009B5B9B"/>
    <w:rsid w:val="009B6383"/>
    <w:rsid w:val="009B63C8"/>
    <w:rsid w:val="009B6477"/>
    <w:rsid w:val="009B6623"/>
    <w:rsid w:val="009B66DA"/>
    <w:rsid w:val="009B695F"/>
    <w:rsid w:val="009B6A51"/>
    <w:rsid w:val="009B6F11"/>
    <w:rsid w:val="009B70AA"/>
    <w:rsid w:val="009B72B1"/>
    <w:rsid w:val="009B73D7"/>
    <w:rsid w:val="009B749E"/>
    <w:rsid w:val="009B7572"/>
    <w:rsid w:val="009B7B9F"/>
    <w:rsid w:val="009B7BBA"/>
    <w:rsid w:val="009B7DDA"/>
    <w:rsid w:val="009B7E25"/>
    <w:rsid w:val="009C03DC"/>
    <w:rsid w:val="009C0656"/>
    <w:rsid w:val="009C07B9"/>
    <w:rsid w:val="009C094D"/>
    <w:rsid w:val="009C0C22"/>
    <w:rsid w:val="009C0C47"/>
    <w:rsid w:val="009C0EF2"/>
    <w:rsid w:val="009C1035"/>
    <w:rsid w:val="009C14AA"/>
    <w:rsid w:val="009C196F"/>
    <w:rsid w:val="009C1B68"/>
    <w:rsid w:val="009C1C22"/>
    <w:rsid w:val="009C1E25"/>
    <w:rsid w:val="009C2183"/>
    <w:rsid w:val="009C2290"/>
    <w:rsid w:val="009C2405"/>
    <w:rsid w:val="009C250C"/>
    <w:rsid w:val="009C27A2"/>
    <w:rsid w:val="009C27B5"/>
    <w:rsid w:val="009C28E1"/>
    <w:rsid w:val="009C2AEE"/>
    <w:rsid w:val="009C2C09"/>
    <w:rsid w:val="009C2C59"/>
    <w:rsid w:val="009C3368"/>
    <w:rsid w:val="009C33C6"/>
    <w:rsid w:val="009C33DB"/>
    <w:rsid w:val="009C356A"/>
    <w:rsid w:val="009C3639"/>
    <w:rsid w:val="009C37F6"/>
    <w:rsid w:val="009C3859"/>
    <w:rsid w:val="009C39E7"/>
    <w:rsid w:val="009C3A71"/>
    <w:rsid w:val="009C3B1B"/>
    <w:rsid w:val="009C3D18"/>
    <w:rsid w:val="009C3EC3"/>
    <w:rsid w:val="009C4070"/>
    <w:rsid w:val="009C40B7"/>
    <w:rsid w:val="009C4269"/>
    <w:rsid w:val="009C4430"/>
    <w:rsid w:val="009C45EA"/>
    <w:rsid w:val="009C468D"/>
    <w:rsid w:val="009C4795"/>
    <w:rsid w:val="009C4DE7"/>
    <w:rsid w:val="009C5132"/>
    <w:rsid w:val="009C5430"/>
    <w:rsid w:val="009C55BF"/>
    <w:rsid w:val="009C5661"/>
    <w:rsid w:val="009C58D3"/>
    <w:rsid w:val="009C591D"/>
    <w:rsid w:val="009C5A9B"/>
    <w:rsid w:val="009C5B4C"/>
    <w:rsid w:val="009C5D4E"/>
    <w:rsid w:val="009C6088"/>
    <w:rsid w:val="009C61DE"/>
    <w:rsid w:val="009C61EB"/>
    <w:rsid w:val="009C627A"/>
    <w:rsid w:val="009C62FE"/>
    <w:rsid w:val="009C6632"/>
    <w:rsid w:val="009C66DB"/>
    <w:rsid w:val="009C6A58"/>
    <w:rsid w:val="009C6ACE"/>
    <w:rsid w:val="009C6BE1"/>
    <w:rsid w:val="009C6C23"/>
    <w:rsid w:val="009C6C3C"/>
    <w:rsid w:val="009C6E3D"/>
    <w:rsid w:val="009C6EE4"/>
    <w:rsid w:val="009C7175"/>
    <w:rsid w:val="009C7481"/>
    <w:rsid w:val="009C75A7"/>
    <w:rsid w:val="009C7790"/>
    <w:rsid w:val="009C77A9"/>
    <w:rsid w:val="009C78F1"/>
    <w:rsid w:val="009C7AF0"/>
    <w:rsid w:val="009C7D5D"/>
    <w:rsid w:val="009C7DC7"/>
    <w:rsid w:val="009D043A"/>
    <w:rsid w:val="009D06C2"/>
    <w:rsid w:val="009D0742"/>
    <w:rsid w:val="009D07F9"/>
    <w:rsid w:val="009D08F6"/>
    <w:rsid w:val="009D0AE0"/>
    <w:rsid w:val="009D0DEC"/>
    <w:rsid w:val="009D0F74"/>
    <w:rsid w:val="009D131C"/>
    <w:rsid w:val="009D16A3"/>
    <w:rsid w:val="009D1A83"/>
    <w:rsid w:val="009D1C95"/>
    <w:rsid w:val="009D1D30"/>
    <w:rsid w:val="009D1DBD"/>
    <w:rsid w:val="009D1DC8"/>
    <w:rsid w:val="009D1E32"/>
    <w:rsid w:val="009D1EB4"/>
    <w:rsid w:val="009D2252"/>
    <w:rsid w:val="009D2335"/>
    <w:rsid w:val="009D242A"/>
    <w:rsid w:val="009D26CA"/>
    <w:rsid w:val="009D27E8"/>
    <w:rsid w:val="009D28EC"/>
    <w:rsid w:val="009D29DA"/>
    <w:rsid w:val="009D2D14"/>
    <w:rsid w:val="009D30FF"/>
    <w:rsid w:val="009D334F"/>
    <w:rsid w:val="009D36C0"/>
    <w:rsid w:val="009D36E0"/>
    <w:rsid w:val="009D38EC"/>
    <w:rsid w:val="009D391A"/>
    <w:rsid w:val="009D396D"/>
    <w:rsid w:val="009D3B29"/>
    <w:rsid w:val="009D3C15"/>
    <w:rsid w:val="009D3E12"/>
    <w:rsid w:val="009D3E82"/>
    <w:rsid w:val="009D3FB0"/>
    <w:rsid w:val="009D4458"/>
    <w:rsid w:val="009D44DD"/>
    <w:rsid w:val="009D4ABA"/>
    <w:rsid w:val="009D4E91"/>
    <w:rsid w:val="009D4EDD"/>
    <w:rsid w:val="009D4F51"/>
    <w:rsid w:val="009D5094"/>
    <w:rsid w:val="009D52CF"/>
    <w:rsid w:val="009D555A"/>
    <w:rsid w:val="009D578B"/>
    <w:rsid w:val="009D5A6D"/>
    <w:rsid w:val="009D5BA7"/>
    <w:rsid w:val="009D60E5"/>
    <w:rsid w:val="009D61BA"/>
    <w:rsid w:val="009D62D8"/>
    <w:rsid w:val="009D6512"/>
    <w:rsid w:val="009D661A"/>
    <w:rsid w:val="009D664F"/>
    <w:rsid w:val="009D667E"/>
    <w:rsid w:val="009D66E6"/>
    <w:rsid w:val="009D6782"/>
    <w:rsid w:val="009D67B2"/>
    <w:rsid w:val="009D67E8"/>
    <w:rsid w:val="009D698A"/>
    <w:rsid w:val="009D6991"/>
    <w:rsid w:val="009D6B49"/>
    <w:rsid w:val="009D6DC3"/>
    <w:rsid w:val="009D6E84"/>
    <w:rsid w:val="009D6F06"/>
    <w:rsid w:val="009D6F95"/>
    <w:rsid w:val="009D722B"/>
    <w:rsid w:val="009D72D0"/>
    <w:rsid w:val="009D736B"/>
    <w:rsid w:val="009D7507"/>
    <w:rsid w:val="009D7584"/>
    <w:rsid w:val="009D7855"/>
    <w:rsid w:val="009D7879"/>
    <w:rsid w:val="009D79A0"/>
    <w:rsid w:val="009E00FA"/>
    <w:rsid w:val="009E00FB"/>
    <w:rsid w:val="009E02A8"/>
    <w:rsid w:val="009E0591"/>
    <w:rsid w:val="009E065B"/>
    <w:rsid w:val="009E06F7"/>
    <w:rsid w:val="009E0CA7"/>
    <w:rsid w:val="009E0DA9"/>
    <w:rsid w:val="009E0F65"/>
    <w:rsid w:val="009E102B"/>
    <w:rsid w:val="009E1147"/>
    <w:rsid w:val="009E13DF"/>
    <w:rsid w:val="009E16D8"/>
    <w:rsid w:val="009E173A"/>
    <w:rsid w:val="009E186D"/>
    <w:rsid w:val="009E19BE"/>
    <w:rsid w:val="009E1BED"/>
    <w:rsid w:val="009E1F26"/>
    <w:rsid w:val="009E1F54"/>
    <w:rsid w:val="009E26DA"/>
    <w:rsid w:val="009E2AA6"/>
    <w:rsid w:val="009E2CC1"/>
    <w:rsid w:val="009E2EDA"/>
    <w:rsid w:val="009E355C"/>
    <w:rsid w:val="009E3767"/>
    <w:rsid w:val="009E38B3"/>
    <w:rsid w:val="009E3A8B"/>
    <w:rsid w:val="009E3CE3"/>
    <w:rsid w:val="009E3D07"/>
    <w:rsid w:val="009E3E65"/>
    <w:rsid w:val="009E3F6C"/>
    <w:rsid w:val="009E429C"/>
    <w:rsid w:val="009E4330"/>
    <w:rsid w:val="009E4337"/>
    <w:rsid w:val="009E4768"/>
    <w:rsid w:val="009E4821"/>
    <w:rsid w:val="009E4DD6"/>
    <w:rsid w:val="009E533E"/>
    <w:rsid w:val="009E548A"/>
    <w:rsid w:val="009E6332"/>
    <w:rsid w:val="009E651C"/>
    <w:rsid w:val="009E656F"/>
    <w:rsid w:val="009E6581"/>
    <w:rsid w:val="009E6BF0"/>
    <w:rsid w:val="009E7068"/>
    <w:rsid w:val="009E743D"/>
    <w:rsid w:val="009E74C7"/>
    <w:rsid w:val="009E75F1"/>
    <w:rsid w:val="009E7694"/>
    <w:rsid w:val="009E7852"/>
    <w:rsid w:val="009E794E"/>
    <w:rsid w:val="009E7A78"/>
    <w:rsid w:val="009E7A9C"/>
    <w:rsid w:val="009E7E8A"/>
    <w:rsid w:val="009F0033"/>
    <w:rsid w:val="009F01BF"/>
    <w:rsid w:val="009F03DA"/>
    <w:rsid w:val="009F048E"/>
    <w:rsid w:val="009F065B"/>
    <w:rsid w:val="009F0A16"/>
    <w:rsid w:val="009F0AFD"/>
    <w:rsid w:val="009F0B0F"/>
    <w:rsid w:val="009F0DE9"/>
    <w:rsid w:val="009F1159"/>
    <w:rsid w:val="009F11CA"/>
    <w:rsid w:val="009F1365"/>
    <w:rsid w:val="009F1442"/>
    <w:rsid w:val="009F14F8"/>
    <w:rsid w:val="009F14FB"/>
    <w:rsid w:val="009F18CB"/>
    <w:rsid w:val="009F1971"/>
    <w:rsid w:val="009F1A0C"/>
    <w:rsid w:val="009F1AE2"/>
    <w:rsid w:val="009F1AFE"/>
    <w:rsid w:val="009F1BD5"/>
    <w:rsid w:val="009F1FDA"/>
    <w:rsid w:val="009F20E7"/>
    <w:rsid w:val="009F2379"/>
    <w:rsid w:val="009F2914"/>
    <w:rsid w:val="009F29DA"/>
    <w:rsid w:val="009F2A38"/>
    <w:rsid w:val="009F2B7B"/>
    <w:rsid w:val="009F2E4E"/>
    <w:rsid w:val="009F3035"/>
    <w:rsid w:val="009F3356"/>
    <w:rsid w:val="009F33C8"/>
    <w:rsid w:val="009F3875"/>
    <w:rsid w:val="009F3AA4"/>
    <w:rsid w:val="009F3D2B"/>
    <w:rsid w:val="009F400E"/>
    <w:rsid w:val="009F4321"/>
    <w:rsid w:val="009F43C7"/>
    <w:rsid w:val="009F470D"/>
    <w:rsid w:val="009F498E"/>
    <w:rsid w:val="009F4AD3"/>
    <w:rsid w:val="009F4F4B"/>
    <w:rsid w:val="009F4F81"/>
    <w:rsid w:val="009F5060"/>
    <w:rsid w:val="009F50DD"/>
    <w:rsid w:val="009F50EA"/>
    <w:rsid w:val="009F56D2"/>
    <w:rsid w:val="009F5842"/>
    <w:rsid w:val="009F59D4"/>
    <w:rsid w:val="009F5B2C"/>
    <w:rsid w:val="009F5BD8"/>
    <w:rsid w:val="009F5D40"/>
    <w:rsid w:val="009F5E3D"/>
    <w:rsid w:val="009F649F"/>
    <w:rsid w:val="009F6506"/>
    <w:rsid w:val="009F65E7"/>
    <w:rsid w:val="009F665F"/>
    <w:rsid w:val="009F6763"/>
    <w:rsid w:val="009F678C"/>
    <w:rsid w:val="009F6A3D"/>
    <w:rsid w:val="009F6B43"/>
    <w:rsid w:val="009F6DBA"/>
    <w:rsid w:val="009F6DCA"/>
    <w:rsid w:val="009F6E13"/>
    <w:rsid w:val="009F6EAB"/>
    <w:rsid w:val="009F7448"/>
    <w:rsid w:val="009F7519"/>
    <w:rsid w:val="009F773F"/>
    <w:rsid w:val="009F7A31"/>
    <w:rsid w:val="009F7C15"/>
    <w:rsid w:val="009F7D13"/>
    <w:rsid w:val="00A00338"/>
    <w:rsid w:val="00A004D8"/>
    <w:rsid w:val="00A008E8"/>
    <w:rsid w:val="00A010A5"/>
    <w:rsid w:val="00A01408"/>
    <w:rsid w:val="00A0150A"/>
    <w:rsid w:val="00A01646"/>
    <w:rsid w:val="00A016FD"/>
    <w:rsid w:val="00A018B8"/>
    <w:rsid w:val="00A01CCA"/>
    <w:rsid w:val="00A01F38"/>
    <w:rsid w:val="00A0223F"/>
    <w:rsid w:val="00A024E0"/>
    <w:rsid w:val="00A02645"/>
    <w:rsid w:val="00A028DF"/>
    <w:rsid w:val="00A02B30"/>
    <w:rsid w:val="00A02D56"/>
    <w:rsid w:val="00A02FE2"/>
    <w:rsid w:val="00A0346F"/>
    <w:rsid w:val="00A03574"/>
    <w:rsid w:val="00A03681"/>
    <w:rsid w:val="00A0377B"/>
    <w:rsid w:val="00A03B2D"/>
    <w:rsid w:val="00A03D4A"/>
    <w:rsid w:val="00A04055"/>
    <w:rsid w:val="00A040A1"/>
    <w:rsid w:val="00A040D8"/>
    <w:rsid w:val="00A041C4"/>
    <w:rsid w:val="00A0438D"/>
    <w:rsid w:val="00A043E4"/>
    <w:rsid w:val="00A0457B"/>
    <w:rsid w:val="00A04A5B"/>
    <w:rsid w:val="00A05084"/>
    <w:rsid w:val="00A05125"/>
    <w:rsid w:val="00A05318"/>
    <w:rsid w:val="00A05648"/>
    <w:rsid w:val="00A05752"/>
    <w:rsid w:val="00A059B7"/>
    <w:rsid w:val="00A05CAE"/>
    <w:rsid w:val="00A05E2B"/>
    <w:rsid w:val="00A05E71"/>
    <w:rsid w:val="00A05FA0"/>
    <w:rsid w:val="00A06374"/>
    <w:rsid w:val="00A06471"/>
    <w:rsid w:val="00A065AF"/>
    <w:rsid w:val="00A0668A"/>
    <w:rsid w:val="00A0671E"/>
    <w:rsid w:val="00A0697E"/>
    <w:rsid w:val="00A06BE3"/>
    <w:rsid w:val="00A06C2A"/>
    <w:rsid w:val="00A06DF1"/>
    <w:rsid w:val="00A06E44"/>
    <w:rsid w:val="00A070DC"/>
    <w:rsid w:val="00A07385"/>
    <w:rsid w:val="00A0746B"/>
    <w:rsid w:val="00A07562"/>
    <w:rsid w:val="00A07603"/>
    <w:rsid w:val="00A07995"/>
    <w:rsid w:val="00A07D15"/>
    <w:rsid w:val="00A07D3D"/>
    <w:rsid w:val="00A108EC"/>
    <w:rsid w:val="00A10A28"/>
    <w:rsid w:val="00A10C0C"/>
    <w:rsid w:val="00A11005"/>
    <w:rsid w:val="00A1100B"/>
    <w:rsid w:val="00A1160F"/>
    <w:rsid w:val="00A1168D"/>
    <w:rsid w:val="00A116F0"/>
    <w:rsid w:val="00A118DD"/>
    <w:rsid w:val="00A11AF3"/>
    <w:rsid w:val="00A11CC9"/>
    <w:rsid w:val="00A11F7D"/>
    <w:rsid w:val="00A11FDC"/>
    <w:rsid w:val="00A1220E"/>
    <w:rsid w:val="00A12373"/>
    <w:rsid w:val="00A1257C"/>
    <w:rsid w:val="00A12983"/>
    <w:rsid w:val="00A12A5E"/>
    <w:rsid w:val="00A12D4F"/>
    <w:rsid w:val="00A12E28"/>
    <w:rsid w:val="00A12EF0"/>
    <w:rsid w:val="00A130CB"/>
    <w:rsid w:val="00A131D8"/>
    <w:rsid w:val="00A135EC"/>
    <w:rsid w:val="00A136E1"/>
    <w:rsid w:val="00A13835"/>
    <w:rsid w:val="00A138D7"/>
    <w:rsid w:val="00A1390E"/>
    <w:rsid w:val="00A1396F"/>
    <w:rsid w:val="00A13A7A"/>
    <w:rsid w:val="00A13C71"/>
    <w:rsid w:val="00A14109"/>
    <w:rsid w:val="00A1422D"/>
    <w:rsid w:val="00A1425A"/>
    <w:rsid w:val="00A146B6"/>
    <w:rsid w:val="00A147C2"/>
    <w:rsid w:val="00A149A2"/>
    <w:rsid w:val="00A14AD0"/>
    <w:rsid w:val="00A14B58"/>
    <w:rsid w:val="00A14E8A"/>
    <w:rsid w:val="00A14ECF"/>
    <w:rsid w:val="00A15006"/>
    <w:rsid w:val="00A1519E"/>
    <w:rsid w:val="00A15691"/>
    <w:rsid w:val="00A15712"/>
    <w:rsid w:val="00A15810"/>
    <w:rsid w:val="00A15E0E"/>
    <w:rsid w:val="00A15E63"/>
    <w:rsid w:val="00A15EA0"/>
    <w:rsid w:val="00A15F05"/>
    <w:rsid w:val="00A160C2"/>
    <w:rsid w:val="00A160CE"/>
    <w:rsid w:val="00A163FE"/>
    <w:rsid w:val="00A1646F"/>
    <w:rsid w:val="00A16498"/>
    <w:rsid w:val="00A16524"/>
    <w:rsid w:val="00A165CC"/>
    <w:rsid w:val="00A166DA"/>
    <w:rsid w:val="00A1672E"/>
    <w:rsid w:val="00A16784"/>
    <w:rsid w:val="00A16907"/>
    <w:rsid w:val="00A16AA1"/>
    <w:rsid w:val="00A16BFC"/>
    <w:rsid w:val="00A16D2F"/>
    <w:rsid w:val="00A16E96"/>
    <w:rsid w:val="00A16EED"/>
    <w:rsid w:val="00A16F47"/>
    <w:rsid w:val="00A16F89"/>
    <w:rsid w:val="00A16FD4"/>
    <w:rsid w:val="00A17855"/>
    <w:rsid w:val="00A178C5"/>
    <w:rsid w:val="00A1794F"/>
    <w:rsid w:val="00A179C4"/>
    <w:rsid w:val="00A17C9D"/>
    <w:rsid w:val="00A17F87"/>
    <w:rsid w:val="00A17FB3"/>
    <w:rsid w:val="00A20175"/>
    <w:rsid w:val="00A20506"/>
    <w:rsid w:val="00A20791"/>
    <w:rsid w:val="00A207B7"/>
    <w:rsid w:val="00A2096C"/>
    <w:rsid w:val="00A20CE8"/>
    <w:rsid w:val="00A2117B"/>
    <w:rsid w:val="00A21380"/>
    <w:rsid w:val="00A213F7"/>
    <w:rsid w:val="00A21B1F"/>
    <w:rsid w:val="00A21BD3"/>
    <w:rsid w:val="00A21CAA"/>
    <w:rsid w:val="00A21D4E"/>
    <w:rsid w:val="00A21E6F"/>
    <w:rsid w:val="00A21F2B"/>
    <w:rsid w:val="00A2205D"/>
    <w:rsid w:val="00A220A5"/>
    <w:rsid w:val="00A22165"/>
    <w:rsid w:val="00A22430"/>
    <w:rsid w:val="00A22AA9"/>
    <w:rsid w:val="00A22B3E"/>
    <w:rsid w:val="00A22C2B"/>
    <w:rsid w:val="00A22FA8"/>
    <w:rsid w:val="00A232A3"/>
    <w:rsid w:val="00A23342"/>
    <w:rsid w:val="00A233FF"/>
    <w:rsid w:val="00A235AC"/>
    <w:rsid w:val="00A23836"/>
    <w:rsid w:val="00A23A7A"/>
    <w:rsid w:val="00A23E37"/>
    <w:rsid w:val="00A23E54"/>
    <w:rsid w:val="00A23F42"/>
    <w:rsid w:val="00A2416F"/>
    <w:rsid w:val="00A242DD"/>
    <w:rsid w:val="00A244CF"/>
    <w:rsid w:val="00A24651"/>
    <w:rsid w:val="00A24B50"/>
    <w:rsid w:val="00A24EB1"/>
    <w:rsid w:val="00A24F14"/>
    <w:rsid w:val="00A24FEF"/>
    <w:rsid w:val="00A25151"/>
    <w:rsid w:val="00A25283"/>
    <w:rsid w:val="00A2539D"/>
    <w:rsid w:val="00A25652"/>
    <w:rsid w:val="00A256BB"/>
    <w:rsid w:val="00A25B24"/>
    <w:rsid w:val="00A25C5D"/>
    <w:rsid w:val="00A25F8D"/>
    <w:rsid w:val="00A26351"/>
    <w:rsid w:val="00A26484"/>
    <w:rsid w:val="00A26935"/>
    <w:rsid w:val="00A26EA2"/>
    <w:rsid w:val="00A26FC3"/>
    <w:rsid w:val="00A270A2"/>
    <w:rsid w:val="00A27118"/>
    <w:rsid w:val="00A273A0"/>
    <w:rsid w:val="00A27405"/>
    <w:rsid w:val="00A27581"/>
    <w:rsid w:val="00A278E5"/>
    <w:rsid w:val="00A27CF5"/>
    <w:rsid w:val="00A27D6D"/>
    <w:rsid w:val="00A27DAF"/>
    <w:rsid w:val="00A308B0"/>
    <w:rsid w:val="00A3099C"/>
    <w:rsid w:val="00A30A85"/>
    <w:rsid w:val="00A30EE0"/>
    <w:rsid w:val="00A310A7"/>
    <w:rsid w:val="00A312C2"/>
    <w:rsid w:val="00A31842"/>
    <w:rsid w:val="00A318BF"/>
    <w:rsid w:val="00A318F5"/>
    <w:rsid w:val="00A3217F"/>
    <w:rsid w:val="00A32240"/>
    <w:rsid w:val="00A32574"/>
    <w:rsid w:val="00A32597"/>
    <w:rsid w:val="00A327B9"/>
    <w:rsid w:val="00A32998"/>
    <w:rsid w:val="00A32BF1"/>
    <w:rsid w:val="00A32E73"/>
    <w:rsid w:val="00A32ED7"/>
    <w:rsid w:val="00A3300F"/>
    <w:rsid w:val="00A333D6"/>
    <w:rsid w:val="00A33696"/>
    <w:rsid w:val="00A339E4"/>
    <w:rsid w:val="00A33ED1"/>
    <w:rsid w:val="00A344E7"/>
    <w:rsid w:val="00A34512"/>
    <w:rsid w:val="00A34606"/>
    <w:rsid w:val="00A346A4"/>
    <w:rsid w:val="00A347C0"/>
    <w:rsid w:val="00A34BAF"/>
    <w:rsid w:val="00A34CFA"/>
    <w:rsid w:val="00A35586"/>
    <w:rsid w:val="00A356BB"/>
    <w:rsid w:val="00A35B07"/>
    <w:rsid w:val="00A35BFF"/>
    <w:rsid w:val="00A35C99"/>
    <w:rsid w:val="00A35D98"/>
    <w:rsid w:val="00A35FDF"/>
    <w:rsid w:val="00A3615F"/>
    <w:rsid w:val="00A36567"/>
    <w:rsid w:val="00A3682A"/>
    <w:rsid w:val="00A36B3D"/>
    <w:rsid w:val="00A36CD6"/>
    <w:rsid w:val="00A36D18"/>
    <w:rsid w:val="00A3700B"/>
    <w:rsid w:val="00A372D3"/>
    <w:rsid w:val="00A37588"/>
    <w:rsid w:val="00A37589"/>
    <w:rsid w:val="00A3764D"/>
    <w:rsid w:val="00A3766F"/>
    <w:rsid w:val="00A377ED"/>
    <w:rsid w:val="00A3782B"/>
    <w:rsid w:val="00A37C16"/>
    <w:rsid w:val="00A37D66"/>
    <w:rsid w:val="00A40086"/>
    <w:rsid w:val="00A40207"/>
    <w:rsid w:val="00A40A63"/>
    <w:rsid w:val="00A40CAF"/>
    <w:rsid w:val="00A40D81"/>
    <w:rsid w:val="00A40F82"/>
    <w:rsid w:val="00A41188"/>
    <w:rsid w:val="00A4145F"/>
    <w:rsid w:val="00A4155D"/>
    <w:rsid w:val="00A41930"/>
    <w:rsid w:val="00A41B4A"/>
    <w:rsid w:val="00A41C88"/>
    <w:rsid w:val="00A41F59"/>
    <w:rsid w:val="00A42008"/>
    <w:rsid w:val="00A4212B"/>
    <w:rsid w:val="00A42202"/>
    <w:rsid w:val="00A423AF"/>
    <w:rsid w:val="00A4242F"/>
    <w:rsid w:val="00A427ED"/>
    <w:rsid w:val="00A42B5F"/>
    <w:rsid w:val="00A42CE5"/>
    <w:rsid w:val="00A42DA2"/>
    <w:rsid w:val="00A4302A"/>
    <w:rsid w:val="00A43485"/>
    <w:rsid w:val="00A4356A"/>
    <w:rsid w:val="00A436F1"/>
    <w:rsid w:val="00A43834"/>
    <w:rsid w:val="00A439B1"/>
    <w:rsid w:val="00A439C0"/>
    <w:rsid w:val="00A43A22"/>
    <w:rsid w:val="00A43B77"/>
    <w:rsid w:val="00A43D16"/>
    <w:rsid w:val="00A441CD"/>
    <w:rsid w:val="00A4447E"/>
    <w:rsid w:val="00A44536"/>
    <w:rsid w:val="00A445E9"/>
    <w:rsid w:val="00A44AA2"/>
    <w:rsid w:val="00A44B14"/>
    <w:rsid w:val="00A44C83"/>
    <w:rsid w:val="00A44D95"/>
    <w:rsid w:val="00A44DBF"/>
    <w:rsid w:val="00A44DC5"/>
    <w:rsid w:val="00A450A8"/>
    <w:rsid w:val="00A450C6"/>
    <w:rsid w:val="00A45104"/>
    <w:rsid w:val="00A4529A"/>
    <w:rsid w:val="00A453E5"/>
    <w:rsid w:val="00A455DC"/>
    <w:rsid w:val="00A45725"/>
    <w:rsid w:val="00A4589F"/>
    <w:rsid w:val="00A4595D"/>
    <w:rsid w:val="00A45979"/>
    <w:rsid w:val="00A45C1B"/>
    <w:rsid w:val="00A45DF4"/>
    <w:rsid w:val="00A45E4B"/>
    <w:rsid w:val="00A45F33"/>
    <w:rsid w:val="00A461F3"/>
    <w:rsid w:val="00A4649A"/>
    <w:rsid w:val="00A46822"/>
    <w:rsid w:val="00A46BF5"/>
    <w:rsid w:val="00A470F2"/>
    <w:rsid w:val="00A4716E"/>
    <w:rsid w:val="00A4744E"/>
    <w:rsid w:val="00A474F5"/>
    <w:rsid w:val="00A47824"/>
    <w:rsid w:val="00A47A9F"/>
    <w:rsid w:val="00A47B43"/>
    <w:rsid w:val="00A47BF6"/>
    <w:rsid w:val="00A500A7"/>
    <w:rsid w:val="00A501A5"/>
    <w:rsid w:val="00A50704"/>
    <w:rsid w:val="00A50766"/>
    <w:rsid w:val="00A50816"/>
    <w:rsid w:val="00A50A05"/>
    <w:rsid w:val="00A50B74"/>
    <w:rsid w:val="00A50C77"/>
    <w:rsid w:val="00A50CAD"/>
    <w:rsid w:val="00A50D31"/>
    <w:rsid w:val="00A50E45"/>
    <w:rsid w:val="00A5105D"/>
    <w:rsid w:val="00A51154"/>
    <w:rsid w:val="00A513E7"/>
    <w:rsid w:val="00A517C6"/>
    <w:rsid w:val="00A518DF"/>
    <w:rsid w:val="00A518FF"/>
    <w:rsid w:val="00A51A11"/>
    <w:rsid w:val="00A51AB5"/>
    <w:rsid w:val="00A51AB6"/>
    <w:rsid w:val="00A51B11"/>
    <w:rsid w:val="00A51C90"/>
    <w:rsid w:val="00A51E2A"/>
    <w:rsid w:val="00A51F81"/>
    <w:rsid w:val="00A52109"/>
    <w:rsid w:val="00A525B2"/>
    <w:rsid w:val="00A5274F"/>
    <w:rsid w:val="00A528C8"/>
    <w:rsid w:val="00A5292B"/>
    <w:rsid w:val="00A529C0"/>
    <w:rsid w:val="00A52AB3"/>
    <w:rsid w:val="00A52F9E"/>
    <w:rsid w:val="00A53251"/>
    <w:rsid w:val="00A53344"/>
    <w:rsid w:val="00A53490"/>
    <w:rsid w:val="00A5378F"/>
    <w:rsid w:val="00A539B2"/>
    <w:rsid w:val="00A53ABD"/>
    <w:rsid w:val="00A53D5C"/>
    <w:rsid w:val="00A5403E"/>
    <w:rsid w:val="00A54106"/>
    <w:rsid w:val="00A5416D"/>
    <w:rsid w:val="00A541A7"/>
    <w:rsid w:val="00A544A3"/>
    <w:rsid w:val="00A544EC"/>
    <w:rsid w:val="00A545FC"/>
    <w:rsid w:val="00A54770"/>
    <w:rsid w:val="00A54971"/>
    <w:rsid w:val="00A54E1F"/>
    <w:rsid w:val="00A54E97"/>
    <w:rsid w:val="00A551AE"/>
    <w:rsid w:val="00A552FB"/>
    <w:rsid w:val="00A553A5"/>
    <w:rsid w:val="00A5566D"/>
    <w:rsid w:val="00A556A4"/>
    <w:rsid w:val="00A557AC"/>
    <w:rsid w:val="00A5587C"/>
    <w:rsid w:val="00A559AA"/>
    <w:rsid w:val="00A55FDC"/>
    <w:rsid w:val="00A562A0"/>
    <w:rsid w:val="00A563B2"/>
    <w:rsid w:val="00A56740"/>
    <w:rsid w:val="00A56778"/>
    <w:rsid w:val="00A567D1"/>
    <w:rsid w:val="00A56803"/>
    <w:rsid w:val="00A568E6"/>
    <w:rsid w:val="00A56B02"/>
    <w:rsid w:val="00A56BE3"/>
    <w:rsid w:val="00A56BE7"/>
    <w:rsid w:val="00A572F7"/>
    <w:rsid w:val="00A5761D"/>
    <w:rsid w:val="00A57BEE"/>
    <w:rsid w:val="00A60031"/>
    <w:rsid w:val="00A602EB"/>
    <w:rsid w:val="00A605B6"/>
    <w:rsid w:val="00A60725"/>
    <w:rsid w:val="00A60790"/>
    <w:rsid w:val="00A6082F"/>
    <w:rsid w:val="00A608A8"/>
    <w:rsid w:val="00A60913"/>
    <w:rsid w:val="00A60B7F"/>
    <w:rsid w:val="00A60BB1"/>
    <w:rsid w:val="00A60F6C"/>
    <w:rsid w:val="00A61119"/>
    <w:rsid w:val="00A613CC"/>
    <w:rsid w:val="00A615FC"/>
    <w:rsid w:val="00A61737"/>
    <w:rsid w:val="00A6189A"/>
    <w:rsid w:val="00A61A07"/>
    <w:rsid w:val="00A61EFF"/>
    <w:rsid w:val="00A620EF"/>
    <w:rsid w:val="00A62628"/>
    <w:rsid w:val="00A62774"/>
    <w:rsid w:val="00A62791"/>
    <w:rsid w:val="00A627BC"/>
    <w:rsid w:val="00A6299A"/>
    <w:rsid w:val="00A62ACA"/>
    <w:rsid w:val="00A62D33"/>
    <w:rsid w:val="00A62FA7"/>
    <w:rsid w:val="00A630F8"/>
    <w:rsid w:val="00A6311F"/>
    <w:rsid w:val="00A632BD"/>
    <w:rsid w:val="00A634EE"/>
    <w:rsid w:val="00A635F3"/>
    <w:rsid w:val="00A63602"/>
    <w:rsid w:val="00A638B9"/>
    <w:rsid w:val="00A63D25"/>
    <w:rsid w:val="00A63E4E"/>
    <w:rsid w:val="00A63FE8"/>
    <w:rsid w:val="00A642ED"/>
    <w:rsid w:val="00A643FA"/>
    <w:rsid w:val="00A64463"/>
    <w:rsid w:val="00A6460D"/>
    <w:rsid w:val="00A646DF"/>
    <w:rsid w:val="00A649DA"/>
    <w:rsid w:val="00A64A1F"/>
    <w:rsid w:val="00A64B40"/>
    <w:rsid w:val="00A64D30"/>
    <w:rsid w:val="00A64FAD"/>
    <w:rsid w:val="00A65075"/>
    <w:rsid w:val="00A650A6"/>
    <w:rsid w:val="00A6521F"/>
    <w:rsid w:val="00A65266"/>
    <w:rsid w:val="00A652A4"/>
    <w:rsid w:val="00A6554A"/>
    <w:rsid w:val="00A658AE"/>
    <w:rsid w:val="00A65965"/>
    <w:rsid w:val="00A65D38"/>
    <w:rsid w:val="00A65D6A"/>
    <w:rsid w:val="00A65EA7"/>
    <w:rsid w:val="00A65F41"/>
    <w:rsid w:val="00A65F5B"/>
    <w:rsid w:val="00A66251"/>
    <w:rsid w:val="00A66313"/>
    <w:rsid w:val="00A667FA"/>
    <w:rsid w:val="00A66B54"/>
    <w:rsid w:val="00A66C47"/>
    <w:rsid w:val="00A66CCD"/>
    <w:rsid w:val="00A672DD"/>
    <w:rsid w:val="00A674A1"/>
    <w:rsid w:val="00A67553"/>
    <w:rsid w:val="00A678DB"/>
    <w:rsid w:val="00A67A05"/>
    <w:rsid w:val="00A67CB7"/>
    <w:rsid w:val="00A67CFC"/>
    <w:rsid w:val="00A67E3F"/>
    <w:rsid w:val="00A70295"/>
    <w:rsid w:val="00A702CF"/>
    <w:rsid w:val="00A703EA"/>
    <w:rsid w:val="00A7043E"/>
    <w:rsid w:val="00A70494"/>
    <w:rsid w:val="00A704B9"/>
    <w:rsid w:val="00A705CB"/>
    <w:rsid w:val="00A70731"/>
    <w:rsid w:val="00A70A73"/>
    <w:rsid w:val="00A70B5A"/>
    <w:rsid w:val="00A70E0E"/>
    <w:rsid w:val="00A71024"/>
    <w:rsid w:val="00A710B1"/>
    <w:rsid w:val="00A710CD"/>
    <w:rsid w:val="00A7113E"/>
    <w:rsid w:val="00A712B3"/>
    <w:rsid w:val="00A713E4"/>
    <w:rsid w:val="00A71672"/>
    <w:rsid w:val="00A71A1A"/>
    <w:rsid w:val="00A71B3E"/>
    <w:rsid w:val="00A71CA4"/>
    <w:rsid w:val="00A71D3E"/>
    <w:rsid w:val="00A71DBF"/>
    <w:rsid w:val="00A71E21"/>
    <w:rsid w:val="00A7212E"/>
    <w:rsid w:val="00A723C9"/>
    <w:rsid w:val="00A729FD"/>
    <w:rsid w:val="00A72C3D"/>
    <w:rsid w:val="00A73113"/>
    <w:rsid w:val="00A732AD"/>
    <w:rsid w:val="00A734D7"/>
    <w:rsid w:val="00A735B5"/>
    <w:rsid w:val="00A73862"/>
    <w:rsid w:val="00A73DD4"/>
    <w:rsid w:val="00A73E85"/>
    <w:rsid w:val="00A74460"/>
    <w:rsid w:val="00A74461"/>
    <w:rsid w:val="00A7454C"/>
    <w:rsid w:val="00A746E1"/>
    <w:rsid w:val="00A74817"/>
    <w:rsid w:val="00A749C0"/>
    <w:rsid w:val="00A74B39"/>
    <w:rsid w:val="00A74FC5"/>
    <w:rsid w:val="00A751A8"/>
    <w:rsid w:val="00A753C1"/>
    <w:rsid w:val="00A755BF"/>
    <w:rsid w:val="00A75790"/>
    <w:rsid w:val="00A75815"/>
    <w:rsid w:val="00A7590B"/>
    <w:rsid w:val="00A75B09"/>
    <w:rsid w:val="00A760B7"/>
    <w:rsid w:val="00A761BD"/>
    <w:rsid w:val="00A7637A"/>
    <w:rsid w:val="00A7656C"/>
    <w:rsid w:val="00A76575"/>
    <w:rsid w:val="00A7668B"/>
    <w:rsid w:val="00A768BF"/>
    <w:rsid w:val="00A76903"/>
    <w:rsid w:val="00A769E9"/>
    <w:rsid w:val="00A76E3C"/>
    <w:rsid w:val="00A76E5B"/>
    <w:rsid w:val="00A77293"/>
    <w:rsid w:val="00A773A9"/>
    <w:rsid w:val="00A77618"/>
    <w:rsid w:val="00A77645"/>
    <w:rsid w:val="00A77C0A"/>
    <w:rsid w:val="00A77FB7"/>
    <w:rsid w:val="00A8098C"/>
    <w:rsid w:val="00A80EE0"/>
    <w:rsid w:val="00A81101"/>
    <w:rsid w:val="00A811A4"/>
    <w:rsid w:val="00A8140F"/>
    <w:rsid w:val="00A81491"/>
    <w:rsid w:val="00A8149D"/>
    <w:rsid w:val="00A814FE"/>
    <w:rsid w:val="00A81536"/>
    <w:rsid w:val="00A8165B"/>
    <w:rsid w:val="00A81995"/>
    <w:rsid w:val="00A81BE2"/>
    <w:rsid w:val="00A81EF0"/>
    <w:rsid w:val="00A81F54"/>
    <w:rsid w:val="00A827B9"/>
    <w:rsid w:val="00A82A5B"/>
    <w:rsid w:val="00A82C17"/>
    <w:rsid w:val="00A82CF8"/>
    <w:rsid w:val="00A83234"/>
    <w:rsid w:val="00A83334"/>
    <w:rsid w:val="00A83C5F"/>
    <w:rsid w:val="00A84006"/>
    <w:rsid w:val="00A84032"/>
    <w:rsid w:val="00A841A8"/>
    <w:rsid w:val="00A844D3"/>
    <w:rsid w:val="00A8458F"/>
    <w:rsid w:val="00A8499E"/>
    <w:rsid w:val="00A85046"/>
    <w:rsid w:val="00A85290"/>
    <w:rsid w:val="00A852C0"/>
    <w:rsid w:val="00A85377"/>
    <w:rsid w:val="00A8541F"/>
    <w:rsid w:val="00A8542F"/>
    <w:rsid w:val="00A8549C"/>
    <w:rsid w:val="00A855EC"/>
    <w:rsid w:val="00A856D1"/>
    <w:rsid w:val="00A8589C"/>
    <w:rsid w:val="00A85B78"/>
    <w:rsid w:val="00A85D6C"/>
    <w:rsid w:val="00A85E0E"/>
    <w:rsid w:val="00A85E85"/>
    <w:rsid w:val="00A86532"/>
    <w:rsid w:val="00A86BE9"/>
    <w:rsid w:val="00A86C1B"/>
    <w:rsid w:val="00A86DD7"/>
    <w:rsid w:val="00A86EC2"/>
    <w:rsid w:val="00A87021"/>
    <w:rsid w:val="00A87BA2"/>
    <w:rsid w:val="00A87E5C"/>
    <w:rsid w:val="00A87F0A"/>
    <w:rsid w:val="00A9012A"/>
    <w:rsid w:val="00A90552"/>
    <w:rsid w:val="00A908E4"/>
    <w:rsid w:val="00A90AB5"/>
    <w:rsid w:val="00A90AE6"/>
    <w:rsid w:val="00A90B2B"/>
    <w:rsid w:val="00A90B5F"/>
    <w:rsid w:val="00A90EA4"/>
    <w:rsid w:val="00A90EFC"/>
    <w:rsid w:val="00A90F2E"/>
    <w:rsid w:val="00A911C0"/>
    <w:rsid w:val="00A91579"/>
    <w:rsid w:val="00A91606"/>
    <w:rsid w:val="00A91823"/>
    <w:rsid w:val="00A91C0D"/>
    <w:rsid w:val="00A91F47"/>
    <w:rsid w:val="00A92616"/>
    <w:rsid w:val="00A92674"/>
    <w:rsid w:val="00A926BC"/>
    <w:rsid w:val="00A92723"/>
    <w:rsid w:val="00A927B8"/>
    <w:rsid w:val="00A927E4"/>
    <w:rsid w:val="00A92A0D"/>
    <w:rsid w:val="00A92B28"/>
    <w:rsid w:val="00A92C7A"/>
    <w:rsid w:val="00A92CA8"/>
    <w:rsid w:val="00A92EA7"/>
    <w:rsid w:val="00A9301F"/>
    <w:rsid w:val="00A939F9"/>
    <w:rsid w:val="00A93B63"/>
    <w:rsid w:val="00A93C67"/>
    <w:rsid w:val="00A94279"/>
    <w:rsid w:val="00A947B3"/>
    <w:rsid w:val="00A94D77"/>
    <w:rsid w:val="00A94DE4"/>
    <w:rsid w:val="00A95063"/>
    <w:rsid w:val="00A951A0"/>
    <w:rsid w:val="00A95241"/>
    <w:rsid w:val="00A95343"/>
    <w:rsid w:val="00A954BA"/>
    <w:rsid w:val="00A954F8"/>
    <w:rsid w:val="00A95584"/>
    <w:rsid w:val="00A95AE6"/>
    <w:rsid w:val="00A95BC6"/>
    <w:rsid w:val="00A95E58"/>
    <w:rsid w:val="00A95FD2"/>
    <w:rsid w:val="00A96044"/>
    <w:rsid w:val="00A96341"/>
    <w:rsid w:val="00A965DC"/>
    <w:rsid w:val="00A9662B"/>
    <w:rsid w:val="00A96682"/>
    <w:rsid w:val="00A969D4"/>
    <w:rsid w:val="00A96A1E"/>
    <w:rsid w:val="00A96A7B"/>
    <w:rsid w:val="00A96C3A"/>
    <w:rsid w:val="00A96D11"/>
    <w:rsid w:val="00A96F7F"/>
    <w:rsid w:val="00A970BE"/>
    <w:rsid w:val="00A97126"/>
    <w:rsid w:val="00A971A8"/>
    <w:rsid w:val="00A97475"/>
    <w:rsid w:val="00A97CAC"/>
    <w:rsid w:val="00A97D13"/>
    <w:rsid w:val="00A97D14"/>
    <w:rsid w:val="00A97E4D"/>
    <w:rsid w:val="00A97EC6"/>
    <w:rsid w:val="00AA0334"/>
    <w:rsid w:val="00AA035D"/>
    <w:rsid w:val="00AA0366"/>
    <w:rsid w:val="00AA039E"/>
    <w:rsid w:val="00AA0423"/>
    <w:rsid w:val="00AA08EB"/>
    <w:rsid w:val="00AA0917"/>
    <w:rsid w:val="00AA0998"/>
    <w:rsid w:val="00AA0A9E"/>
    <w:rsid w:val="00AA0D23"/>
    <w:rsid w:val="00AA0D83"/>
    <w:rsid w:val="00AA0E42"/>
    <w:rsid w:val="00AA0E9C"/>
    <w:rsid w:val="00AA125A"/>
    <w:rsid w:val="00AA128D"/>
    <w:rsid w:val="00AA12EC"/>
    <w:rsid w:val="00AA156D"/>
    <w:rsid w:val="00AA15AB"/>
    <w:rsid w:val="00AA17A0"/>
    <w:rsid w:val="00AA1814"/>
    <w:rsid w:val="00AA1E04"/>
    <w:rsid w:val="00AA1E16"/>
    <w:rsid w:val="00AA1F38"/>
    <w:rsid w:val="00AA1FC2"/>
    <w:rsid w:val="00AA2039"/>
    <w:rsid w:val="00AA22D9"/>
    <w:rsid w:val="00AA22E9"/>
    <w:rsid w:val="00AA2586"/>
    <w:rsid w:val="00AA29CC"/>
    <w:rsid w:val="00AA2A2C"/>
    <w:rsid w:val="00AA3042"/>
    <w:rsid w:val="00AA3461"/>
    <w:rsid w:val="00AA35EC"/>
    <w:rsid w:val="00AA3760"/>
    <w:rsid w:val="00AA3A32"/>
    <w:rsid w:val="00AA3AD0"/>
    <w:rsid w:val="00AA3BE2"/>
    <w:rsid w:val="00AA3BF1"/>
    <w:rsid w:val="00AA3C0B"/>
    <w:rsid w:val="00AA3CA3"/>
    <w:rsid w:val="00AA4381"/>
    <w:rsid w:val="00AA473E"/>
    <w:rsid w:val="00AA475A"/>
    <w:rsid w:val="00AA4A5B"/>
    <w:rsid w:val="00AA4B65"/>
    <w:rsid w:val="00AA4FB7"/>
    <w:rsid w:val="00AA502E"/>
    <w:rsid w:val="00AA50DA"/>
    <w:rsid w:val="00AA523E"/>
    <w:rsid w:val="00AA52BC"/>
    <w:rsid w:val="00AA556F"/>
    <w:rsid w:val="00AA5791"/>
    <w:rsid w:val="00AA58CA"/>
    <w:rsid w:val="00AA5CF2"/>
    <w:rsid w:val="00AA6308"/>
    <w:rsid w:val="00AA6357"/>
    <w:rsid w:val="00AA6514"/>
    <w:rsid w:val="00AA6A7B"/>
    <w:rsid w:val="00AA6AF3"/>
    <w:rsid w:val="00AA6C55"/>
    <w:rsid w:val="00AA6EE6"/>
    <w:rsid w:val="00AA7198"/>
    <w:rsid w:val="00AA7363"/>
    <w:rsid w:val="00AA7451"/>
    <w:rsid w:val="00AA749B"/>
    <w:rsid w:val="00AA7720"/>
    <w:rsid w:val="00AA7966"/>
    <w:rsid w:val="00AA7AA1"/>
    <w:rsid w:val="00AA7B13"/>
    <w:rsid w:val="00AA7E61"/>
    <w:rsid w:val="00AB00F6"/>
    <w:rsid w:val="00AB01FB"/>
    <w:rsid w:val="00AB08B9"/>
    <w:rsid w:val="00AB0E8F"/>
    <w:rsid w:val="00AB0F6C"/>
    <w:rsid w:val="00AB10E1"/>
    <w:rsid w:val="00AB1395"/>
    <w:rsid w:val="00AB14BA"/>
    <w:rsid w:val="00AB1C0B"/>
    <w:rsid w:val="00AB1DE7"/>
    <w:rsid w:val="00AB1F13"/>
    <w:rsid w:val="00AB1F3F"/>
    <w:rsid w:val="00AB1FB0"/>
    <w:rsid w:val="00AB2411"/>
    <w:rsid w:val="00AB2493"/>
    <w:rsid w:val="00AB290D"/>
    <w:rsid w:val="00AB3050"/>
    <w:rsid w:val="00AB3432"/>
    <w:rsid w:val="00AB366B"/>
    <w:rsid w:val="00AB376D"/>
    <w:rsid w:val="00AB3810"/>
    <w:rsid w:val="00AB3912"/>
    <w:rsid w:val="00AB3B81"/>
    <w:rsid w:val="00AB3E1B"/>
    <w:rsid w:val="00AB3E40"/>
    <w:rsid w:val="00AB4028"/>
    <w:rsid w:val="00AB420F"/>
    <w:rsid w:val="00AB4243"/>
    <w:rsid w:val="00AB4279"/>
    <w:rsid w:val="00AB458B"/>
    <w:rsid w:val="00AB460D"/>
    <w:rsid w:val="00AB4CDF"/>
    <w:rsid w:val="00AB509B"/>
    <w:rsid w:val="00AB5141"/>
    <w:rsid w:val="00AB52A8"/>
    <w:rsid w:val="00AB52C8"/>
    <w:rsid w:val="00AB538F"/>
    <w:rsid w:val="00AB5465"/>
    <w:rsid w:val="00AB552D"/>
    <w:rsid w:val="00AB5772"/>
    <w:rsid w:val="00AB582D"/>
    <w:rsid w:val="00AB58B0"/>
    <w:rsid w:val="00AB592A"/>
    <w:rsid w:val="00AB59E3"/>
    <w:rsid w:val="00AB5B26"/>
    <w:rsid w:val="00AB6108"/>
    <w:rsid w:val="00AB6616"/>
    <w:rsid w:val="00AB67BA"/>
    <w:rsid w:val="00AB6C58"/>
    <w:rsid w:val="00AB6CAD"/>
    <w:rsid w:val="00AB6EFF"/>
    <w:rsid w:val="00AB700C"/>
    <w:rsid w:val="00AB70C8"/>
    <w:rsid w:val="00AB70F3"/>
    <w:rsid w:val="00AB7205"/>
    <w:rsid w:val="00AB741A"/>
    <w:rsid w:val="00AB7594"/>
    <w:rsid w:val="00AB7AC3"/>
    <w:rsid w:val="00AB7C54"/>
    <w:rsid w:val="00AB7CD3"/>
    <w:rsid w:val="00AB7CFC"/>
    <w:rsid w:val="00AB7E81"/>
    <w:rsid w:val="00AC016B"/>
    <w:rsid w:val="00AC03A5"/>
    <w:rsid w:val="00AC053B"/>
    <w:rsid w:val="00AC063D"/>
    <w:rsid w:val="00AC0657"/>
    <w:rsid w:val="00AC073E"/>
    <w:rsid w:val="00AC0869"/>
    <w:rsid w:val="00AC098D"/>
    <w:rsid w:val="00AC09E6"/>
    <w:rsid w:val="00AC0A3E"/>
    <w:rsid w:val="00AC0DD6"/>
    <w:rsid w:val="00AC1002"/>
    <w:rsid w:val="00AC1025"/>
    <w:rsid w:val="00AC1248"/>
    <w:rsid w:val="00AC1294"/>
    <w:rsid w:val="00AC141E"/>
    <w:rsid w:val="00AC1420"/>
    <w:rsid w:val="00AC1826"/>
    <w:rsid w:val="00AC1922"/>
    <w:rsid w:val="00AC1E58"/>
    <w:rsid w:val="00AC2070"/>
    <w:rsid w:val="00AC27E6"/>
    <w:rsid w:val="00AC2895"/>
    <w:rsid w:val="00AC292C"/>
    <w:rsid w:val="00AC2A2C"/>
    <w:rsid w:val="00AC2BAD"/>
    <w:rsid w:val="00AC2C38"/>
    <w:rsid w:val="00AC2D3B"/>
    <w:rsid w:val="00AC2EE3"/>
    <w:rsid w:val="00AC2FDE"/>
    <w:rsid w:val="00AC3F4D"/>
    <w:rsid w:val="00AC4823"/>
    <w:rsid w:val="00AC4C28"/>
    <w:rsid w:val="00AC4D15"/>
    <w:rsid w:val="00AC4F44"/>
    <w:rsid w:val="00AC5048"/>
    <w:rsid w:val="00AC50EA"/>
    <w:rsid w:val="00AC51D2"/>
    <w:rsid w:val="00AC51DF"/>
    <w:rsid w:val="00AC521A"/>
    <w:rsid w:val="00AC554A"/>
    <w:rsid w:val="00AC5673"/>
    <w:rsid w:val="00AC5B0E"/>
    <w:rsid w:val="00AC5B38"/>
    <w:rsid w:val="00AC5BA4"/>
    <w:rsid w:val="00AC5C1C"/>
    <w:rsid w:val="00AC6060"/>
    <w:rsid w:val="00AC60EC"/>
    <w:rsid w:val="00AC6130"/>
    <w:rsid w:val="00AC62D3"/>
    <w:rsid w:val="00AC6437"/>
    <w:rsid w:val="00AC65EC"/>
    <w:rsid w:val="00AC67B5"/>
    <w:rsid w:val="00AC6983"/>
    <w:rsid w:val="00AC6AE8"/>
    <w:rsid w:val="00AC6B00"/>
    <w:rsid w:val="00AC6D94"/>
    <w:rsid w:val="00AC6E79"/>
    <w:rsid w:val="00AC700C"/>
    <w:rsid w:val="00AC7944"/>
    <w:rsid w:val="00AC7A6A"/>
    <w:rsid w:val="00AD0086"/>
    <w:rsid w:val="00AD019E"/>
    <w:rsid w:val="00AD02EB"/>
    <w:rsid w:val="00AD03B1"/>
    <w:rsid w:val="00AD042A"/>
    <w:rsid w:val="00AD042F"/>
    <w:rsid w:val="00AD0439"/>
    <w:rsid w:val="00AD04EC"/>
    <w:rsid w:val="00AD0603"/>
    <w:rsid w:val="00AD083F"/>
    <w:rsid w:val="00AD0AC3"/>
    <w:rsid w:val="00AD0AF9"/>
    <w:rsid w:val="00AD0C25"/>
    <w:rsid w:val="00AD0C57"/>
    <w:rsid w:val="00AD0C61"/>
    <w:rsid w:val="00AD0E41"/>
    <w:rsid w:val="00AD1006"/>
    <w:rsid w:val="00AD120A"/>
    <w:rsid w:val="00AD1256"/>
    <w:rsid w:val="00AD136B"/>
    <w:rsid w:val="00AD139B"/>
    <w:rsid w:val="00AD147F"/>
    <w:rsid w:val="00AD1499"/>
    <w:rsid w:val="00AD1507"/>
    <w:rsid w:val="00AD1665"/>
    <w:rsid w:val="00AD187E"/>
    <w:rsid w:val="00AD1A1A"/>
    <w:rsid w:val="00AD1BD5"/>
    <w:rsid w:val="00AD1D41"/>
    <w:rsid w:val="00AD1D4F"/>
    <w:rsid w:val="00AD1ED8"/>
    <w:rsid w:val="00AD1F36"/>
    <w:rsid w:val="00AD2001"/>
    <w:rsid w:val="00AD2548"/>
    <w:rsid w:val="00AD2558"/>
    <w:rsid w:val="00AD2EFF"/>
    <w:rsid w:val="00AD2F2E"/>
    <w:rsid w:val="00AD2F41"/>
    <w:rsid w:val="00AD334B"/>
    <w:rsid w:val="00AD3628"/>
    <w:rsid w:val="00AD365B"/>
    <w:rsid w:val="00AD36FF"/>
    <w:rsid w:val="00AD37B4"/>
    <w:rsid w:val="00AD3824"/>
    <w:rsid w:val="00AD3974"/>
    <w:rsid w:val="00AD3A56"/>
    <w:rsid w:val="00AD3AB6"/>
    <w:rsid w:val="00AD3ACA"/>
    <w:rsid w:val="00AD3D70"/>
    <w:rsid w:val="00AD3E88"/>
    <w:rsid w:val="00AD41A9"/>
    <w:rsid w:val="00AD4630"/>
    <w:rsid w:val="00AD4721"/>
    <w:rsid w:val="00AD4730"/>
    <w:rsid w:val="00AD4FA5"/>
    <w:rsid w:val="00AD5003"/>
    <w:rsid w:val="00AD526E"/>
    <w:rsid w:val="00AD52A6"/>
    <w:rsid w:val="00AD54CD"/>
    <w:rsid w:val="00AD5562"/>
    <w:rsid w:val="00AD573E"/>
    <w:rsid w:val="00AD5843"/>
    <w:rsid w:val="00AD5CCF"/>
    <w:rsid w:val="00AD5D33"/>
    <w:rsid w:val="00AD5E35"/>
    <w:rsid w:val="00AD5F5D"/>
    <w:rsid w:val="00AD5F7D"/>
    <w:rsid w:val="00AD607F"/>
    <w:rsid w:val="00AD6213"/>
    <w:rsid w:val="00AD6792"/>
    <w:rsid w:val="00AD67EF"/>
    <w:rsid w:val="00AD687B"/>
    <w:rsid w:val="00AD696B"/>
    <w:rsid w:val="00AD6A1B"/>
    <w:rsid w:val="00AD6C8C"/>
    <w:rsid w:val="00AD7138"/>
    <w:rsid w:val="00AD756D"/>
    <w:rsid w:val="00AD7736"/>
    <w:rsid w:val="00AD7B81"/>
    <w:rsid w:val="00AD7FC0"/>
    <w:rsid w:val="00AE0256"/>
    <w:rsid w:val="00AE03F2"/>
    <w:rsid w:val="00AE0593"/>
    <w:rsid w:val="00AE05D2"/>
    <w:rsid w:val="00AE06BA"/>
    <w:rsid w:val="00AE0865"/>
    <w:rsid w:val="00AE091B"/>
    <w:rsid w:val="00AE0AAC"/>
    <w:rsid w:val="00AE0B3E"/>
    <w:rsid w:val="00AE0E46"/>
    <w:rsid w:val="00AE103C"/>
    <w:rsid w:val="00AE12CE"/>
    <w:rsid w:val="00AE1705"/>
    <w:rsid w:val="00AE1736"/>
    <w:rsid w:val="00AE1989"/>
    <w:rsid w:val="00AE1AF7"/>
    <w:rsid w:val="00AE1C87"/>
    <w:rsid w:val="00AE2044"/>
    <w:rsid w:val="00AE21B3"/>
    <w:rsid w:val="00AE2691"/>
    <w:rsid w:val="00AE2B64"/>
    <w:rsid w:val="00AE2DEE"/>
    <w:rsid w:val="00AE3296"/>
    <w:rsid w:val="00AE32C4"/>
    <w:rsid w:val="00AE3312"/>
    <w:rsid w:val="00AE3324"/>
    <w:rsid w:val="00AE35F5"/>
    <w:rsid w:val="00AE3673"/>
    <w:rsid w:val="00AE3AAD"/>
    <w:rsid w:val="00AE3ABB"/>
    <w:rsid w:val="00AE3D7F"/>
    <w:rsid w:val="00AE3EC1"/>
    <w:rsid w:val="00AE3F85"/>
    <w:rsid w:val="00AE415B"/>
    <w:rsid w:val="00AE4646"/>
    <w:rsid w:val="00AE4816"/>
    <w:rsid w:val="00AE48B9"/>
    <w:rsid w:val="00AE4BE8"/>
    <w:rsid w:val="00AE4E14"/>
    <w:rsid w:val="00AE4FFB"/>
    <w:rsid w:val="00AE57C4"/>
    <w:rsid w:val="00AE5F2A"/>
    <w:rsid w:val="00AE60C4"/>
    <w:rsid w:val="00AE6211"/>
    <w:rsid w:val="00AE6241"/>
    <w:rsid w:val="00AE6319"/>
    <w:rsid w:val="00AE6555"/>
    <w:rsid w:val="00AE6868"/>
    <w:rsid w:val="00AE69D7"/>
    <w:rsid w:val="00AE6E17"/>
    <w:rsid w:val="00AE734E"/>
    <w:rsid w:val="00AE75E9"/>
    <w:rsid w:val="00AE7739"/>
    <w:rsid w:val="00AE779B"/>
    <w:rsid w:val="00AE77A9"/>
    <w:rsid w:val="00AE780B"/>
    <w:rsid w:val="00AE7819"/>
    <w:rsid w:val="00AE7997"/>
    <w:rsid w:val="00AE79DB"/>
    <w:rsid w:val="00AE7A80"/>
    <w:rsid w:val="00AE7B0D"/>
    <w:rsid w:val="00AE7E66"/>
    <w:rsid w:val="00AE7EA5"/>
    <w:rsid w:val="00AF0114"/>
    <w:rsid w:val="00AF01CA"/>
    <w:rsid w:val="00AF0260"/>
    <w:rsid w:val="00AF0279"/>
    <w:rsid w:val="00AF04CA"/>
    <w:rsid w:val="00AF0509"/>
    <w:rsid w:val="00AF0662"/>
    <w:rsid w:val="00AF06C8"/>
    <w:rsid w:val="00AF0A84"/>
    <w:rsid w:val="00AF0D0E"/>
    <w:rsid w:val="00AF0FAE"/>
    <w:rsid w:val="00AF101E"/>
    <w:rsid w:val="00AF10EA"/>
    <w:rsid w:val="00AF165A"/>
    <w:rsid w:val="00AF16E8"/>
    <w:rsid w:val="00AF19EB"/>
    <w:rsid w:val="00AF1F68"/>
    <w:rsid w:val="00AF202D"/>
    <w:rsid w:val="00AF2436"/>
    <w:rsid w:val="00AF256D"/>
    <w:rsid w:val="00AF2599"/>
    <w:rsid w:val="00AF26BC"/>
    <w:rsid w:val="00AF270B"/>
    <w:rsid w:val="00AF2B77"/>
    <w:rsid w:val="00AF2C17"/>
    <w:rsid w:val="00AF2D62"/>
    <w:rsid w:val="00AF2EBC"/>
    <w:rsid w:val="00AF2FED"/>
    <w:rsid w:val="00AF3107"/>
    <w:rsid w:val="00AF3109"/>
    <w:rsid w:val="00AF324B"/>
    <w:rsid w:val="00AF332E"/>
    <w:rsid w:val="00AF3516"/>
    <w:rsid w:val="00AF367B"/>
    <w:rsid w:val="00AF370C"/>
    <w:rsid w:val="00AF3A32"/>
    <w:rsid w:val="00AF3D3A"/>
    <w:rsid w:val="00AF3D48"/>
    <w:rsid w:val="00AF3E85"/>
    <w:rsid w:val="00AF3EE6"/>
    <w:rsid w:val="00AF4006"/>
    <w:rsid w:val="00AF4717"/>
    <w:rsid w:val="00AF48A4"/>
    <w:rsid w:val="00AF48D8"/>
    <w:rsid w:val="00AF4AAA"/>
    <w:rsid w:val="00AF4BFD"/>
    <w:rsid w:val="00AF4CCA"/>
    <w:rsid w:val="00AF5097"/>
    <w:rsid w:val="00AF53F4"/>
    <w:rsid w:val="00AF576A"/>
    <w:rsid w:val="00AF5850"/>
    <w:rsid w:val="00AF5C32"/>
    <w:rsid w:val="00AF5CA8"/>
    <w:rsid w:val="00AF5CBF"/>
    <w:rsid w:val="00AF60AF"/>
    <w:rsid w:val="00AF6135"/>
    <w:rsid w:val="00AF62C5"/>
    <w:rsid w:val="00AF651A"/>
    <w:rsid w:val="00AF661E"/>
    <w:rsid w:val="00AF6688"/>
    <w:rsid w:val="00AF682C"/>
    <w:rsid w:val="00AF6A1B"/>
    <w:rsid w:val="00AF6C4E"/>
    <w:rsid w:val="00AF6C81"/>
    <w:rsid w:val="00AF6E3F"/>
    <w:rsid w:val="00AF6EBD"/>
    <w:rsid w:val="00AF73D4"/>
    <w:rsid w:val="00AF73E6"/>
    <w:rsid w:val="00AF759F"/>
    <w:rsid w:val="00AF75E0"/>
    <w:rsid w:val="00AF7614"/>
    <w:rsid w:val="00AF763E"/>
    <w:rsid w:val="00AF7B7A"/>
    <w:rsid w:val="00AF7D14"/>
    <w:rsid w:val="00AF7FCB"/>
    <w:rsid w:val="00B00195"/>
    <w:rsid w:val="00B00307"/>
    <w:rsid w:val="00B00416"/>
    <w:rsid w:val="00B00424"/>
    <w:rsid w:val="00B00667"/>
    <w:rsid w:val="00B006ED"/>
    <w:rsid w:val="00B00857"/>
    <w:rsid w:val="00B00D83"/>
    <w:rsid w:val="00B0104E"/>
    <w:rsid w:val="00B012A0"/>
    <w:rsid w:val="00B013B8"/>
    <w:rsid w:val="00B01730"/>
    <w:rsid w:val="00B017CF"/>
    <w:rsid w:val="00B01880"/>
    <w:rsid w:val="00B01B93"/>
    <w:rsid w:val="00B01BEF"/>
    <w:rsid w:val="00B01C2B"/>
    <w:rsid w:val="00B01D1E"/>
    <w:rsid w:val="00B01D73"/>
    <w:rsid w:val="00B01D91"/>
    <w:rsid w:val="00B0202F"/>
    <w:rsid w:val="00B020DE"/>
    <w:rsid w:val="00B02782"/>
    <w:rsid w:val="00B027DB"/>
    <w:rsid w:val="00B0295C"/>
    <w:rsid w:val="00B02A4E"/>
    <w:rsid w:val="00B02AEB"/>
    <w:rsid w:val="00B02B7B"/>
    <w:rsid w:val="00B02B9E"/>
    <w:rsid w:val="00B02DEA"/>
    <w:rsid w:val="00B02FC6"/>
    <w:rsid w:val="00B02FEF"/>
    <w:rsid w:val="00B03105"/>
    <w:rsid w:val="00B0337D"/>
    <w:rsid w:val="00B033CE"/>
    <w:rsid w:val="00B035B5"/>
    <w:rsid w:val="00B03749"/>
    <w:rsid w:val="00B03B27"/>
    <w:rsid w:val="00B04347"/>
    <w:rsid w:val="00B044C2"/>
    <w:rsid w:val="00B047C6"/>
    <w:rsid w:val="00B0493D"/>
    <w:rsid w:val="00B04AA1"/>
    <w:rsid w:val="00B052C5"/>
    <w:rsid w:val="00B053D8"/>
    <w:rsid w:val="00B0545E"/>
    <w:rsid w:val="00B0597F"/>
    <w:rsid w:val="00B05A65"/>
    <w:rsid w:val="00B05B8A"/>
    <w:rsid w:val="00B05DFC"/>
    <w:rsid w:val="00B062A8"/>
    <w:rsid w:val="00B062ED"/>
    <w:rsid w:val="00B06428"/>
    <w:rsid w:val="00B066FE"/>
    <w:rsid w:val="00B067B0"/>
    <w:rsid w:val="00B069DE"/>
    <w:rsid w:val="00B06AF8"/>
    <w:rsid w:val="00B06B24"/>
    <w:rsid w:val="00B06D93"/>
    <w:rsid w:val="00B06DCE"/>
    <w:rsid w:val="00B06E0F"/>
    <w:rsid w:val="00B06F53"/>
    <w:rsid w:val="00B0706D"/>
    <w:rsid w:val="00B07322"/>
    <w:rsid w:val="00B076D6"/>
    <w:rsid w:val="00B079E3"/>
    <w:rsid w:val="00B07B4F"/>
    <w:rsid w:val="00B07B9F"/>
    <w:rsid w:val="00B1008E"/>
    <w:rsid w:val="00B100A5"/>
    <w:rsid w:val="00B1017D"/>
    <w:rsid w:val="00B102FA"/>
    <w:rsid w:val="00B10793"/>
    <w:rsid w:val="00B10842"/>
    <w:rsid w:val="00B10990"/>
    <w:rsid w:val="00B10A61"/>
    <w:rsid w:val="00B10AA6"/>
    <w:rsid w:val="00B10B02"/>
    <w:rsid w:val="00B10B0D"/>
    <w:rsid w:val="00B10B1D"/>
    <w:rsid w:val="00B10CF9"/>
    <w:rsid w:val="00B10DEB"/>
    <w:rsid w:val="00B10E32"/>
    <w:rsid w:val="00B10F4D"/>
    <w:rsid w:val="00B11412"/>
    <w:rsid w:val="00B11503"/>
    <w:rsid w:val="00B11582"/>
    <w:rsid w:val="00B115F8"/>
    <w:rsid w:val="00B11812"/>
    <w:rsid w:val="00B1199B"/>
    <w:rsid w:val="00B11AB0"/>
    <w:rsid w:val="00B11BDA"/>
    <w:rsid w:val="00B11BE9"/>
    <w:rsid w:val="00B12319"/>
    <w:rsid w:val="00B123DA"/>
    <w:rsid w:val="00B12519"/>
    <w:rsid w:val="00B12B3D"/>
    <w:rsid w:val="00B12C02"/>
    <w:rsid w:val="00B12CC3"/>
    <w:rsid w:val="00B12CD2"/>
    <w:rsid w:val="00B12D13"/>
    <w:rsid w:val="00B12D73"/>
    <w:rsid w:val="00B12D7E"/>
    <w:rsid w:val="00B1336B"/>
    <w:rsid w:val="00B13453"/>
    <w:rsid w:val="00B1347A"/>
    <w:rsid w:val="00B134BE"/>
    <w:rsid w:val="00B13508"/>
    <w:rsid w:val="00B13518"/>
    <w:rsid w:val="00B136C9"/>
    <w:rsid w:val="00B13A09"/>
    <w:rsid w:val="00B13D58"/>
    <w:rsid w:val="00B142E6"/>
    <w:rsid w:val="00B1446B"/>
    <w:rsid w:val="00B1465A"/>
    <w:rsid w:val="00B14750"/>
    <w:rsid w:val="00B14780"/>
    <w:rsid w:val="00B148FC"/>
    <w:rsid w:val="00B1495E"/>
    <w:rsid w:val="00B149CE"/>
    <w:rsid w:val="00B14F04"/>
    <w:rsid w:val="00B15235"/>
    <w:rsid w:val="00B1531A"/>
    <w:rsid w:val="00B156F8"/>
    <w:rsid w:val="00B157DA"/>
    <w:rsid w:val="00B15A3C"/>
    <w:rsid w:val="00B15BA7"/>
    <w:rsid w:val="00B15D3F"/>
    <w:rsid w:val="00B15DF3"/>
    <w:rsid w:val="00B15FD9"/>
    <w:rsid w:val="00B16068"/>
    <w:rsid w:val="00B16757"/>
    <w:rsid w:val="00B16989"/>
    <w:rsid w:val="00B169CC"/>
    <w:rsid w:val="00B16BBA"/>
    <w:rsid w:val="00B16CED"/>
    <w:rsid w:val="00B1707A"/>
    <w:rsid w:val="00B1731A"/>
    <w:rsid w:val="00B17399"/>
    <w:rsid w:val="00B174BE"/>
    <w:rsid w:val="00B17724"/>
    <w:rsid w:val="00B1777E"/>
    <w:rsid w:val="00B179F9"/>
    <w:rsid w:val="00B17B90"/>
    <w:rsid w:val="00B17CA7"/>
    <w:rsid w:val="00B17EF8"/>
    <w:rsid w:val="00B2017F"/>
    <w:rsid w:val="00B20359"/>
    <w:rsid w:val="00B204AA"/>
    <w:rsid w:val="00B206B7"/>
    <w:rsid w:val="00B20703"/>
    <w:rsid w:val="00B2090A"/>
    <w:rsid w:val="00B20C5C"/>
    <w:rsid w:val="00B20FC4"/>
    <w:rsid w:val="00B21092"/>
    <w:rsid w:val="00B211A8"/>
    <w:rsid w:val="00B21207"/>
    <w:rsid w:val="00B21278"/>
    <w:rsid w:val="00B2178C"/>
    <w:rsid w:val="00B217B8"/>
    <w:rsid w:val="00B219BF"/>
    <w:rsid w:val="00B21E65"/>
    <w:rsid w:val="00B22312"/>
    <w:rsid w:val="00B224D4"/>
    <w:rsid w:val="00B2264A"/>
    <w:rsid w:val="00B2287C"/>
    <w:rsid w:val="00B228F1"/>
    <w:rsid w:val="00B22BA7"/>
    <w:rsid w:val="00B23263"/>
    <w:rsid w:val="00B23360"/>
    <w:rsid w:val="00B23435"/>
    <w:rsid w:val="00B23451"/>
    <w:rsid w:val="00B234CB"/>
    <w:rsid w:val="00B2376D"/>
    <w:rsid w:val="00B2397D"/>
    <w:rsid w:val="00B23987"/>
    <w:rsid w:val="00B239C9"/>
    <w:rsid w:val="00B23C8F"/>
    <w:rsid w:val="00B23FB6"/>
    <w:rsid w:val="00B2409E"/>
    <w:rsid w:val="00B2442D"/>
    <w:rsid w:val="00B247AE"/>
    <w:rsid w:val="00B2493C"/>
    <w:rsid w:val="00B2495D"/>
    <w:rsid w:val="00B24B57"/>
    <w:rsid w:val="00B24BB1"/>
    <w:rsid w:val="00B24CCC"/>
    <w:rsid w:val="00B24CEF"/>
    <w:rsid w:val="00B252E0"/>
    <w:rsid w:val="00B2559F"/>
    <w:rsid w:val="00B25DA4"/>
    <w:rsid w:val="00B25EF7"/>
    <w:rsid w:val="00B261E7"/>
    <w:rsid w:val="00B265C9"/>
    <w:rsid w:val="00B269C3"/>
    <w:rsid w:val="00B26D6D"/>
    <w:rsid w:val="00B27064"/>
    <w:rsid w:val="00B270E8"/>
    <w:rsid w:val="00B27AE1"/>
    <w:rsid w:val="00B27C0D"/>
    <w:rsid w:val="00B27F4D"/>
    <w:rsid w:val="00B27FA1"/>
    <w:rsid w:val="00B302CA"/>
    <w:rsid w:val="00B306FE"/>
    <w:rsid w:val="00B30761"/>
    <w:rsid w:val="00B30C10"/>
    <w:rsid w:val="00B30C15"/>
    <w:rsid w:val="00B30DE6"/>
    <w:rsid w:val="00B30E31"/>
    <w:rsid w:val="00B31167"/>
    <w:rsid w:val="00B3162E"/>
    <w:rsid w:val="00B317CF"/>
    <w:rsid w:val="00B317D8"/>
    <w:rsid w:val="00B31932"/>
    <w:rsid w:val="00B31B30"/>
    <w:rsid w:val="00B31BCA"/>
    <w:rsid w:val="00B31D77"/>
    <w:rsid w:val="00B31F53"/>
    <w:rsid w:val="00B3201A"/>
    <w:rsid w:val="00B3222F"/>
    <w:rsid w:val="00B322C9"/>
    <w:rsid w:val="00B322F5"/>
    <w:rsid w:val="00B32307"/>
    <w:rsid w:val="00B32680"/>
    <w:rsid w:val="00B32953"/>
    <w:rsid w:val="00B329F2"/>
    <w:rsid w:val="00B32B7F"/>
    <w:rsid w:val="00B32D71"/>
    <w:rsid w:val="00B32D8E"/>
    <w:rsid w:val="00B33047"/>
    <w:rsid w:val="00B33072"/>
    <w:rsid w:val="00B330DB"/>
    <w:rsid w:val="00B33ADF"/>
    <w:rsid w:val="00B33DB9"/>
    <w:rsid w:val="00B340F4"/>
    <w:rsid w:val="00B34E0F"/>
    <w:rsid w:val="00B34EE1"/>
    <w:rsid w:val="00B35113"/>
    <w:rsid w:val="00B35255"/>
    <w:rsid w:val="00B352D7"/>
    <w:rsid w:val="00B356CF"/>
    <w:rsid w:val="00B356DD"/>
    <w:rsid w:val="00B35788"/>
    <w:rsid w:val="00B35824"/>
    <w:rsid w:val="00B35A85"/>
    <w:rsid w:val="00B35C0F"/>
    <w:rsid w:val="00B35C59"/>
    <w:rsid w:val="00B35D32"/>
    <w:rsid w:val="00B35DE7"/>
    <w:rsid w:val="00B35F26"/>
    <w:rsid w:val="00B3601B"/>
    <w:rsid w:val="00B36327"/>
    <w:rsid w:val="00B366AC"/>
    <w:rsid w:val="00B366F5"/>
    <w:rsid w:val="00B36783"/>
    <w:rsid w:val="00B368F9"/>
    <w:rsid w:val="00B3699E"/>
    <w:rsid w:val="00B369B8"/>
    <w:rsid w:val="00B36AD2"/>
    <w:rsid w:val="00B36D54"/>
    <w:rsid w:val="00B36E75"/>
    <w:rsid w:val="00B3703F"/>
    <w:rsid w:val="00B370CC"/>
    <w:rsid w:val="00B374CC"/>
    <w:rsid w:val="00B37651"/>
    <w:rsid w:val="00B3765C"/>
    <w:rsid w:val="00B37790"/>
    <w:rsid w:val="00B378C0"/>
    <w:rsid w:val="00B378CA"/>
    <w:rsid w:val="00B37B14"/>
    <w:rsid w:val="00B37B66"/>
    <w:rsid w:val="00B37E6E"/>
    <w:rsid w:val="00B4007C"/>
    <w:rsid w:val="00B400E2"/>
    <w:rsid w:val="00B40152"/>
    <w:rsid w:val="00B40906"/>
    <w:rsid w:val="00B40A44"/>
    <w:rsid w:val="00B40AAB"/>
    <w:rsid w:val="00B411B7"/>
    <w:rsid w:val="00B41294"/>
    <w:rsid w:val="00B415D8"/>
    <w:rsid w:val="00B41C6A"/>
    <w:rsid w:val="00B422FF"/>
    <w:rsid w:val="00B4255B"/>
    <w:rsid w:val="00B42715"/>
    <w:rsid w:val="00B4272C"/>
    <w:rsid w:val="00B429E4"/>
    <w:rsid w:val="00B42AEC"/>
    <w:rsid w:val="00B42BF1"/>
    <w:rsid w:val="00B42D23"/>
    <w:rsid w:val="00B42DEF"/>
    <w:rsid w:val="00B42FD4"/>
    <w:rsid w:val="00B43149"/>
    <w:rsid w:val="00B43546"/>
    <w:rsid w:val="00B43670"/>
    <w:rsid w:val="00B4385B"/>
    <w:rsid w:val="00B43E90"/>
    <w:rsid w:val="00B4469C"/>
    <w:rsid w:val="00B4482E"/>
    <w:rsid w:val="00B4485B"/>
    <w:rsid w:val="00B448B1"/>
    <w:rsid w:val="00B44A6D"/>
    <w:rsid w:val="00B44B28"/>
    <w:rsid w:val="00B44FBF"/>
    <w:rsid w:val="00B451CB"/>
    <w:rsid w:val="00B452DF"/>
    <w:rsid w:val="00B45520"/>
    <w:rsid w:val="00B4560D"/>
    <w:rsid w:val="00B4582A"/>
    <w:rsid w:val="00B4582F"/>
    <w:rsid w:val="00B45BD8"/>
    <w:rsid w:val="00B45C87"/>
    <w:rsid w:val="00B46154"/>
    <w:rsid w:val="00B46445"/>
    <w:rsid w:val="00B464C3"/>
    <w:rsid w:val="00B464FD"/>
    <w:rsid w:val="00B46899"/>
    <w:rsid w:val="00B47471"/>
    <w:rsid w:val="00B47514"/>
    <w:rsid w:val="00B47B95"/>
    <w:rsid w:val="00B47D96"/>
    <w:rsid w:val="00B501FA"/>
    <w:rsid w:val="00B50217"/>
    <w:rsid w:val="00B504FC"/>
    <w:rsid w:val="00B5061A"/>
    <w:rsid w:val="00B50623"/>
    <w:rsid w:val="00B5069E"/>
    <w:rsid w:val="00B50760"/>
    <w:rsid w:val="00B50857"/>
    <w:rsid w:val="00B50883"/>
    <w:rsid w:val="00B50B91"/>
    <w:rsid w:val="00B50D2D"/>
    <w:rsid w:val="00B50E32"/>
    <w:rsid w:val="00B50F53"/>
    <w:rsid w:val="00B50F8F"/>
    <w:rsid w:val="00B51080"/>
    <w:rsid w:val="00B511D0"/>
    <w:rsid w:val="00B51572"/>
    <w:rsid w:val="00B52054"/>
    <w:rsid w:val="00B5208A"/>
    <w:rsid w:val="00B5216C"/>
    <w:rsid w:val="00B5216D"/>
    <w:rsid w:val="00B521B7"/>
    <w:rsid w:val="00B52A97"/>
    <w:rsid w:val="00B52CDA"/>
    <w:rsid w:val="00B52E40"/>
    <w:rsid w:val="00B52E6A"/>
    <w:rsid w:val="00B52FF0"/>
    <w:rsid w:val="00B53033"/>
    <w:rsid w:val="00B531F2"/>
    <w:rsid w:val="00B532A0"/>
    <w:rsid w:val="00B53311"/>
    <w:rsid w:val="00B5337B"/>
    <w:rsid w:val="00B53393"/>
    <w:rsid w:val="00B533EC"/>
    <w:rsid w:val="00B534ED"/>
    <w:rsid w:val="00B5377F"/>
    <w:rsid w:val="00B537D6"/>
    <w:rsid w:val="00B538EB"/>
    <w:rsid w:val="00B53971"/>
    <w:rsid w:val="00B53979"/>
    <w:rsid w:val="00B539E9"/>
    <w:rsid w:val="00B53B2A"/>
    <w:rsid w:val="00B53C7B"/>
    <w:rsid w:val="00B53F1F"/>
    <w:rsid w:val="00B5441E"/>
    <w:rsid w:val="00B5442F"/>
    <w:rsid w:val="00B544B3"/>
    <w:rsid w:val="00B545A4"/>
    <w:rsid w:val="00B54968"/>
    <w:rsid w:val="00B550C8"/>
    <w:rsid w:val="00B550F7"/>
    <w:rsid w:val="00B551B0"/>
    <w:rsid w:val="00B55320"/>
    <w:rsid w:val="00B5539A"/>
    <w:rsid w:val="00B55493"/>
    <w:rsid w:val="00B554B6"/>
    <w:rsid w:val="00B555A5"/>
    <w:rsid w:val="00B557D8"/>
    <w:rsid w:val="00B558F4"/>
    <w:rsid w:val="00B55986"/>
    <w:rsid w:val="00B559AA"/>
    <w:rsid w:val="00B55BE4"/>
    <w:rsid w:val="00B55F8E"/>
    <w:rsid w:val="00B55FAA"/>
    <w:rsid w:val="00B561ED"/>
    <w:rsid w:val="00B5628A"/>
    <w:rsid w:val="00B562C2"/>
    <w:rsid w:val="00B5640E"/>
    <w:rsid w:val="00B56439"/>
    <w:rsid w:val="00B5662B"/>
    <w:rsid w:val="00B56ED9"/>
    <w:rsid w:val="00B56F83"/>
    <w:rsid w:val="00B570EA"/>
    <w:rsid w:val="00B57336"/>
    <w:rsid w:val="00B57543"/>
    <w:rsid w:val="00B57698"/>
    <w:rsid w:val="00B578AC"/>
    <w:rsid w:val="00B57D4B"/>
    <w:rsid w:val="00B6008A"/>
    <w:rsid w:val="00B602C3"/>
    <w:rsid w:val="00B6033D"/>
    <w:rsid w:val="00B60685"/>
    <w:rsid w:val="00B6084A"/>
    <w:rsid w:val="00B60A76"/>
    <w:rsid w:val="00B60B93"/>
    <w:rsid w:val="00B60DEC"/>
    <w:rsid w:val="00B60E6C"/>
    <w:rsid w:val="00B60EB5"/>
    <w:rsid w:val="00B60EDB"/>
    <w:rsid w:val="00B60EF4"/>
    <w:rsid w:val="00B61251"/>
    <w:rsid w:val="00B613ED"/>
    <w:rsid w:val="00B6145B"/>
    <w:rsid w:val="00B618A2"/>
    <w:rsid w:val="00B619B7"/>
    <w:rsid w:val="00B61B0D"/>
    <w:rsid w:val="00B61C8D"/>
    <w:rsid w:val="00B61DB3"/>
    <w:rsid w:val="00B61DBC"/>
    <w:rsid w:val="00B61EB3"/>
    <w:rsid w:val="00B61F25"/>
    <w:rsid w:val="00B61F8D"/>
    <w:rsid w:val="00B620B8"/>
    <w:rsid w:val="00B62160"/>
    <w:rsid w:val="00B621FA"/>
    <w:rsid w:val="00B623CC"/>
    <w:rsid w:val="00B62837"/>
    <w:rsid w:val="00B628BF"/>
    <w:rsid w:val="00B62A14"/>
    <w:rsid w:val="00B62A8C"/>
    <w:rsid w:val="00B62B39"/>
    <w:rsid w:val="00B62B45"/>
    <w:rsid w:val="00B63119"/>
    <w:rsid w:val="00B636D7"/>
    <w:rsid w:val="00B639B8"/>
    <w:rsid w:val="00B639EF"/>
    <w:rsid w:val="00B63A32"/>
    <w:rsid w:val="00B63AF9"/>
    <w:rsid w:val="00B63CC7"/>
    <w:rsid w:val="00B6464A"/>
    <w:rsid w:val="00B646B9"/>
    <w:rsid w:val="00B646FF"/>
    <w:rsid w:val="00B64873"/>
    <w:rsid w:val="00B648A4"/>
    <w:rsid w:val="00B64913"/>
    <w:rsid w:val="00B64CD0"/>
    <w:rsid w:val="00B64D1C"/>
    <w:rsid w:val="00B64F7B"/>
    <w:rsid w:val="00B65117"/>
    <w:rsid w:val="00B65180"/>
    <w:rsid w:val="00B65259"/>
    <w:rsid w:val="00B65288"/>
    <w:rsid w:val="00B6549B"/>
    <w:rsid w:val="00B657B1"/>
    <w:rsid w:val="00B657DA"/>
    <w:rsid w:val="00B65C43"/>
    <w:rsid w:val="00B66062"/>
    <w:rsid w:val="00B66212"/>
    <w:rsid w:val="00B66292"/>
    <w:rsid w:val="00B66566"/>
    <w:rsid w:val="00B665A7"/>
    <w:rsid w:val="00B665E7"/>
    <w:rsid w:val="00B666AE"/>
    <w:rsid w:val="00B667EF"/>
    <w:rsid w:val="00B66865"/>
    <w:rsid w:val="00B66A19"/>
    <w:rsid w:val="00B66C5C"/>
    <w:rsid w:val="00B66D46"/>
    <w:rsid w:val="00B66D5F"/>
    <w:rsid w:val="00B66D67"/>
    <w:rsid w:val="00B66FDE"/>
    <w:rsid w:val="00B6704E"/>
    <w:rsid w:val="00B6710C"/>
    <w:rsid w:val="00B67651"/>
    <w:rsid w:val="00B67866"/>
    <w:rsid w:val="00B67981"/>
    <w:rsid w:val="00B679DD"/>
    <w:rsid w:val="00B67B2F"/>
    <w:rsid w:val="00B67EDD"/>
    <w:rsid w:val="00B67FB1"/>
    <w:rsid w:val="00B700B7"/>
    <w:rsid w:val="00B702A2"/>
    <w:rsid w:val="00B702E2"/>
    <w:rsid w:val="00B704EC"/>
    <w:rsid w:val="00B70678"/>
    <w:rsid w:val="00B707FA"/>
    <w:rsid w:val="00B709BD"/>
    <w:rsid w:val="00B70A16"/>
    <w:rsid w:val="00B70AEA"/>
    <w:rsid w:val="00B70B54"/>
    <w:rsid w:val="00B70C43"/>
    <w:rsid w:val="00B70E09"/>
    <w:rsid w:val="00B70E34"/>
    <w:rsid w:val="00B712FD"/>
    <w:rsid w:val="00B71351"/>
    <w:rsid w:val="00B7142C"/>
    <w:rsid w:val="00B7147C"/>
    <w:rsid w:val="00B714BE"/>
    <w:rsid w:val="00B71564"/>
    <w:rsid w:val="00B717AA"/>
    <w:rsid w:val="00B718D6"/>
    <w:rsid w:val="00B71B4A"/>
    <w:rsid w:val="00B71B75"/>
    <w:rsid w:val="00B71C73"/>
    <w:rsid w:val="00B71C8A"/>
    <w:rsid w:val="00B71DC7"/>
    <w:rsid w:val="00B720C2"/>
    <w:rsid w:val="00B72281"/>
    <w:rsid w:val="00B723B6"/>
    <w:rsid w:val="00B723C6"/>
    <w:rsid w:val="00B7251F"/>
    <w:rsid w:val="00B72522"/>
    <w:rsid w:val="00B727C6"/>
    <w:rsid w:val="00B72814"/>
    <w:rsid w:val="00B72866"/>
    <w:rsid w:val="00B728AA"/>
    <w:rsid w:val="00B72ACE"/>
    <w:rsid w:val="00B72B24"/>
    <w:rsid w:val="00B72D5E"/>
    <w:rsid w:val="00B72E70"/>
    <w:rsid w:val="00B72F49"/>
    <w:rsid w:val="00B730CF"/>
    <w:rsid w:val="00B73182"/>
    <w:rsid w:val="00B73572"/>
    <w:rsid w:val="00B736F7"/>
    <w:rsid w:val="00B73769"/>
    <w:rsid w:val="00B738CC"/>
    <w:rsid w:val="00B73908"/>
    <w:rsid w:val="00B73EF5"/>
    <w:rsid w:val="00B73F8E"/>
    <w:rsid w:val="00B73FF6"/>
    <w:rsid w:val="00B74490"/>
    <w:rsid w:val="00B7496D"/>
    <w:rsid w:val="00B74A0F"/>
    <w:rsid w:val="00B74A3D"/>
    <w:rsid w:val="00B74BA9"/>
    <w:rsid w:val="00B74F09"/>
    <w:rsid w:val="00B75164"/>
    <w:rsid w:val="00B7530F"/>
    <w:rsid w:val="00B754F4"/>
    <w:rsid w:val="00B7599D"/>
    <w:rsid w:val="00B75A3D"/>
    <w:rsid w:val="00B75A43"/>
    <w:rsid w:val="00B75A66"/>
    <w:rsid w:val="00B75C96"/>
    <w:rsid w:val="00B75CA9"/>
    <w:rsid w:val="00B75EC6"/>
    <w:rsid w:val="00B7607C"/>
    <w:rsid w:val="00B760A2"/>
    <w:rsid w:val="00B76103"/>
    <w:rsid w:val="00B7615A"/>
    <w:rsid w:val="00B7615B"/>
    <w:rsid w:val="00B761BA"/>
    <w:rsid w:val="00B76270"/>
    <w:rsid w:val="00B762E7"/>
    <w:rsid w:val="00B763ED"/>
    <w:rsid w:val="00B766A5"/>
    <w:rsid w:val="00B767DF"/>
    <w:rsid w:val="00B768C9"/>
    <w:rsid w:val="00B7698B"/>
    <w:rsid w:val="00B76B38"/>
    <w:rsid w:val="00B76BB4"/>
    <w:rsid w:val="00B76D19"/>
    <w:rsid w:val="00B76ECC"/>
    <w:rsid w:val="00B774FD"/>
    <w:rsid w:val="00B7786A"/>
    <w:rsid w:val="00B77935"/>
    <w:rsid w:val="00B77A08"/>
    <w:rsid w:val="00B77A16"/>
    <w:rsid w:val="00B77D41"/>
    <w:rsid w:val="00B80258"/>
    <w:rsid w:val="00B80360"/>
    <w:rsid w:val="00B8070D"/>
    <w:rsid w:val="00B80AAC"/>
    <w:rsid w:val="00B810DF"/>
    <w:rsid w:val="00B81136"/>
    <w:rsid w:val="00B81142"/>
    <w:rsid w:val="00B8153F"/>
    <w:rsid w:val="00B81560"/>
    <w:rsid w:val="00B815FC"/>
    <w:rsid w:val="00B81763"/>
    <w:rsid w:val="00B81770"/>
    <w:rsid w:val="00B8178E"/>
    <w:rsid w:val="00B8180F"/>
    <w:rsid w:val="00B8199C"/>
    <w:rsid w:val="00B81A90"/>
    <w:rsid w:val="00B81E9D"/>
    <w:rsid w:val="00B81EAC"/>
    <w:rsid w:val="00B82222"/>
    <w:rsid w:val="00B8222D"/>
    <w:rsid w:val="00B8223A"/>
    <w:rsid w:val="00B8225C"/>
    <w:rsid w:val="00B82404"/>
    <w:rsid w:val="00B8259E"/>
    <w:rsid w:val="00B82685"/>
    <w:rsid w:val="00B826CA"/>
    <w:rsid w:val="00B82C6E"/>
    <w:rsid w:val="00B82CE0"/>
    <w:rsid w:val="00B82EFA"/>
    <w:rsid w:val="00B8304A"/>
    <w:rsid w:val="00B83358"/>
    <w:rsid w:val="00B83399"/>
    <w:rsid w:val="00B83469"/>
    <w:rsid w:val="00B8377F"/>
    <w:rsid w:val="00B83CCF"/>
    <w:rsid w:val="00B83D0E"/>
    <w:rsid w:val="00B84284"/>
    <w:rsid w:val="00B8432C"/>
    <w:rsid w:val="00B846FB"/>
    <w:rsid w:val="00B85838"/>
    <w:rsid w:val="00B85A92"/>
    <w:rsid w:val="00B85C7E"/>
    <w:rsid w:val="00B85CDB"/>
    <w:rsid w:val="00B85F02"/>
    <w:rsid w:val="00B861A7"/>
    <w:rsid w:val="00B8660E"/>
    <w:rsid w:val="00B86727"/>
    <w:rsid w:val="00B868E2"/>
    <w:rsid w:val="00B86954"/>
    <w:rsid w:val="00B86A2F"/>
    <w:rsid w:val="00B870D5"/>
    <w:rsid w:val="00B87104"/>
    <w:rsid w:val="00B87171"/>
    <w:rsid w:val="00B8717B"/>
    <w:rsid w:val="00B8723A"/>
    <w:rsid w:val="00B872C1"/>
    <w:rsid w:val="00B872C3"/>
    <w:rsid w:val="00B8734F"/>
    <w:rsid w:val="00B8739F"/>
    <w:rsid w:val="00B878E8"/>
    <w:rsid w:val="00B87956"/>
    <w:rsid w:val="00B87979"/>
    <w:rsid w:val="00B879E9"/>
    <w:rsid w:val="00B87A0B"/>
    <w:rsid w:val="00B87A7F"/>
    <w:rsid w:val="00B87B67"/>
    <w:rsid w:val="00B87CEB"/>
    <w:rsid w:val="00B87E2B"/>
    <w:rsid w:val="00B905A7"/>
    <w:rsid w:val="00B90632"/>
    <w:rsid w:val="00B90855"/>
    <w:rsid w:val="00B90AA9"/>
    <w:rsid w:val="00B90C3D"/>
    <w:rsid w:val="00B90C81"/>
    <w:rsid w:val="00B90CB4"/>
    <w:rsid w:val="00B90D05"/>
    <w:rsid w:val="00B90E70"/>
    <w:rsid w:val="00B91469"/>
    <w:rsid w:val="00B914BC"/>
    <w:rsid w:val="00B91705"/>
    <w:rsid w:val="00B917F2"/>
    <w:rsid w:val="00B91A18"/>
    <w:rsid w:val="00B91BB8"/>
    <w:rsid w:val="00B91D65"/>
    <w:rsid w:val="00B92186"/>
    <w:rsid w:val="00B92D18"/>
    <w:rsid w:val="00B92E8F"/>
    <w:rsid w:val="00B93149"/>
    <w:rsid w:val="00B9340F"/>
    <w:rsid w:val="00B9370A"/>
    <w:rsid w:val="00B93C42"/>
    <w:rsid w:val="00B93DF9"/>
    <w:rsid w:val="00B945B0"/>
    <w:rsid w:val="00B945C5"/>
    <w:rsid w:val="00B9493E"/>
    <w:rsid w:val="00B9499F"/>
    <w:rsid w:val="00B949D7"/>
    <w:rsid w:val="00B94AA6"/>
    <w:rsid w:val="00B95295"/>
    <w:rsid w:val="00B954CF"/>
    <w:rsid w:val="00B95642"/>
    <w:rsid w:val="00B957FE"/>
    <w:rsid w:val="00B958D2"/>
    <w:rsid w:val="00B95A81"/>
    <w:rsid w:val="00B95A9B"/>
    <w:rsid w:val="00B95A9C"/>
    <w:rsid w:val="00B95CBD"/>
    <w:rsid w:val="00B96031"/>
    <w:rsid w:val="00B96BA2"/>
    <w:rsid w:val="00B96F43"/>
    <w:rsid w:val="00B97079"/>
    <w:rsid w:val="00B97205"/>
    <w:rsid w:val="00B9728F"/>
    <w:rsid w:val="00B97459"/>
    <w:rsid w:val="00B97835"/>
    <w:rsid w:val="00B9797B"/>
    <w:rsid w:val="00B97A87"/>
    <w:rsid w:val="00B97D12"/>
    <w:rsid w:val="00BA0018"/>
    <w:rsid w:val="00BA015A"/>
    <w:rsid w:val="00BA0337"/>
    <w:rsid w:val="00BA038E"/>
    <w:rsid w:val="00BA041E"/>
    <w:rsid w:val="00BA08F9"/>
    <w:rsid w:val="00BA093A"/>
    <w:rsid w:val="00BA0997"/>
    <w:rsid w:val="00BA0CB4"/>
    <w:rsid w:val="00BA10AC"/>
    <w:rsid w:val="00BA1127"/>
    <w:rsid w:val="00BA15D6"/>
    <w:rsid w:val="00BA188B"/>
    <w:rsid w:val="00BA20CD"/>
    <w:rsid w:val="00BA2298"/>
    <w:rsid w:val="00BA2571"/>
    <w:rsid w:val="00BA25DD"/>
    <w:rsid w:val="00BA263F"/>
    <w:rsid w:val="00BA277C"/>
    <w:rsid w:val="00BA27BD"/>
    <w:rsid w:val="00BA2914"/>
    <w:rsid w:val="00BA2978"/>
    <w:rsid w:val="00BA2C3E"/>
    <w:rsid w:val="00BA2DFE"/>
    <w:rsid w:val="00BA2EF0"/>
    <w:rsid w:val="00BA2F05"/>
    <w:rsid w:val="00BA311C"/>
    <w:rsid w:val="00BA3415"/>
    <w:rsid w:val="00BA35A1"/>
    <w:rsid w:val="00BA367E"/>
    <w:rsid w:val="00BA37BC"/>
    <w:rsid w:val="00BA37EB"/>
    <w:rsid w:val="00BA3A56"/>
    <w:rsid w:val="00BA3B11"/>
    <w:rsid w:val="00BA42D1"/>
    <w:rsid w:val="00BA4C0B"/>
    <w:rsid w:val="00BA4CED"/>
    <w:rsid w:val="00BA4FC1"/>
    <w:rsid w:val="00BA506A"/>
    <w:rsid w:val="00BA50C4"/>
    <w:rsid w:val="00BA5265"/>
    <w:rsid w:val="00BA5417"/>
    <w:rsid w:val="00BA545D"/>
    <w:rsid w:val="00BA5762"/>
    <w:rsid w:val="00BA579B"/>
    <w:rsid w:val="00BA57DB"/>
    <w:rsid w:val="00BA585F"/>
    <w:rsid w:val="00BA5A94"/>
    <w:rsid w:val="00BA5BC9"/>
    <w:rsid w:val="00BA5E3D"/>
    <w:rsid w:val="00BA5F01"/>
    <w:rsid w:val="00BA602B"/>
    <w:rsid w:val="00BA6550"/>
    <w:rsid w:val="00BA65A4"/>
    <w:rsid w:val="00BA699B"/>
    <w:rsid w:val="00BA69A9"/>
    <w:rsid w:val="00BA6C4A"/>
    <w:rsid w:val="00BA6EF5"/>
    <w:rsid w:val="00BA70FD"/>
    <w:rsid w:val="00BA76C2"/>
    <w:rsid w:val="00BA7E29"/>
    <w:rsid w:val="00BA7E54"/>
    <w:rsid w:val="00BA7E8B"/>
    <w:rsid w:val="00BB04CA"/>
    <w:rsid w:val="00BB06A0"/>
    <w:rsid w:val="00BB0704"/>
    <w:rsid w:val="00BB0875"/>
    <w:rsid w:val="00BB0BCB"/>
    <w:rsid w:val="00BB0C10"/>
    <w:rsid w:val="00BB0D66"/>
    <w:rsid w:val="00BB0DE9"/>
    <w:rsid w:val="00BB1105"/>
    <w:rsid w:val="00BB1279"/>
    <w:rsid w:val="00BB1353"/>
    <w:rsid w:val="00BB1382"/>
    <w:rsid w:val="00BB138A"/>
    <w:rsid w:val="00BB141B"/>
    <w:rsid w:val="00BB15C2"/>
    <w:rsid w:val="00BB1E0A"/>
    <w:rsid w:val="00BB1F10"/>
    <w:rsid w:val="00BB20E4"/>
    <w:rsid w:val="00BB20E7"/>
    <w:rsid w:val="00BB2170"/>
    <w:rsid w:val="00BB21B5"/>
    <w:rsid w:val="00BB23AC"/>
    <w:rsid w:val="00BB256C"/>
    <w:rsid w:val="00BB2572"/>
    <w:rsid w:val="00BB2637"/>
    <w:rsid w:val="00BB2D18"/>
    <w:rsid w:val="00BB2DFA"/>
    <w:rsid w:val="00BB2F1E"/>
    <w:rsid w:val="00BB32E1"/>
    <w:rsid w:val="00BB330C"/>
    <w:rsid w:val="00BB33D0"/>
    <w:rsid w:val="00BB342E"/>
    <w:rsid w:val="00BB373E"/>
    <w:rsid w:val="00BB392B"/>
    <w:rsid w:val="00BB3CA0"/>
    <w:rsid w:val="00BB3DC6"/>
    <w:rsid w:val="00BB42ED"/>
    <w:rsid w:val="00BB47FD"/>
    <w:rsid w:val="00BB4D52"/>
    <w:rsid w:val="00BB4E13"/>
    <w:rsid w:val="00BB4F60"/>
    <w:rsid w:val="00BB5322"/>
    <w:rsid w:val="00BB5405"/>
    <w:rsid w:val="00BB5513"/>
    <w:rsid w:val="00BB5BC5"/>
    <w:rsid w:val="00BB5BD4"/>
    <w:rsid w:val="00BB5D76"/>
    <w:rsid w:val="00BB5DFE"/>
    <w:rsid w:val="00BB5F10"/>
    <w:rsid w:val="00BB6140"/>
    <w:rsid w:val="00BB614C"/>
    <w:rsid w:val="00BB61EB"/>
    <w:rsid w:val="00BB6250"/>
    <w:rsid w:val="00BB62FD"/>
    <w:rsid w:val="00BB64DD"/>
    <w:rsid w:val="00BB6828"/>
    <w:rsid w:val="00BB69BF"/>
    <w:rsid w:val="00BB6AE7"/>
    <w:rsid w:val="00BB6BB0"/>
    <w:rsid w:val="00BB6BC0"/>
    <w:rsid w:val="00BB7133"/>
    <w:rsid w:val="00BB7170"/>
    <w:rsid w:val="00BB72D1"/>
    <w:rsid w:val="00BB734A"/>
    <w:rsid w:val="00BB7496"/>
    <w:rsid w:val="00BB791C"/>
    <w:rsid w:val="00BB7C9F"/>
    <w:rsid w:val="00BB7D50"/>
    <w:rsid w:val="00BB7D79"/>
    <w:rsid w:val="00BB7FBC"/>
    <w:rsid w:val="00BC009E"/>
    <w:rsid w:val="00BC015C"/>
    <w:rsid w:val="00BC0523"/>
    <w:rsid w:val="00BC057B"/>
    <w:rsid w:val="00BC064A"/>
    <w:rsid w:val="00BC06A1"/>
    <w:rsid w:val="00BC07BA"/>
    <w:rsid w:val="00BC0B86"/>
    <w:rsid w:val="00BC0BF1"/>
    <w:rsid w:val="00BC0CE3"/>
    <w:rsid w:val="00BC0D31"/>
    <w:rsid w:val="00BC1154"/>
    <w:rsid w:val="00BC13D5"/>
    <w:rsid w:val="00BC1A35"/>
    <w:rsid w:val="00BC1D89"/>
    <w:rsid w:val="00BC1DAD"/>
    <w:rsid w:val="00BC2183"/>
    <w:rsid w:val="00BC21F3"/>
    <w:rsid w:val="00BC2665"/>
    <w:rsid w:val="00BC266C"/>
    <w:rsid w:val="00BC2F42"/>
    <w:rsid w:val="00BC2FF6"/>
    <w:rsid w:val="00BC315B"/>
    <w:rsid w:val="00BC31BC"/>
    <w:rsid w:val="00BC3351"/>
    <w:rsid w:val="00BC3386"/>
    <w:rsid w:val="00BC3391"/>
    <w:rsid w:val="00BC34BA"/>
    <w:rsid w:val="00BC35CA"/>
    <w:rsid w:val="00BC398A"/>
    <w:rsid w:val="00BC39FE"/>
    <w:rsid w:val="00BC3CD1"/>
    <w:rsid w:val="00BC3F2E"/>
    <w:rsid w:val="00BC3F3A"/>
    <w:rsid w:val="00BC3FD1"/>
    <w:rsid w:val="00BC3FF2"/>
    <w:rsid w:val="00BC400D"/>
    <w:rsid w:val="00BC40DC"/>
    <w:rsid w:val="00BC417C"/>
    <w:rsid w:val="00BC41C2"/>
    <w:rsid w:val="00BC46CC"/>
    <w:rsid w:val="00BC49C0"/>
    <w:rsid w:val="00BC49EE"/>
    <w:rsid w:val="00BC4A17"/>
    <w:rsid w:val="00BC4F7F"/>
    <w:rsid w:val="00BC514D"/>
    <w:rsid w:val="00BC5370"/>
    <w:rsid w:val="00BC560C"/>
    <w:rsid w:val="00BC5D7E"/>
    <w:rsid w:val="00BC60C1"/>
    <w:rsid w:val="00BC64D2"/>
    <w:rsid w:val="00BC67A9"/>
    <w:rsid w:val="00BC6B59"/>
    <w:rsid w:val="00BC703F"/>
    <w:rsid w:val="00BC705B"/>
    <w:rsid w:val="00BC7148"/>
    <w:rsid w:val="00BC782B"/>
    <w:rsid w:val="00BC7879"/>
    <w:rsid w:val="00BD00A7"/>
    <w:rsid w:val="00BD03C4"/>
    <w:rsid w:val="00BD08B1"/>
    <w:rsid w:val="00BD09D3"/>
    <w:rsid w:val="00BD0A63"/>
    <w:rsid w:val="00BD0A9E"/>
    <w:rsid w:val="00BD0C73"/>
    <w:rsid w:val="00BD0D25"/>
    <w:rsid w:val="00BD0E94"/>
    <w:rsid w:val="00BD0EA5"/>
    <w:rsid w:val="00BD0EE7"/>
    <w:rsid w:val="00BD0FB0"/>
    <w:rsid w:val="00BD1098"/>
    <w:rsid w:val="00BD112B"/>
    <w:rsid w:val="00BD1369"/>
    <w:rsid w:val="00BD15E9"/>
    <w:rsid w:val="00BD163A"/>
    <w:rsid w:val="00BD16E8"/>
    <w:rsid w:val="00BD181D"/>
    <w:rsid w:val="00BD19D4"/>
    <w:rsid w:val="00BD1B38"/>
    <w:rsid w:val="00BD1BA1"/>
    <w:rsid w:val="00BD1BCC"/>
    <w:rsid w:val="00BD1E62"/>
    <w:rsid w:val="00BD1E98"/>
    <w:rsid w:val="00BD208A"/>
    <w:rsid w:val="00BD21EB"/>
    <w:rsid w:val="00BD231F"/>
    <w:rsid w:val="00BD24FC"/>
    <w:rsid w:val="00BD2706"/>
    <w:rsid w:val="00BD2C95"/>
    <w:rsid w:val="00BD2C9F"/>
    <w:rsid w:val="00BD2E29"/>
    <w:rsid w:val="00BD3027"/>
    <w:rsid w:val="00BD3166"/>
    <w:rsid w:val="00BD3506"/>
    <w:rsid w:val="00BD3555"/>
    <w:rsid w:val="00BD3681"/>
    <w:rsid w:val="00BD3977"/>
    <w:rsid w:val="00BD3B17"/>
    <w:rsid w:val="00BD3BD5"/>
    <w:rsid w:val="00BD3CBE"/>
    <w:rsid w:val="00BD4063"/>
    <w:rsid w:val="00BD425E"/>
    <w:rsid w:val="00BD4487"/>
    <w:rsid w:val="00BD498D"/>
    <w:rsid w:val="00BD4CBE"/>
    <w:rsid w:val="00BD4E1B"/>
    <w:rsid w:val="00BD4E84"/>
    <w:rsid w:val="00BD4F22"/>
    <w:rsid w:val="00BD4F3F"/>
    <w:rsid w:val="00BD509A"/>
    <w:rsid w:val="00BD51BB"/>
    <w:rsid w:val="00BD528E"/>
    <w:rsid w:val="00BD53F5"/>
    <w:rsid w:val="00BD57CB"/>
    <w:rsid w:val="00BD5A15"/>
    <w:rsid w:val="00BD5BE7"/>
    <w:rsid w:val="00BD5BFC"/>
    <w:rsid w:val="00BD5E1C"/>
    <w:rsid w:val="00BD5EAB"/>
    <w:rsid w:val="00BD5FEE"/>
    <w:rsid w:val="00BD60B7"/>
    <w:rsid w:val="00BD61A5"/>
    <w:rsid w:val="00BD6204"/>
    <w:rsid w:val="00BD62AB"/>
    <w:rsid w:val="00BD699D"/>
    <w:rsid w:val="00BD6A22"/>
    <w:rsid w:val="00BD6B63"/>
    <w:rsid w:val="00BD6D42"/>
    <w:rsid w:val="00BD6E7A"/>
    <w:rsid w:val="00BD705E"/>
    <w:rsid w:val="00BD70F8"/>
    <w:rsid w:val="00BD74A8"/>
    <w:rsid w:val="00BD74C3"/>
    <w:rsid w:val="00BD75F6"/>
    <w:rsid w:val="00BD7979"/>
    <w:rsid w:val="00BD7A32"/>
    <w:rsid w:val="00BD7A4E"/>
    <w:rsid w:val="00BD7AAE"/>
    <w:rsid w:val="00BD7BAD"/>
    <w:rsid w:val="00BD7E2E"/>
    <w:rsid w:val="00BE00A7"/>
    <w:rsid w:val="00BE0266"/>
    <w:rsid w:val="00BE03B0"/>
    <w:rsid w:val="00BE05E3"/>
    <w:rsid w:val="00BE0B75"/>
    <w:rsid w:val="00BE0EE4"/>
    <w:rsid w:val="00BE0FBB"/>
    <w:rsid w:val="00BE1195"/>
    <w:rsid w:val="00BE1230"/>
    <w:rsid w:val="00BE1283"/>
    <w:rsid w:val="00BE1391"/>
    <w:rsid w:val="00BE149B"/>
    <w:rsid w:val="00BE166A"/>
    <w:rsid w:val="00BE16F5"/>
    <w:rsid w:val="00BE1773"/>
    <w:rsid w:val="00BE18CC"/>
    <w:rsid w:val="00BE19EB"/>
    <w:rsid w:val="00BE1B0B"/>
    <w:rsid w:val="00BE1B84"/>
    <w:rsid w:val="00BE1C16"/>
    <w:rsid w:val="00BE1EDD"/>
    <w:rsid w:val="00BE1FB9"/>
    <w:rsid w:val="00BE1FC9"/>
    <w:rsid w:val="00BE2129"/>
    <w:rsid w:val="00BE22AB"/>
    <w:rsid w:val="00BE2423"/>
    <w:rsid w:val="00BE24D6"/>
    <w:rsid w:val="00BE27C1"/>
    <w:rsid w:val="00BE2864"/>
    <w:rsid w:val="00BE2AC1"/>
    <w:rsid w:val="00BE2CD2"/>
    <w:rsid w:val="00BE2CE1"/>
    <w:rsid w:val="00BE2E35"/>
    <w:rsid w:val="00BE2EF0"/>
    <w:rsid w:val="00BE2F86"/>
    <w:rsid w:val="00BE332C"/>
    <w:rsid w:val="00BE3478"/>
    <w:rsid w:val="00BE3991"/>
    <w:rsid w:val="00BE3F8C"/>
    <w:rsid w:val="00BE4175"/>
    <w:rsid w:val="00BE422E"/>
    <w:rsid w:val="00BE4418"/>
    <w:rsid w:val="00BE47BA"/>
    <w:rsid w:val="00BE4B02"/>
    <w:rsid w:val="00BE4B58"/>
    <w:rsid w:val="00BE4B7C"/>
    <w:rsid w:val="00BE4C68"/>
    <w:rsid w:val="00BE4FF8"/>
    <w:rsid w:val="00BE5108"/>
    <w:rsid w:val="00BE53C0"/>
    <w:rsid w:val="00BE54F1"/>
    <w:rsid w:val="00BE5545"/>
    <w:rsid w:val="00BE554B"/>
    <w:rsid w:val="00BE5C29"/>
    <w:rsid w:val="00BE5C2F"/>
    <w:rsid w:val="00BE5D68"/>
    <w:rsid w:val="00BE5DCF"/>
    <w:rsid w:val="00BE5FC3"/>
    <w:rsid w:val="00BE66E3"/>
    <w:rsid w:val="00BE6A68"/>
    <w:rsid w:val="00BE6A7D"/>
    <w:rsid w:val="00BE6E9C"/>
    <w:rsid w:val="00BE7183"/>
    <w:rsid w:val="00BE7229"/>
    <w:rsid w:val="00BE7259"/>
    <w:rsid w:val="00BE7303"/>
    <w:rsid w:val="00BE7333"/>
    <w:rsid w:val="00BE73C4"/>
    <w:rsid w:val="00BE75CD"/>
    <w:rsid w:val="00BE77AE"/>
    <w:rsid w:val="00BE78FE"/>
    <w:rsid w:val="00BE7931"/>
    <w:rsid w:val="00BE7982"/>
    <w:rsid w:val="00BE799D"/>
    <w:rsid w:val="00BE7ADD"/>
    <w:rsid w:val="00BE7C64"/>
    <w:rsid w:val="00BE7D4A"/>
    <w:rsid w:val="00BE7D6D"/>
    <w:rsid w:val="00BE7DE7"/>
    <w:rsid w:val="00BE7F82"/>
    <w:rsid w:val="00BF00F5"/>
    <w:rsid w:val="00BF02AE"/>
    <w:rsid w:val="00BF061D"/>
    <w:rsid w:val="00BF0A30"/>
    <w:rsid w:val="00BF1344"/>
    <w:rsid w:val="00BF136A"/>
    <w:rsid w:val="00BF15A6"/>
    <w:rsid w:val="00BF1678"/>
    <w:rsid w:val="00BF1AEA"/>
    <w:rsid w:val="00BF1B5E"/>
    <w:rsid w:val="00BF1B71"/>
    <w:rsid w:val="00BF1BC6"/>
    <w:rsid w:val="00BF1C4F"/>
    <w:rsid w:val="00BF1CA4"/>
    <w:rsid w:val="00BF1CF2"/>
    <w:rsid w:val="00BF21A4"/>
    <w:rsid w:val="00BF21C7"/>
    <w:rsid w:val="00BF2243"/>
    <w:rsid w:val="00BF2362"/>
    <w:rsid w:val="00BF2375"/>
    <w:rsid w:val="00BF23EA"/>
    <w:rsid w:val="00BF2463"/>
    <w:rsid w:val="00BF247A"/>
    <w:rsid w:val="00BF24BD"/>
    <w:rsid w:val="00BF2539"/>
    <w:rsid w:val="00BF2686"/>
    <w:rsid w:val="00BF272C"/>
    <w:rsid w:val="00BF285E"/>
    <w:rsid w:val="00BF2E15"/>
    <w:rsid w:val="00BF2EA5"/>
    <w:rsid w:val="00BF2F20"/>
    <w:rsid w:val="00BF3067"/>
    <w:rsid w:val="00BF3CC4"/>
    <w:rsid w:val="00BF3EAD"/>
    <w:rsid w:val="00BF41E7"/>
    <w:rsid w:val="00BF420C"/>
    <w:rsid w:val="00BF42FB"/>
    <w:rsid w:val="00BF43D4"/>
    <w:rsid w:val="00BF44C4"/>
    <w:rsid w:val="00BF450A"/>
    <w:rsid w:val="00BF453C"/>
    <w:rsid w:val="00BF4591"/>
    <w:rsid w:val="00BF4617"/>
    <w:rsid w:val="00BF47B0"/>
    <w:rsid w:val="00BF47E6"/>
    <w:rsid w:val="00BF488D"/>
    <w:rsid w:val="00BF4A08"/>
    <w:rsid w:val="00BF4BFA"/>
    <w:rsid w:val="00BF4F1E"/>
    <w:rsid w:val="00BF4F9D"/>
    <w:rsid w:val="00BF5111"/>
    <w:rsid w:val="00BF532D"/>
    <w:rsid w:val="00BF5539"/>
    <w:rsid w:val="00BF55E7"/>
    <w:rsid w:val="00BF56EF"/>
    <w:rsid w:val="00BF57B8"/>
    <w:rsid w:val="00BF5931"/>
    <w:rsid w:val="00BF5ADC"/>
    <w:rsid w:val="00BF5C71"/>
    <w:rsid w:val="00BF5C8A"/>
    <w:rsid w:val="00BF5DD6"/>
    <w:rsid w:val="00BF5F4A"/>
    <w:rsid w:val="00BF628D"/>
    <w:rsid w:val="00BF62BB"/>
    <w:rsid w:val="00BF64BA"/>
    <w:rsid w:val="00BF64D2"/>
    <w:rsid w:val="00BF676D"/>
    <w:rsid w:val="00BF6F13"/>
    <w:rsid w:val="00BF6FBB"/>
    <w:rsid w:val="00BF70E5"/>
    <w:rsid w:val="00BF7288"/>
    <w:rsid w:val="00BF751F"/>
    <w:rsid w:val="00BF7593"/>
    <w:rsid w:val="00BF7623"/>
    <w:rsid w:val="00BF77BB"/>
    <w:rsid w:val="00BF7A59"/>
    <w:rsid w:val="00BF7C33"/>
    <w:rsid w:val="00C0017C"/>
    <w:rsid w:val="00C002CA"/>
    <w:rsid w:val="00C0039A"/>
    <w:rsid w:val="00C0061A"/>
    <w:rsid w:val="00C00626"/>
    <w:rsid w:val="00C0094D"/>
    <w:rsid w:val="00C009DD"/>
    <w:rsid w:val="00C00FA4"/>
    <w:rsid w:val="00C010DD"/>
    <w:rsid w:val="00C01320"/>
    <w:rsid w:val="00C01A2D"/>
    <w:rsid w:val="00C01A8E"/>
    <w:rsid w:val="00C01AA5"/>
    <w:rsid w:val="00C01E22"/>
    <w:rsid w:val="00C01E66"/>
    <w:rsid w:val="00C02094"/>
    <w:rsid w:val="00C021BB"/>
    <w:rsid w:val="00C024D4"/>
    <w:rsid w:val="00C02881"/>
    <w:rsid w:val="00C0293E"/>
    <w:rsid w:val="00C02A7F"/>
    <w:rsid w:val="00C02D41"/>
    <w:rsid w:val="00C02D65"/>
    <w:rsid w:val="00C02F08"/>
    <w:rsid w:val="00C03296"/>
    <w:rsid w:val="00C0335B"/>
    <w:rsid w:val="00C034D9"/>
    <w:rsid w:val="00C0362F"/>
    <w:rsid w:val="00C03F50"/>
    <w:rsid w:val="00C04184"/>
    <w:rsid w:val="00C04363"/>
    <w:rsid w:val="00C0443C"/>
    <w:rsid w:val="00C04466"/>
    <w:rsid w:val="00C04531"/>
    <w:rsid w:val="00C048BE"/>
    <w:rsid w:val="00C04946"/>
    <w:rsid w:val="00C04CFF"/>
    <w:rsid w:val="00C04D52"/>
    <w:rsid w:val="00C04DE0"/>
    <w:rsid w:val="00C04FB3"/>
    <w:rsid w:val="00C05021"/>
    <w:rsid w:val="00C050E5"/>
    <w:rsid w:val="00C05611"/>
    <w:rsid w:val="00C05865"/>
    <w:rsid w:val="00C059CA"/>
    <w:rsid w:val="00C059D4"/>
    <w:rsid w:val="00C05EFB"/>
    <w:rsid w:val="00C05F53"/>
    <w:rsid w:val="00C061AA"/>
    <w:rsid w:val="00C06241"/>
    <w:rsid w:val="00C062D3"/>
    <w:rsid w:val="00C06330"/>
    <w:rsid w:val="00C063EB"/>
    <w:rsid w:val="00C06ADE"/>
    <w:rsid w:val="00C06B94"/>
    <w:rsid w:val="00C06C0A"/>
    <w:rsid w:val="00C06CFA"/>
    <w:rsid w:val="00C06D2D"/>
    <w:rsid w:val="00C07165"/>
    <w:rsid w:val="00C0761B"/>
    <w:rsid w:val="00C077FC"/>
    <w:rsid w:val="00C07A69"/>
    <w:rsid w:val="00C07B4F"/>
    <w:rsid w:val="00C07C7D"/>
    <w:rsid w:val="00C07D1F"/>
    <w:rsid w:val="00C07DBF"/>
    <w:rsid w:val="00C07E40"/>
    <w:rsid w:val="00C100F2"/>
    <w:rsid w:val="00C1015A"/>
    <w:rsid w:val="00C101A0"/>
    <w:rsid w:val="00C10457"/>
    <w:rsid w:val="00C1066C"/>
    <w:rsid w:val="00C10AF8"/>
    <w:rsid w:val="00C11068"/>
    <w:rsid w:val="00C111DE"/>
    <w:rsid w:val="00C11704"/>
    <w:rsid w:val="00C11A00"/>
    <w:rsid w:val="00C11A23"/>
    <w:rsid w:val="00C11A2C"/>
    <w:rsid w:val="00C11E17"/>
    <w:rsid w:val="00C11F70"/>
    <w:rsid w:val="00C1230C"/>
    <w:rsid w:val="00C12320"/>
    <w:rsid w:val="00C12516"/>
    <w:rsid w:val="00C12577"/>
    <w:rsid w:val="00C12810"/>
    <w:rsid w:val="00C1296C"/>
    <w:rsid w:val="00C12B88"/>
    <w:rsid w:val="00C12D56"/>
    <w:rsid w:val="00C12F5C"/>
    <w:rsid w:val="00C132AF"/>
    <w:rsid w:val="00C13F10"/>
    <w:rsid w:val="00C1453F"/>
    <w:rsid w:val="00C1474F"/>
    <w:rsid w:val="00C147CC"/>
    <w:rsid w:val="00C148E4"/>
    <w:rsid w:val="00C14B15"/>
    <w:rsid w:val="00C14B4F"/>
    <w:rsid w:val="00C14BBC"/>
    <w:rsid w:val="00C14C6C"/>
    <w:rsid w:val="00C1523F"/>
    <w:rsid w:val="00C1563E"/>
    <w:rsid w:val="00C15CAD"/>
    <w:rsid w:val="00C160C2"/>
    <w:rsid w:val="00C162F1"/>
    <w:rsid w:val="00C1638E"/>
    <w:rsid w:val="00C16560"/>
    <w:rsid w:val="00C16BFD"/>
    <w:rsid w:val="00C17468"/>
    <w:rsid w:val="00C17585"/>
    <w:rsid w:val="00C175D9"/>
    <w:rsid w:val="00C17A43"/>
    <w:rsid w:val="00C17E04"/>
    <w:rsid w:val="00C17FF3"/>
    <w:rsid w:val="00C2089B"/>
    <w:rsid w:val="00C2095F"/>
    <w:rsid w:val="00C20BDA"/>
    <w:rsid w:val="00C20BDC"/>
    <w:rsid w:val="00C20EDB"/>
    <w:rsid w:val="00C210F0"/>
    <w:rsid w:val="00C211A4"/>
    <w:rsid w:val="00C2127A"/>
    <w:rsid w:val="00C21299"/>
    <w:rsid w:val="00C21314"/>
    <w:rsid w:val="00C2143C"/>
    <w:rsid w:val="00C217C2"/>
    <w:rsid w:val="00C21816"/>
    <w:rsid w:val="00C219E3"/>
    <w:rsid w:val="00C21A83"/>
    <w:rsid w:val="00C21CB5"/>
    <w:rsid w:val="00C21D02"/>
    <w:rsid w:val="00C22045"/>
    <w:rsid w:val="00C22223"/>
    <w:rsid w:val="00C22349"/>
    <w:rsid w:val="00C22462"/>
    <w:rsid w:val="00C22A77"/>
    <w:rsid w:val="00C22B17"/>
    <w:rsid w:val="00C22C68"/>
    <w:rsid w:val="00C22E2B"/>
    <w:rsid w:val="00C22FA4"/>
    <w:rsid w:val="00C22FE0"/>
    <w:rsid w:val="00C23020"/>
    <w:rsid w:val="00C23145"/>
    <w:rsid w:val="00C23245"/>
    <w:rsid w:val="00C23393"/>
    <w:rsid w:val="00C23502"/>
    <w:rsid w:val="00C23658"/>
    <w:rsid w:val="00C237B9"/>
    <w:rsid w:val="00C23BC2"/>
    <w:rsid w:val="00C23C09"/>
    <w:rsid w:val="00C23DF1"/>
    <w:rsid w:val="00C2402D"/>
    <w:rsid w:val="00C24185"/>
    <w:rsid w:val="00C2459B"/>
    <w:rsid w:val="00C247A0"/>
    <w:rsid w:val="00C24993"/>
    <w:rsid w:val="00C24C2F"/>
    <w:rsid w:val="00C24C36"/>
    <w:rsid w:val="00C24C59"/>
    <w:rsid w:val="00C24EC7"/>
    <w:rsid w:val="00C24ED8"/>
    <w:rsid w:val="00C254CD"/>
    <w:rsid w:val="00C2572E"/>
    <w:rsid w:val="00C259DF"/>
    <w:rsid w:val="00C25C2D"/>
    <w:rsid w:val="00C25CBF"/>
    <w:rsid w:val="00C262EE"/>
    <w:rsid w:val="00C26329"/>
    <w:rsid w:val="00C267D4"/>
    <w:rsid w:val="00C2697A"/>
    <w:rsid w:val="00C26CF2"/>
    <w:rsid w:val="00C26E15"/>
    <w:rsid w:val="00C26EB4"/>
    <w:rsid w:val="00C27235"/>
    <w:rsid w:val="00C27509"/>
    <w:rsid w:val="00C2765C"/>
    <w:rsid w:val="00C27796"/>
    <w:rsid w:val="00C27BEC"/>
    <w:rsid w:val="00C27E05"/>
    <w:rsid w:val="00C3004F"/>
    <w:rsid w:val="00C3014F"/>
    <w:rsid w:val="00C30447"/>
    <w:rsid w:val="00C3057C"/>
    <w:rsid w:val="00C30627"/>
    <w:rsid w:val="00C30790"/>
    <w:rsid w:val="00C309A3"/>
    <w:rsid w:val="00C309E5"/>
    <w:rsid w:val="00C30A40"/>
    <w:rsid w:val="00C30BBD"/>
    <w:rsid w:val="00C30BBE"/>
    <w:rsid w:val="00C30E8E"/>
    <w:rsid w:val="00C30F4D"/>
    <w:rsid w:val="00C31164"/>
    <w:rsid w:val="00C31326"/>
    <w:rsid w:val="00C313CF"/>
    <w:rsid w:val="00C31478"/>
    <w:rsid w:val="00C31653"/>
    <w:rsid w:val="00C317EB"/>
    <w:rsid w:val="00C3183D"/>
    <w:rsid w:val="00C31973"/>
    <w:rsid w:val="00C319E7"/>
    <w:rsid w:val="00C31BA9"/>
    <w:rsid w:val="00C31BAD"/>
    <w:rsid w:val="00C31CFB"/>
    <w:rsid w:val="00C31D19"/>
    <w:rsid w:val="00C31D58"/>
    <w:rsid w:val="00C31E08"/>
    <w:rsid w:val="00C31ECF"/>
    <w:rsid w:val="00C31F53"/>
    <w:rsid w:val="00C3204D"/>
    <w:rsid w:val="00C32391"/>
    <w:rsid w:val="00C32474"/>
    <w:rsid w:val="00C326A2"/>
    <w:rsid w:val="00C32814"/>
    <w:rsid w:val="00C328CD"/>
    <w:rsid w:val="00C329C3"/>
    <w:rsid w:val="00C32B5D"/>
    <w:rsid w:val="00C32E4E"/>
    <w:rsid w:val="00C32F63"/>
    <w:rsid w:val="00C33177"/>
    <w:rsid w:val="00C33469"/>
    <w:rsid w:val="00C3348C"/>
    <w:rsid w:val="00C3352F"/>
    <w:rsid w:val="00C33598"/>
    <w:rsid w:val="00C33799"/>
    <w:rsid w:val="00C3379C"/>
    <w:rsid w:val="00C3384E"/>
    <w:rsid w:val="00C33917"/>
    <w:rsid w:val="00C33997"/>
    <w:rsid w:val="00C3425B"/>
    <w:rsid w:val="00C34496"/>
    <w:rsid w:val="00C34A5D"/>
    <w:rsid w:val="00C34A96"/>
    <w:rsid w:val="00C34D9F"/>
    <w:rsid w:val="00C34EE5"/>
    <w:rsid w:val="00C352AC"/>
    <w:rsid w:val="00C352F2"/>
    <w:rsid w:val="00C353CF"/>
    <w:rsid w:val="00C3568E"/>
    <w:rsid w:val="00C35867"/>
    <w:rsid w:val="00C35FED"/>
    <w:rsid w:val="00C360A7"/>
    <w:rsid w:val="00C36172"/>
    <w:rsid w:val="00C3617B"/>
    <w:rsid w:val="00C36629"/>
    <w:rsid w:val="00C368C2"/>
    <w:rsid w:val="00C36DD8"/>
    <w:rsid w:val="00C371F6"/>
    <w:rsid w:val="00C3723E"/>
    <w:rsid w:val="00C372DD"/>
    <w:rsid w:val="00C37331"/>
    <w:rsid w:val="00C3733F"/>
    <w:rsid w:val="00C375B5"/>
    <w:rsid w:val="00C37644"/>
    <w:rsid w:val="00C37A20"/>
    <w:rsid w:val="00C37B4D"/>
    <w:rsid w:val="00C37B7B"/>
    <w:rsid w:val="00C37BD2"/>
    <w:rsid w:val="00C37CCA"/>
    <w:rsid w:val="00C37F8D"/>
    <w:rsid w:val="00C4001F"/>
    <w:rsid w:val="00C40084"/>
    <w:rsid w:val="00C40165"/>
    <w:rsid w:val="00C4028A"/>
    <w:rsid w:val="00C404E2"/>
    <w:rsid w:val="00C40602"/>
    <w:rsid w:val="00C409A8"/>
    <w:rsid w:val="00C40BAE"/>
    <w:rsid w:val="00C40E2E"/>
    <w:rsid w:val="00C40E9A"/>
    <w:rsid w:val="00C4100C"/>
    <w:rsid w:val="00C4115F"/>
    <w:rsid w:val="00C412CA"/>
    <w:rsid w:val="00C412F5"/>
    <w:rsid w:val="00C41476"/>
    <w:rsid w:val="00C41545"/>
    <w:rsid w:val="00C416DB"/>
    <w:rsid w:val="00C42133"/>
    <w:rsid w:val="00C42B38"/>
    <w:rsid w:val="00C42C04"/>
    <w:rsid w:val="00C430E7"/>
    <w:rsid w:val="00C431E2"/>
    <w:rsid w:val="00C432E7"/>
    <w:rsid w:val="00C4364C"/>
    <w:rsid w:val="00C436F3"/>
    <w:rsid w:val="00C43880"/>
    <w:rsid w:val="00C43AF1"/>
    <w:rsid w:val="00C43C2E"/>
    <w:rsid w:val="00C43CCD"/>
    <w:rsid w:val="00C43CFC"/>
    <w:rsid w:val="00C43E24"/>
    <w:rsid w:val="00C43F2B"/>
    <w:rsid w:val="00C43FE6"/>
    <w:rsid w:val="00C44CE3"/>
    <w:rsid w:val="00C44EF0"/>
    <w:rsid w:val="00C44FE7"/>
    <w:rsid w:val="00C45093"/>
    <w:rsid w:val="00C4521D"/>
    <w:rsid w:val="00C452BF"/>
    <w:rsid w:val="00C45619"/>
    <w:rsid w:val="00C4598D"/>
    <w:rsid w:val="00C459B6"/>
    <w:rsid w:val="00C45A8B"/>
    <w:rsid w:val="00C45BE3"/>
    <w:rsid w:val="00C45D3A"/>
    <w:rsid w:val="00C4611D"/>
    <w:rsid w:val="00C463C4"/>
    <w:rsid w:val="00C465EB"/>
    <w:rsid w:val="00C4665C"/>
    <w:rsid w:val="00C46A35"/>
    <w:rsid w:val="00C46A5D"/>
    <w:rsid w:val="00C46D2B"/>
    <w:rsid w:val="00C46D8C"/>
    <w:rsid w:val="00C46FA2"/>
    <w:rsid w:val="00C4712D"/>
    <w:rsid w:val="00C4775A"/>
    <w:rsid w:val="00C478ED"/>
    <w:rsid w:val="00C47933"/>
    <w:rsid w:val="00C4793F"/>
    <w:rsid w:val="00C47E91"/>
    <w:rsid w:val="00C47FCC"/>
    <w:rsid w:val="00C5020D"/>
    <w:rsid w:val="00C502A0"/>
    <w:rsid w:val="00C50304"/>
    <w:rsid w:val="00C5068F"/>
    <w:rsid w:val="00C50A57"/>
    <w:rsid w:val="00C50BE6"/>
    <w:rsid w:val="00C50C74"/>
    <w:rsid w:val="00C51354"/>
    <w:rsid w:val="00C51358"/>
    <w:rsid w:val="00C51477"/>
    <w:rsid w:val="00C51612"/>
    <w:rsid w:val="00C51A36"/>
    <w:rsid w:val="00C51A83"/>
    <w:rsid w:val="00C51BED"/>
    <w:rsid w:val="00C51C13"/>
    <w:rsid w:val="00C51C62"/>
    <w:rsid w:val="00C51F02"/>
    <w:rsid w:val="00C52072"/>
    <w:rsid w:val="00C520FE"/>
    <w:rsid w:val="00C52158"/>
    <w:rsid w:val="00C525A8"/>
    <w:rsid w:val="00C52990"/>
    <w:rsid w:val="00C52A01"/>
    <w:rsid w:val="00C52A94"/>
    <w:rsid w:val="00C52B43"/>
    <w:rsid w:val="00C53065"/>
    <w:rsid w:val="00C533D9"/>
    <w:rsid w:val="00C53400"/>
    <w:rsid w:val="00C537DC"/>
    <w:rsid w:val="00C53E40"/>
    <w:rsid w:val="00C53E47"/>
    <w:rsid w:val="00C5409C"/>
    <w:rsid w:val="00C54860"/>
    <w:rsid w:val="00C54A7F"/>
    <w:rsid w:val="00C54A9B"/>
    <w:rsid w:val="00C54B71"/>
    <w:rsid w:val="00C54D7C"/>
    <w:rsid w:val="00C54DE2"/>
    <w:rsid w:val="00C5500C"/>
    <w:rsid w:val="00C55123"/>
    <w:rsid w:val="00C551F6"/>
    <w:rsid w:val="00C55239"/>
    <w:rsid w:val="00C55319"/>
    <w:rsid w:val="00C5552D"/>
    <w:rsid w:val="00C55930"/>
    <w:rsid w:val="00C55DC1"/>
    <w:rsid w:val="00C5616C"/>
    <w:rsid w:val="00C566D3"/>
    <w:rsid w:val="00C567D8"/>
    <w:rsid w:val="00C569C9"/>
    <w:rsid w:val="00C56A07"/>
    <w:rsid w:val="00C56CDB"/>
    <w:rsid w:val="00C56E2B"/>
    <w:rsid w:val="00C5717F"/>
    <w:rsid w:val="00C57193"/>
    <w:rsid w:val="00C571B1"/>
    <w:rsid w:val="00C57333"/>
    <w:rsid w:val="00C573C1"/>
    <w:rsid w:val="00C5740C"/>
    <w:rsid w:val="00C57425"/>
    <w:rsid w:val="00C574B0"/>
    <w:rsid w:val="00C576CF"/>
    <w:rsid w:val="00C577A8"/>
    <w:rsid w:val="00C5789A"/>
    <w:rsid w:val="00C57B08"/>
    <w:rsid w:val="00C57CFB"/>
    <w:rsid w:val="00C57EEA"/>
    <w:rsid w:val="00C57F04"/>
    <w:rsid w:val="00C57FA3"/>
    <w:rsid w:val="00C60005"/>
    <w:rsid w:val="00C60128"/>
    <w:rsid w:val="00C604C5"/>
    <w:rsid w:val="00C60791"/>
    <w:rsid w:val="00C60AAE"/>
    <w:rsid w:val="00C60CA1"/>
    <w:rsid w:val="00C61075"/>
    <w:rsid w:val="00C61258"/>
    <w:rsid w:val="00C61269"/>
    <w:rsid w:val="00C616D6"/>
    <w:rsid w:val="00C618DA"/>
    <w:rsid w:val="00C61C3B"/>
    <w:rsid w:val="00C61CE8"/>
    <w:rsid w:val="00C61D1D"/>
    <w:rsid w:val="00C620A9"/>
    <w:rsid w:val="00C6235C"/>
    <w:rsid w:val="00C625A4"/>
    <w:rsid w:val="00C625BE"/>
    <w:rsid w:val="00C629A3"/>
    <w:rsid w:val="00C62C4D"/>
    <w:rsid w:val="00C62F13"/>
    <w:rsid w:val="00C62F82"/>
    <w:rsid w:val="00C62F93"/>
    <w:rsid w:val="00C62FFB"/>
    <w:rsid w:val="00C63030"/>
    <w:rsid w:val="00C631C7"/>
    <w:rsid w:val="00C63485"/>
    <w:rsid w:val="00C634E0"/>
    <w:rsid w:val="00C63D4D"/>
    <w:rsid w:val="00C63FFB"/>
    <w:rsid w:val="00C643B8"/>
    <w:rsid w:val="00C6469E"/>
    <w:rsid w:val="00C648A1"/>
    <w:rsid w:val="00C64914"/>
    <w:rsid w:val="00C6491D"/>
    <w:rsid w:val="00C649FC"/>
    <w:rsid w:val="00C64BAA"/>
    <w:rsid w:val="00C64CCE"/>
    <w:rsid w:val="00C64F2C"/>
    <w:rsid w:val="00C64F45"/>
    <w:rsid w:val="00C64FFB"/>
    <w:rsid w:val="00C6567D"/>
    <w:rsid w:val="00C65C09"/>
    <w:rsid w:val="00C65C94"/>
    <w:rsid w:val="00C65CE6"/>
    <w:rsid w:val="00C65F29"/>
    <w:rsid w:val="00C65FC8"/>
    <w:rsid w:val="00C66089"/>
    <w:rsid w:val="00C667FB"/>
    <w:rsid w:val="00C66833"/>
    <w:rsid w:val="00C66960"/>
    <w:rsid w:val="00C66970"/>
    <w:rsid w:val="00C66A23"/>
    <w:rsid w:val="00C66A79"/>
    <w:rsid w:val="00C66ADC"/>
    <w:rsid w:val="00C66B3E"/>
    <w:rsid w:val="00C66B6D"/>
    <w:rsid w:val="00C66CB2"/>
    <w:rsid w:val="00C66DDD"/>
    <w:rsid w:val="00C66DEA"/>
    <w:rsid w:val="00C66ED1"/>
    <w:rsid w:val="00C672C1"/>
    <w:rsid w:val="00C67D57"/>
    <w:rsid w:val="00C67EA6"/>
    <w:rsid w:val="00C67FE9"/>
    <w:rsid w:val="00C70112"/>
    <w:rsid w:val="00C70128"/>
    <w:rsid w:val="00C70173"/>
    <w:rsid w:val="00C703C1"/>
    <w:rsid w:val="00C70448"/>
    <w:rsid w:val="00C7045E"/>
    <w:rsid w:val="00C70826"/>
    <w:rsid w:val="00C7091C"/>
    <w:rsid w:val="00C70ACA"/>
    <w:rsid w:val="00C70FA7"/>
    <w:rsid w:val="00C717BC"/>
    <w:rsid w:val="00C71ABA"/>
    <w:rsid w:val="00C71C27"/>
    <w:rsid w:val="00C71C43"/>
    <w:rsid w:val="00C726B7"/>
    <w:rsid w:val="00C72A2F"/>
    <w:rsid w:val="00C72BCE"/>
    <w:rsid w:val="00C72C9E"/>
    <w:rsid w:val="00C72F35"/>
    <w:rsid w:val="00C72F9D"/>
    <w:rsid w:val="00C734BD"/>
    <w:rsid w:val="00C73851"/>
    <w:rsid w:val="00C738B9"/>
    <w:rsid w:val="00C74081"/>
    <w:rsid w:val="00C7408F"/>
    <w:rsid w:val="00C74192"/>
    <w:rsid w:val="00C742F7"/>
    <w:rsid w:val="00C7430A"/>
    <w:rsid w:val="00C74470"/>
    <w:rsid w:val="00C7449F"/>
    <w:rsid w:val="00C74595"/>
    <w:rsid w:val="00C74826"/>
    <w:rsid w:val="00C748D5"/>
    <w:rsid w:val="00C74A51"/>
    <w:rsid w:val="00C74D52"/>
    <w:rsid w:val="00C74DCC"/>
    <w:rsid w:val="00C74E86"/>
    <w:rsid w:val="00C74EAC"/>
    <w:rsid w:val="00C75384"/>
    <w:rsid w:val="00C753F1"/>
    <w:rsid w:val="00C75584"/>
    <w:rsid w:val="00C75726"/>
    <w:rsid w:val="00C75937"/>
    <w:rsid w:val="00C75B9A"/>
    <w:rsid w:val="00C75F41"/>
    <w:rsid w:val="00C761D0"/>
    <w:rsid w:val="00C76354"/>
    <w:rsid w:val="00C764E8"/>
    <w:rsid w:val="00C7704B"/>
    <w:rsid w:val="00C77102"/>
    <w:rsid w:val="00C771C0"/>
    <w:rsid w:val="00C77572"/>
    <w:rsid w:val="00C7778C"/>
    <w:rsid w:val="00C7781A"/>
    <w:rsid w:val="00C77D6C"/>
    <w:rsid w:val="00C77DC7"/>
    <w:rsid w:val="00C77F3B"/>
    <w:rsid w:val="00C804C7"/>
    <w:rsid w:val="00C80570"/>
    <w:rsid w:val="00C8084C"/>
    <w:rsid w:val="00C8088D"/>
    <w:rsid w:val="00C80BE3"/>
    <w:rsid w:val="00C80EF4"/>
    <w:rsid w:val="00C80F82"/>
    <w:rsid w:val="00C81815"/>
    <w:rsid w:val="00C818D7"/>
    <w:rsid w:val="00C81DCA"/>
    <w:rsid w:val="00C81FA9"/>
    <w:rsid w:val="00C81FD5"/>
    <w:rsid w:val="00C82327"/>
    <w:rsid w:val="00C824F4"/>
    <w:rsid w:val="00C82591"/>
    <w:rsid w:val="00C8259C"/>
    <w:rsid w:val="00C825A7"/>
    <w:rsid w:val="00C8267E"/>
    <w:rsid w:val="00C82782"/>
    <w:rsid w:val="00C82992"/>
    <w:rsid w:val="00C829A1"/>
    <w:rsid w:val="00C82AE5"/>
    <w:rsid w:val="00C83096"/>
    <w:rsid w:val="00C830CA"/>
    <w:rsid w:val="00C832C1"/>
    <w:rsid w:val="00C83483"/>
    <w:rsid w:val="00C83735"/>
    <w:rsid w:val="00C838F6"/>
    <w:rsid w:val="00C83960"/>
    <w:rsid w:val="00C83C00"/>
    <w:rsid w:val="00C84005"/>
    <w:rsid w:val="00C841D1"/>
    <w:rsid w:val="00C84285"/>
    <w:rsid w:val="00C848D2"/>
    <w:rsid w:val="00C84B31"/>
    <w:rsid w:val="00C84C2D"/>
    <w:rsid w:val="00C84FC8"/>
    <w:rsid w:val="00C85146"/>
    <w:rsid w:val="00C85445"/>
    <w:rsid w:val="00C8551D"/>
    <w:rsid w:val="00C85561"/>
    <w:rsid w:val="00C85597"/>
    <w:rsid w:val="00C8579A"/>
    <w:rsid w:val="00C85D01"/>
    <w:rsid w:val="00C85FBB"/>
    <w:rsid w:val="00C8629C"/>
    <w:rsid w:val="00C865C7"/>
    <w:rsid w:val="00C8678A"/>
    <w:rsid w:val="00C86794"/>
    <w:rsid w:val="00C86A1E"/>
    <w:rsid w:val="00C86A6A"/>
    <w:rsid w:val="00C86FCA"/>
    <w:rsid w:val="00C87015"/>
    <w:rsid w:val="00C871CF"/>
    <w:rsid w:val="00C87259"/>
    <w:rsid w:val="00C874E0"/>
    <w:rsid w:val="00C874F5"/>
    <w:rsid w:val="00C87695"/>
    <w:rsid w:val="00C877FE"/>
    <w:rsid w:val="00C87B30"/>
    <w:rsid w:val="00C9007E"/>
    <w:rsid w:val="00C90316"/>
    <w:rsid w:val="00C90383"/>
    <w:rsid w:val="00C904C1"/>
    <w:rsid w:val="00C904F0"/>
    <w:rsid w:val="00C90825"/>
    <w:rsid w:val="00C908B2"/>
    <w:rsid w:val="00C90D1A"/>
    <w:rsid w:val="00C90FAF"/>
    <w:rsid w:val="00C9157B"/>
    <w:rsid w:val="00C91EAB"/>
    <w:rsid w:val="00C92A4F"/>
    <w:rsid w:val="00C92B73"/>
    <w:rsid w:val="00C92BA0"/>
    <w:rsid w:val="00C92CE3"/>
    <w:rsid w:val="00C92D99"/>
    <w:rsid w:val="00C92E41"/>
    <w:rsid w:val="00C931E7"/>
    <w:rsid w:val="00C931E9"/>
    <w:rsid w:val="00C9339D"/>
    <w:rsid w:val="00C93469"/>
    <w:rsid w:val="00C937AD"/>
    <w:rsid w:val="00C93AA1"/>
    <w:rsid w:val="00C93BB1"/>
    <w:rsid w:val="00C93E4A"/>
    <w:rsid w:val="00C943A2"/>
    <w:rsid w:val="00C948EE"/>
    <w:rsid w:val="00C94A7B"/>
    <w:rsid w:val="00C94B5B"/>
    <w:rsid w:val="00C94CAF"/>
    <w:rsid w:val="00C94D18"/>
    <w:rsid w:val="00C952AF"/>
    <w:rsid w:val="00C952F6"/>
    <w:rsid w:val="00C953D5"/>
    <w:rsid w:val="00C953DD"/>
    <w:rsid w:val="00C95429"/>
    <w:rsid w:val="00C955D6"/>
    <w:rsid w:val="00C95AF1"/>
    <w:rsid w:val="00C95CF5"/>
    <w:rsid w:val="00C95E74"/>
    <w:rsid w:val="00C95F36"/>
    <w:rsid w:val="00C95F4C"/>
    <w:rsid w:val="00C95FCC"/>
    <w:rsid w:val="00C96162"/>
    <w:rsid w:val="00C96218"/>
    <w:rsid w:val="00C963F2"/>
    <w:rsid w:val="00C9644C"/>
    <w:rsid w:val="00C96461"/>
    <w:rsid w:val="00C96653"/>
    <w:rsid w:val="00C966C1"/>
    <w:rsid w:val="00C9698D"/>
    <w:rsid w:val="00C969A5"/>
    <w:rsid w:val="00C96A34"/>
    <w:rsid w:val="00C96F89"/>
    <w:rsid w:val="00C9755C"/>
    <w:rsid w:val="00C9758A"/>
    <w:rsid w:val="00C9776C"/>
    <w:rsid w:val="00C978B5"/>
    <w:rsid w:val="00C9796B"/>
    <w:rsid w:val="00C97A59"/>
    <w:rsid w:val="00C97AEA"/>
    <w:rsid w:val="00C97C14"/>
    <w:rsid w:val="00C97D7D"/>
    <w:rsid w:val="00C97DEE"/>
    <w:rsid w:val="00C97F63"/>
    <w:rsid w:val="00CA02AB"/>
    <w:rsid w:val="00CA060C"/>
    <w:rsid w:val="00CA06E2"/>
    <w:rsid w:val="00CA071D"/>
    <w:rsid w:val="00CA0A50"/>
    <w:rsid w:val="00CA0F46"/>
    <w:rsid w:val="00CA105E"/>
    <w:rsid w:val="00CA11D5"/>
    <w:rsid w:val="00CA1485"/>
    <w:rsid w:val="00CA16DE"/>
    <w:rsid w:val="00CA199F"/>
    <w:rsid w:val="00CA1A92"/>
    <w:rsid w:val="00CA1B23"/>
    <w:rsid w:val="00CA1BE8"/>
    <w:rsid w:val="00CA1E6E"/>
    <w:rsid w:val="00CA1FE5"/>
    <w:rsid w:val="00CA2727"/>
    <w:rsid w:val="00CA284C"/>
    <w:rsid w:val="00CA297C"/>
    <w:rsid w:val="00CA2989"/>
    <w:rsid w:val="00CA2A24"/>
    <w:rsid w:val="00CA2C47"/>
    <w:rsid w:val="00CA2E57"/>
    <w:rsid w:val="00CA2F8C"/>
    <w:rsid w:val="00CA302D"/>
    <w:rsid w:val="00CA3155"/>
    <w:rsid w:val="00CA3383"/>
    <w:rsid w:val="00CA3398"/>
    <w:rsid w:val="00CA347D"/>
    <w:rsid w:val="00CA35AB"/>
    <w:rsid w:val="00CA382C"/>
    <w:rsid w:val="00CA38F1"/>
    <w:rsid w:val="00CA3A78"/>
    <w:rsid w:val="00CA3ADD"/>
    <w:rsid w:val="00CA3D0C"/>
    <w:rsid w:val="00CA3DEC"/>
    <w:rsid w:val="00CA40C5"/>
    <w:rsid w:val="00CA4217"/>
    <w:rsid w:val="00CA44DD"/>
    <w:rsid w:val="00CA45E1"/>
    <w:rsid w:val="00CA4640"/>
    <w:rsid w:val="00CA4B88"/>
    <w:rsid w:val="00CA4D2E"/>
    <w:rsid w:val="00CA504C"/>
    <w:rsid w:val="00CA5229"/>
    <w:rsid w:val="00CA5350"/>
    <w:rsid w:val="00CA53E4"/>
    <w:rsid w:val="00CA5435"/>
    <w:rsid w:val="00CA553D"/>
    <w:rsid w:val="00CA55A0"/>
    <w:rsid w:val="00CA585B"/>
    <w:rsid w:val="00CA58EE"/>
    <w:rsid w:val="00CA5B72"/>
    <w:rsid w:val="00CA6025"/>
    <w:rsid w:val="00CA62FE"/>
    <w:rsid w:val="00CA6484"/>
    <w:rsid w:val="00CA67E4"/>
    <w:rsid w:val="00CA69AA"/>
    <w:rsid w:val="00CA6B48"/>
    <w:rsid w:val="00CA6BCC"/>
    <w:rsid w:val="00CA6CD5"/>
    <w:rsid w:val="00CA6DCA"/>
    <w:rsid w:val="00CA70A9"/>
    <w:rsid w:val="00CA7435"/>
    <w:rsid w:val="00CA77EC"/>
    <w:rsid w:val="00CA7848"/>
    <w:rsid w:val="00CA7890"/>
    <w:rsid w:val="00CB0195"/>
    <w:rsid w:val="00CB0340"/>
    <w:rsid w:val="00CB0682"/>
    <w:rsid w:val="00CB0ADB"/>
    <w:rsid w:val="00CB0C81"/>
    <w:rsid w:val="00CB0EF0"/>
    <w:rsid w:val="00CB1138"/>
    <w:rsid w:val="00CB1254"/>
    <w:rsid w:val="00CB1430"/>
    <w:rsid w:val="00CB1681"/>
    <w:rsid w:val="00CB19DF"/>
    <w:rsid w:val="00CB1B4A"/>
    <w:rsid w:val="00CB1F11"/>
    <w:rsid w:val="00CB2087"/>
    <w:rsid w:val="00CB20FD"/>
    <w:rsid w:val="00CB2165"/>
    <w:rsid w:val="00CB232D"/>
    <w:rsid w:val="00CB23AE"/>
    <w:rsid w:val="00CB25AA"/>
    <w:rsid w:val="00CB2921"/>
    <w:rsid w:val="00CB29C1"/>
    <w:rsid w:val="00CB2A54"/>
    <w:rsid w:val="00CB2C10"/>
    <w:rsid w:val="00CB2D0C"/>
    <w:rsid w:val="00CB2E4C"/>
    <w:rsid w:val="00CB2FAE"/>
    <w:rsid w:val="00CB2FED"/>
    <w:rsid w:val="00CB31CD"/>
    <w:rsid w:val="00CB3591"/>
    <w:rsid w:val="00CB3872"/>
    <w:rsid w:val="00CB3962"/>
    <w:rsid w:val="00CB3A66"/>
    <w:rsid w:val="00CB3C4B"/>
    <w:rsid w:val="00CB3CFF"/>
    <w:rsid w:val="00CB4467"/>
    <w:rsid w:val="00CB465C"/>
    <w:rsid w:val="00CB4738"/>
    <w:rsid w:val="00CB4B94"/>
    <w:rsid w:val="00CB4BDB"/>
    <w:rsid w:val="00CB4F67"/>
    <w:rsid w:val="00CB52CB"/>
    <w:rsid w:val="00CB5543"/>
    <w:rsid w:val="00CB570D"/>
    <w:rsid w:val="00CB59FC"/>
    <w:rsid w:val="00CB5C96"/>
    <w:rsid w:val="00CB5CDF"/>
    <w:rsid w:val="00CB5F6C"/>
    <w:rsid w:val="00CB61D9"/>
    <w:rsid w:val="00CB6892"/>
    <w:rsid w:val="00CB68DB"/>
    <w:rsid w:val="00CB698B"/>
    <w:rsid w:val="00CB6A85"/>
    <w:rsid w:val="00CB702D"/>
    <w:rsid w:val="00CB7098"/>
    <w:rsid w:val="00CB76A2"/>
    <w:rsid w:val="00CB7898"/>
    <w:rsid w:val="00CB7EB1"/>
    <w:rsid w:val="00CC0031"/>
    <w:rsid w:val="00CC0186"/>
    <w:rsid w:val="00CC0422"/>
    <w:rsid w:val="00CC0454"/>
    <w:rsid w:val="00CC0598"/>
    <w:rsid w:val="00CC0A1E"/>
    <w:rsid w:val="00CC0FA2"/>
    <w:rsid w:val="00CC110D"/>
    <w:rsid w:val="00CC125A"/>
    <w:rsid w:val="00CC1319"/>
    <w:rsid w:val="00CC1459"/>
    <w:rsid w:val="00CC1584"/>
    <w:rsid w:val="00CC166C"/>
    <w:rsid w:val="00CC18CC"/>
    <w:rsid w:val="00CC1CAA"/>
    <w:rsid w:val="00CC1F7E"/>
    <w:rsid w:val="00CC1F7F"/>
    <w:rsid w:val="00CC2168"/>
    <w:rsid w:val="00CC23EB"/>
    <w:rsid w:val="00CC2468"/>
    <w:rsid w:val="00CC25BB"/>
    <w:rsid w:val="00CC273B"/>
    <w:rsid w:val="00CC2A53"/>
    <w:rsid w:val="00CC3258"/>
    <w:rsid w:val="00CC32FA"/>
    <w:rsid w:val="00CC33F0"/>
    <w:rsid w:val="00CC35F7"/>
    <w:rsid w:val="00CC3C74"/>
    <w:rsid w:val="00CC42D0"/>
    <w:rsid w:val="00CC436C"/>
    <w:rsid w:val="00CC4482"/>
    <w:rsid w:val="00CC4751"/>
    <w:rsid w:val="00CC4861"/>
    <w:rsid w:val="00CC48E0"/>
    <w:rsid w:val="00CC49C2"/>
    <w:rsid w:val="00CC4BF9"/>
    <w:rsid w:val="00CC4EDC"/>
    <w:rsid w:val="00CC5467"/>
    <w:rsid w:val="00CC57E3"/>
    <w:rsid w:val="00CC586C"/>
    <w:rsid w:val="00CC5921"/>
    <w:rsid w:val="00CC5973"/>
    <w:rsid w:val="00CC5A8A"/>
    <w:rsid w:val="00CC5E8A"/>
    <w:rsid w:val="00CC5E9B"/>
    <w:rsid w:val="00CC6474"/>
    <w:rsid w:val="00CC6838"/>
    <w:rsid w:val="00CC6B93"/>
    <w:rsid w:val="00CC6C52"/>
    <w:rsid w:val="00CC6E4C"/>
    <w:rsid w:val="00CC6F22"/>
    <w:rsid w:val="00CC72EE"/>
    <w:rsid w:val="00CC77D0"/>
    <w:rsid w:val="00CC7A33"/>
    <w:rsid w:val="00CC7A73"/>
    <w:rsid w:val="00CD01D8"/>
    <w:rsid w:val="00CD0659"/>
    <w:rsid w:val="00CD06A5"/>
    <w:rsid w:val="00CD0A6B"/>
    <w:rsid w:val="00CD0B54"/>
    <w:rsid w:val="00CD0BFB"/>
    <w:rsid w:val="00CD0DB9"/>
    <w:rsid w:val="00CD0F09"/>
    <w:rsid w:val="00CD1113"/>
    <w:rsid w:val="00CD11A5"/>
    <w:rsid w:val="00CD14D1"/>
    <w:rsid w:val="00CD169F"/>
    <w:rsid w:val="00CD18E7"/>
    <w:rsid w:val="00CD1E43"/>
    <w:rsid w:val="00CD20A1"/>
    <w:rsid w:val="00CD217C"/>
    <w:rsid w:val="00CD2187"/>
    <w:rsid w:val="00CD2370"/>
    <w:rsid w:val="00CD2775"/>
    <w:rsid w:val="00CD29AD"/>
    <w:rsid w:val="00CD2BF2"/>
    <w:rsid w:val="00CD2EE4"/>
    <w:rsid w:val="00CD2F23"/>
    <w:rsid w:val="00CD3027"/>
    <w:rsid w:val="00CD3960"/>
    <w:rsid w:val="00CD3A6A"/>
    <w:rsid w:val="00CD3BAC"/>
    <w:rsid w:val="00CD3C15"/>
    <w:rsid w:val="00CD3D2F"/>
    <w:rsid w:val="00CD3F51"/>
    <w:rsid w:val="00CD3F6F"/>
    <w:rsid w:val="00CD4165"/>
    <w:rsid w:val="00CD46FC"/>
    <w:rsid w:val="00CD4A32"/>
    <w:rsid w:val="00CD4D97"/>
    <w:rsid w:val="00CD4E8C"/>
    <w:rsid w:val="00CD5201"/>
    <w:rsid w:val="00CD522E"/>
    <w:rsid w:val="00CD534A"/>
    <w:rsid w:val="00CD539B"/>
    <w:rsid w:val="00CD558E"/>
    <w:rsid w:val="00CD563A"/>
    <w:rsid w:val="00CD56BA"/>
    <w:rsid w:val="00CD573F"/>
    <w:rsid w:val="00CD57F5"/>
    <w:rsid w:val="00CD585E"/>
    <w:rsid w:val="00CD5909"/>
    <w:rsid w:val="00CD5928"/>
    <w:rsid w:val="00CD5934"/>
    <w:rsid w:val="00CD59C9"/>
    <w:rsid w:val="00CD5A7A"/>
    <w:rsid w:val="00CD5C63"/>
    <w:rsid w:val="00CD5EE6"/>
    <w:rsid w:val="00CD5F3C"/>
    <w:rsid w:val="00CD61EF"/>
    <w:rsid w:val="00CD6276"/>
    <w:rsid w:val="00CD628F"/>
    <w:rsid w:val="00CD62B6"/>
    <w:rsid w:val="00CD63C9"/>
    <w:rsid w:val="00CD6884"/>
    <w:rsid w:val="00CD69E7"/>
    <w:rsid w:val="00CD6DBE"/>
    <w:rsid w:val="00CD6DE1"/>
    <w:rsid w:val="00CD6EFD"/>
    <w:rsid w:val="00CD710B"/>
    <w:rsid w:val="00CD7CA6"/>
    <w:rsid w:val="00CD7CE9"/>
    <w:rsid w:val="00CE02D9"/>
    <w:rsid w:val="00CE0663"/>
    <w:rsid w:val="00CE068D"/>
    <w:rsid w:val="00CE0813"/>
    <w:rsid w:val="00CE0BE6"/>
    <w:rsid w:val="00CE0C9A"/>
    <w:rsid w:val="00CE0CF2"/>
    <w:rsid w:val="00CE0D73"/>
    <w:rsid w:val="00CE0EF3"/>
    <w:rsid w:val="00CE12D0"/>
    <w:rsid w:val="00CE1383"/>
    <w:rsid w:val="00CE13EF"/>
    <w:rsid w:val="00CE167F"/>
    <w:rsid w:val="00CE16AB"/>
    <w:rsid w:val="00CE17D0"/>
    <w:rsid w:val="00CE19B4"/>
    <w:rsid w:val="00CE1A0B"/>
    <w:rsid w:val="00CE1EAC"/>
    <w:rsid w:val="00CE20C3"/>
    <w:rsid w:val="00CE27AD"/>
    <w:rsid w:val="00CE2847"/>
    <w:rsid w:val="00CE28F6"/>
    <w:rsid w:val="00CE2AAF"/>
    <w:rsid w:val="00CE2BD8"/>
    <w:rsid w:val="00CE2DA9"/>
    <w:rsid w:val="00CE32DC"/>
    <w:rsid w:val="00CE3BD8"/>
    <w:rsid w:val="00CE4108"/>
    <w:rsid w:val="00CE4510"/>
    <w:rsid w:val="00CE46B6"/>
    <w:rsid w:val="00CE4725"/>
    <w:rsid w:val="00CE47FF"/>
    <w:rsid w:val="00CE4918"/>
    <w:rsid w:val="00CE4A74"/>
    <w:rsid w:val="00CE4D0C"/>
    <w:rsid w:val="00CE4F39"/>
    <w:rsid w:val="00CE4F67"/>
    <w:rsid w:val="00CE5010"/>
    <w:rsid w:val="00CE51BC"/>
    <w:rsid w:val="00CE52C2"/>
    <w:rsid w:val="00CE5C63"/>
    <w:rsid w:val="00CE5D3C"/>
    <w:rsid w:val="00CE5E12"/>
    <w:rsid w:val="00CE5E39"/>
    <w:rsid w:val="00CE657E"/>
    <w:rsid w:val="00CE674A"/>
    <w:rsid w:val="00CE67BA"/>
    <w:rsid w:val="00CE69FC"/>
    <w:rsid w:val="00CE6ACE"/>
    <w:rsid w:val="00CE6B8B"/>
    <w:rsid w:val="00CE6C06"/>
    <w:rsid w:val="00CE6F83"/>
    <w:rsid w:val="00CE70D3"/>
    <w:rsid w:val="00CE7132"/>
    <w:rsid w:val="00CE715C"/>
    <w:rsid w:val="00CE753A"/>
    <w:rsid w:val="00CE758D"/>
    <w:rsid w:val="00CE7877"/>
    <w:rsid w:val="00CE78AD"/>
    <w:rsid w:val="00CE7A44"/>
    <w:rsid w:val="00CE7A4E"/>
    <w:rsid w:val="00CE7ADC"/>
    <w:rsid w:val="00CE7BCB"/>
    <w:rsid w:val="00CE7C7D"/>
    <w:rsid w:val="00CE7E1A"/>
    <w:rsid w:val="00CF001E"/>
    <w:rsid w:val="00CF0238"/>
    <w:rsid w:val="00CF02A7"/>
    <w:rsid w:val="00CF0370"/>
    <w:rsid w:val="00CF071A"/>
    <w:rsid w:val="00CF0743"/>
    <w:rsid w:val="00CF0892"/>
    <w:rsid w:val="00CF0A64"/>
    <w:rsid w:val="00CF0ADA"/>
    <w:rsid w:val="00CF0BD0"/>
    <w:rsid w:val="00CF0C89"/>
    <w:rsid w:val="00CF0E47"/>
    <w:rsid w:val="00CF0F84"/>
    <w:rsid w:val="00CF1074"/>
    <w:rsid w:val="00CF13A8"/>
    <w:rsid w:val="00CF1824"/>
    <w:rsid w:val="00CF1940"/>
    <w:rsid w:val="00CF1A5F"/>
    <w:rsid w:val="00CF1CAB"/>
    <w:rsid w:val="00CF20DB"/>
    <w:rsid w:val="00CF2123"/>
    <w:rsid w:val="00CF224F"/>
    <w:rsid w:val="00CF23F3"/>
    <w:rsid w:val="00CF25C2"/>
    <w:rsid w:val="00CF25F0"/>
    <w:rsid w:val="00CF2707"/>
    <w:rsid w:val="00CF279B"/>
    <w:rsid w:val="00CF291F"/>
    <w:rsid w:val="00CF2A77"/>
    <w:rsid w:val="00CF2CF1"/>
    <w:rsid w:val="00CF3119"/>
    <w:rsid w:val="00CF320A"/>
    <w:rsid w:val="00CF34C0"/>
    <w:rsid w:val="00CF34E6"/>
    <w:rsid w:val="00CF35C4"/>
    <w:rsid w:val="00CF39AD"/>
    <w:rsid w:val="00CF3BAA"/>
    <w:rsid w:val="00CF3C29"/>
    <w:rsid w:val="00CF3E3C"/>
    <w:rsid w:val="00CF4428"/>
    <w:rsid w:val="00CF44D6"/>
    <w:rsid w:val="00CF4632"/>
    <w:rsid w:val="00CF48B7"/>
    <w:rsid w:val="00CF4928"/>
    <w:rsid w:val="00CF4A84"/>
    <w:rsid w:val="00CF4B39"/>
    <w:rsid w:val="00CF4B7D"/>
    <w:rsid w:val="00CF4D85"/>
    <w:rsid w:val="00CF50E5"/>
    <w:rsid w:val="00CF5619"/>
    <w:rsid w:val="00CF57FB"/>
    <w:rsid w:val="00CF5AFF"/>
    <w:rsid w:val="00CF5B93"/>
    <w:rsid w:val="00CF5EF1"/>
    <w:rsid w:val="00CF62FC"/>
    <w:rsid w:val="00CF63F6"/>
    <w:rsid w:val="00CF6473"/>
    <w:rsid w:val="00CF65D5"/>
    <w:rsid w:val="00CF6606"/>
    <w:rsid w:val="00CF6641"/>
    <w:rsid w:val="00CF67B5"/>
    <w:rsid w:val="00CF6E93"/>
    <w:rsid w:val="00CF6F60"/>
    <w:rsid w:val="00CF6F66"/>
    <w:rsid w:val="00CF7637"/>
    <w:rsid w:val="00D001B0"/>
    <w:rsid w:val="00D00290"/>
    <w:rsid w:val="00D00430"/>
    <w:rsid w:val="00D006B5"/>
    <w:rsid w:val="00D00B38"/>
    <w:rsid w:val="00D00C68"/>
    <w:rsid w:val="00D01173"/>
    <w:rsid w:val="00D01236"/>
    <w:rsid w:val="00D012B8"/>
    <w:rsid w:val="00D012EC"/>
    <w:rsid w:val="00D01312"/>
    <w:rsid w:val="00D0176C"/>
    <w:rsid w:val="00D017CD"/>
    <w:rsid w:val="00D018D5"/>
    <w:rsid w:val="00D01981"/>
    <w:rsid w:val="00D019DA"/>
    <w:rsid w:val="00D01E32"/>
    <w:rsid w:val="00D0237F"/>
    <w:rsid w:val="00D0242A"/>
    <w:rsid w:val="00D0250B"/>
    <w:rsid w:val="00D0289E"/>
    <w:rsid w:val="00D02CE6"/>
    <w:rsid w:val="00D02DDE"/>
    <w:rsid w:val="00D02E46"/>
    <w:rsid w:val="00D02E50"/>
    <w:rsid w:val="00D02FA9"/>
    <w:rsid w:val="00D0311F"/>
    <w:rsid w:val="00D03197"/>
    <w:rsid w:val="00D03364"/>
    <w:rsid w:val="00D03597"/>
    <w:rsid w:val="00D035E2"/>
    <w:rsid w:val="00D037CD"/>
    <w:rsid w:val="00D0401F"/>
    <w:rsid w:val="00D040BD"/>
    <w:rsid w:val="00D040E3"/>
    <w:rsid w:val="00D04827"/>
    <w:rsid w:val="00D04AC6"/>
    <w:rsid w:val="00D050C2"/>
    <w:rsid w:val="00D0521C"/>
    <w:rsid w:val="00D052FA"/>
    <w:rsid w:val="00D058EB"/>
    <w:rsid w:val="00D05932"/>
    <w:rsid w:val="00D05A87"/>
    <w:rsid w:val="00D05BF7"/>
    <w:rsid w:val="00D05E9A"/>
    <w:rsid w:val="00D05F23"/>
    <w:rsid w:val="00D05F56"/>
    <w:rsid w:val="00D05FC0"/>
    <w:rsid w:val="00D060BC"/>
    <w:rsid w:val="00D06102"/>
    <w:rsid w:val="00D0617A"/>
    <w:rsid w:val="00D0621F"/>
    <w:rsid w:val="00D06220"/>
    <w:rsid w:val="00D06400"/>
    <w:rsid w:val="00D065A3"/>
    <w:rsid w:val="00D065C7"/>
    <w:rsid w:val="00D0667F"/>
    <w:rsid w:val="00D06A41"/>
    <w:rsid w:val="00D06CC8"/>
    <w:rsid w:val="00D0708F"/>
    <w:rsid w:val="00D0710A"/>
    <w:rsid w:val="00D07150"/>
    <w:rsid w:val="00D072BE"/>
    <w:rsid w:val="00D07613"/>
    <w:rsid w:val="00D07B7E"/>
    <w:rsid w:val="00D07D5D"/>
    <w:rsid w:val="00D07DEE"/>
    <w:rsid w:val="00D07F07"/>
    <w:rsid w:val="00D100B9"/>
    <w:rsid w:val="00D1035D"/>
    <w:rsid w:val="00D10672"/>
    <w:rsid w:val="00D1068C"/>
    <w:rsid w:val="00D106A0"/>
    <w:rsid w:val="00D10E3C"/>
    <w:rsid w:val="00D10E96"/>
    <w:rsid w:val="00D11136"/>
    <w:rsid w:val="00D11616"/>
    <w:rsid w:val="00D117DB"/>
    <w:rsid w:val="00D11975"/>
    <w:rsid w:val="00D11AD2"/>
    <w:rsid w:val="00D11C47"/>
    <w:rsid w:val="00D11DCC"/>
    <w:rsid w:val="00D12214"/>
    <w:rsid w:val="00D1232C"/>
    <w:rsid w:val="00D124BA"/>
    <w:rsid w:val="00D12989"/>
    <w:rsid w:val="00D13061"/>
    <w:rsid w:val="00D130D2"/>
    <w:rsid w:val="00D131D5"/>
    <w:rsid w:val="00D13409"/>
    <w:rsid w:val="00D1366C"/>
    <w:rsid w:val="00D13694"/>
    <w:rsid w:val="00D13A7F"/>
    <w:rsid w:val="00D1400F"/>
    <w:rsid w:val="00D141CC"/>
    <w:rsid w:val="00D142C1"/>
    <w:rsid w:val="00D142E3"/>
    <w:rsid w:val="00D142EB"/>
    <w:rsid w:val="00D1430C"/>
    <w:rsid w:val="00D1432C"/>
    <w:rsid w:val="00D1432F"/>
    <w:rsid w:val="00D145E9"/>
    <w:rsid w:val="00D14A68"/>
    <w:rsid w:val="00D14A80"/>
    <w:rsid w:val="00D14C11"/>
    <w:rsid w:val="00D151AC"/>
    <w:rsid w:val="00D152C5"/>
    <w:rsid w:val="00D1532A"/>
    <w:rsid w:val="00D1557F"/>
    <w:rsid w:val="00D15712"/>
    <w:rsid w:val="00D1589B"/>
    <w:rsid w:val="00D1595F"/>
    <w:rsid w:val="00D159D7"/>
    <w:rsid w:val="00D15AFB"/>
    <w:rsid w:val="00D15BA8"/>
    <w:rsid w:val="00D15D77"/>
    <w:rsid w:val="00D15F3B"/>
    <w:rsid w:val="00D1602C"/>
    <w:rsid w:val="00D1604B"/>
    <w:rsid w:val="00D163BA"/>
    <w:rsid w:val="00D16418"/>
    <w:rsid w:val="00D164C8"/>
    <w:rsid w:val="00D16752"/>
    <w:rsid w:val="00D16AE2"/>
    <w:rsid w:val="00D16E2A"/>
    <w:rsid w:val="00D16FAA"/>
    <w:rsid w:val="00D1701B"/>
    <w:rsid w:val="00D170B8"/>
    <w:rsid w:val="00D17348"/>
    <w:rsid w:val="00D173BE"/>
    <w:rsid w:val="00D17720"/>
    <w:rsid w:val="00D17769"/>
    <w:rsid w:val="00D177F2"/>
    <w:rsid w:val="00D1788F"/>
    <w:rsid w:val="00D17891"/>
    <w:rsid w:val="00D1796B"/>
    <w:rsid w:val="00D17A2D"/>
    <w:rsid w:val="00D17B5B"/>
    <w:rsid w:val="00D17D84"/>
    <w:rsid w:val="00D2000B"/>
    <w:rsid w:val="00D2016C"/>
    <w:rsid w:val="00D2048D"/>
    <w:rsid w:val="00D20578"/>
    <w:rsid w:val="00D20785"/>
    <w:rsid w:val="00D2088A"/>
    <w:rsid w:val="00D2088F"/>
    <w:rsid w:val="00D20B55"/>
    <w:rsid w:val="00D20D66"/>
    <w:rsid w:val="00D20E4D"/>
    <w:rsid w:val="00D20ED1"/>
    <w:rsid w:val="00D21076"/>
    <w:rsid w:val="00D21555"/>
    <w:rsid w:val="00D215D9"/>
    <w:rsid w:val="00D21649"/>
    <w:rsid w:val="00D219E6"/>
    <w:rsid w:val="00D21C06"/>
    <w:rsid w:val="00D21EB7"/>
    <w:rsid w:val="00D21FF0"/>
    <w:rsid w:val="00D2247A"/>
    <w:rsid w:val="00D224C0"/>
    <w:rsid w:val="00D225F4"/>
    <w:rsid w:val="00D22774"/>
    <w:rsid w:val="00D227BC"/>
    <w:rsid w:val="00D2297A"/>
    <w:rsid w:val="00D22A67"/>
    <w:rsid w:val="00D22B37"/>
    <w:rsid w:val="00D22D39"/>
    <w:rsid w:val="00D231C7"/>
    <w:rsid w:val="00D23353"/>
    <w:rsid w:val="00D23355"/>
    <w:rsid w:val="00D237C6"/>
    <w:rsid w:val="00D23D29"/>
    <w:rsid w:val="00D24452"/>
    <w:rsid w:val="00D244E8"/>
    <w:rsid w:val="00D245E5"/>
    <w:rsid w:val="00D245FC"/>
    <w:rsid w:val="00D245FD"/>
    <w:rsid w:val="00D24854"/>
    <w:rsid w:val="00D248A1"/>
    <w:rsid w:val="00D24BF5"/>
    <w:rsid w:val="00D24BF9"/>
    <w:rsid w:val="00D24E97"/>
    <w:rsid w:val="00D2536C"/>
    <w:rsid w:val="00D253B2"/>
    <w:rsid w:val="00D254E9"/>
    <w:rsid w:val="00D25836"/>
    <w:rsid w:val="00D259A9"/>
    <w:rsid w:val="00D25C3B"/>
    <w:rsid w:val="00D26111"/>
    <w:rsid w:val="00D2617E"/>
    <w:rsid w:val="00D262A5"/>
    <w:rsid w:val="00D26591"/>
    <w:rsid w:val="00D2662A"/>
    <w:rsid w:val="00D2684A"/>
    <w:rsid w:val="00D26988"/>
    <w:rsid w:val="00D26D4C"/>
    <w:rsid w:val="00D26FB3"/>
    <w:rsid w:val="00D26FCE"/>
    <w:rsid w:val="00D2705B"/>
    <w:rsid w:val="00D27253"/>
    <w:rsid w:val="00D272E6"/>
    <w:rsid w:val="00D27369"/>
    <w:rsid w:val="00D2744A"/>
    <w:rsid w:val="00D27473"/>
    <w:rsid w:val="00D274F9"/>
    <w:rsid w:val="00D27713"/>
    <w:rsid w:val="00D27799"/>
    <w:rsid w:val="00D278C5"/>
    <w:rsid w:val="00D27925"/>
    <w:rsid w:val="00D279E3"/>
    <w:rsid w:val="00D27A63"/>
    <w:rsid w:val="00D27EE6"/>
    <w:rsid w:val="00D30050"/>
    <w:rsid w:val="00D302FE"/>
    <w:rsid w:val="00D30459"/>
    <w:rsid w:val="00D3093B"/>
    <w:rsid w:val="00D309CB"/>
    <w:rsid w:val="00D30A15"/>
    <w:rsid w:val="00D30B6E"/>
    <w:rsid w:val="00D30CAD"/>
    <w:rsid w:val="00D30E07"/>
    <w:rsid w:val="00D30F5B"/>
    <w:rsid w:val="00D30F71"/>
    <w:rsid w:val="00D30FD7"/>
    <w:rsid w:val="00D31092"/>
    <w:rsid w:val="00D310B8"/>
    <w:rsid w:val="00D31286"/>
    <w:rsid w:val="00D31328"/>
    <w:rsid w:val="00D31525"/>
    <w:rsid w:val="00D31FB6"/>
    <w:rsid w:val="00D3239F"/>
    <w:rsid w:val="00D324B7"/>
    <w:rsid w:val="00D32E86"/>
    <w:rsid w:val="00D32F30"/>
    <w:rsid w:val="00D33134"/>
    <w:rsid w:val="00D331CA"/>
    <w:rsid w:val="00D33209"/>
    <w:rsid w:val="00D3326D"/>
    <w:rsid w:val="00D33741"/>
    <w:rsid w:val="00D337C3"/>
    <w:rsid w:val="00D339CF"/>
    <w:rsid w:val="00D33B46"/>
    <w:rsid w:val="00D33B92"/>
    <w:rsid w:val="00D33CCA"/>
    <w:rsid w:val="00D33F66"/>
    <w:rsid w:val="00D3456C"/>
    <w:rsid w:val="00D345F3"/>
    <w:rsid w:val="00D3473D"/>
    <w:rsid w:val="00D348A1"/>
    <w:rsid w:val="00D349B7"/>
    <w:rsid w:val="00D34AB9"/>
    <w:rsid w:val="00D34E61"/>
    <w:rsid w:val="00D3553D"/>
    <w:rsid w:val="00D35862"/>
    <w:rsid w:val="00D358AB"/>
    <w:rsid w:val="00D35EC2"/>
    <w:rsid w:val="00D36132"/>
    <w:rsid w:val="00D36356"/>
    <w:rsid w:val="00D36391"/>
    <w:rsid w:val="00D365AA"/>
    <w:rsid w:val="00D36644"/>
    <w:rsid w:val="00D37285"/>
    <w:rsid w:val="00D372A3"/>
    <w:rsid w:val="00D3734F"/>
    <w:rsid w:val="00D375A1"/>
    <w:rsid w:val="00D37611"/>
    <w:rsid w:val="00D37746"/>
    <w:rsid w:val="00D37AEA"/>
    <w:rsid w:val="00D37D50"/>
    <w:rsid w:val="00D37DBC"/>
    <w:rsid w:val="00D400EC"/>
    <w:rsid w:val="00D40284"/>
    <w:rsid w:val="00D40379"/>
    <w:rsid w:val="00D404CB"/>
    <w:rsid w:val="00D405AF"/>
    <w:rsid w:val="00D40794"/>
    <w:rsid w:val="00D40958"/>
    <w:rsid w:val="00D40B52"/>
    <w:rsid w:val="00D40B8A"/>
    <w:rsid w:val="00D40D82"/>
    <w:rsid w:val="00D40E61"/>
    <w:rsid w:val="00D41000"/>
    <w:rsid w:val="00D41530"/>
    <w:rsid w:val="00D4163E"/>
    <w:rsid w:val="00D41766"/>
    <w:rsid w:val="00D4180E"/>
    <w:rsid w:val="00D418B3"/>
    <w:rsid w:val="00D419A9"/>
    <w:rsid w:val="00D419D5"/>
    <w:rsid w:val="00D41AEF"/>
    <w:rsid w:val="00D41D8D"/>
    <w:rsid w:val="00D41E18"/>
    <w:rsid w:val="00D421BC"/>
    <w:rsid w:val="00D42307"/>
    <w:rsid w:val="00D423ED"/>
    <w:rsid w:val="00D4240B"/>
    <w:rsid w:val="00D42671"/>
    <w:rsid w:val="00D42A82"/>
    <w:rsid w:val="00D42E60"/>
    <w:rsid w:val="00D42F23"/>
    <w:rsid w:val="00D4306D"/>
    <w:rsid w:val="00D437AE"/>
    <w:rsid w:val="00D438F8"/>
    <w:rsid w:val="00D4427D"/>
    <w:rsid w:val="00D44512"/>
    <w:rsid w:val="00D445A4"/>
    <w:rsid w:val="00D445DA"/>
    <w:rsid w:val="00D4479D"/>
    <w:rsid w:val="00D447DB"/>
    <w:rsid w:val="00D44846"/>
    <w:rsid w:val="00D4488C"/>
    <w:rsid w:val="00D44894"/>
    <w:rsid w:val="00D44A66"/>
    <w:rsid w:val="00D44C1B"/>
    <w:rsid w:val="00D44CEA"/>
    <w:rsid w:val="00D44D2B"/>
    <w:rsid w:val="00D44DFC"/>
    <w:rsid w:val="00D45577"/>
    <w:rsid w:val="00D45755"/>
    <w:rsid w:val="00D45926"/>
    <w:rsid w:val="00D45B20"/>
    <w:rsid w:val="00D45E1D"/>
    <w:rsid w:val="00D45E96"/>
    <w:rsid w:val="00D46047"/>
    <w:rsid w:val="00D460BC"/>
    <w:rsid w:val="00D461AD"/>
    <w:rsid w:val="00D46367"/>
    <w:rsid w:val="00D46995"/>
    <w:rsid w:val="00D46B50"/>
    <w:rsid w:val="00D46BF5"/>
    <w:rsid w:val="00D46DE7"/>
    <w:rsid w:val="00D46E5A"/>
    <w:rsid w:val="00D46FA4"/>
    <w:rsid w:val="00D47626"/>
    <w:rsid w:val="00D47659"/>
    <w:rsid w:val="00D47809"/>
    <w:rsid w:val="00D47BC0"/>
    <w:rsid w:val="00D47E9D"/>
    <w:rsid w:val="00D47E9E"/>
    <w:rsid w:val="00D500A9"/>
    <w:rsid w:val="00D501D2"/>
    <w:rsid w:val="00D5041B"/>
    <w:rsid w:val="00D50831"/>
    <w:rsid w:val="00D509FF"/>
    <w:rsid w:val="00D50B90"/>
    <w:rsid w:val="00D50C86"/>
    <w:rsid w:val="00D50CAE"/>
    <w:rsid w:val="00D50ECA"/>
    <w:rsid w:val="00D511FE"/>
    <w:rsid w:val="00D51266"/>
    <w:rsid w:val="00D515C3"/>
    <w:rsid w:val="00D518D7"/>
    <w:rsid w:val="00D518FC"/>
    <w:rsid w:val="00D51A13"/>
    <w:rsid w:val="00D51ADE"/>
    <w:rsid w:val="00D51FDD"/>
    <w:rsid w:val="00D520EE"/>
    <w:rsid w:val="00D52403"/>
    <w:rsid w:val="00D52570"/>
    <w:rsid w:val="00D528FC"/>
    <w:rsid w:val="00D52C1C"/>
    <w:rsid w:val="00D52D1C"/>
    <w:rsid w:val="00D52DC0"/>
    <w:rsid w:val="00D52DE0"/>
    <w:rsid w:val="00D5301F"/>
    <w:rsid w:val="00D5307E"/>
    <w:rsid w:val="00D53658"/>
    <w:rsid w:val="00D5380E"/>
    <w:rsid w:val="00D538EF"/>
    <w:rsid w:val="00D53BDD"/>
    <w:rsid w:val="00D53E18"/>
    <w:rsid w:val="00D53EF6"/>
    <w:rsid w:val="00D53FD0"/>
    <w:rsid w:val="00D541C7"/>
    <w:rsid w:val="00D543D8"/>
    <w:rsid w:val="00D54584"/>
    <w:rsid w:val="00D546CC"/>
    <w:rsid w:val="00D54905"/>
    <w:rsid w:val="00D54E92"/>
    <w:rsid w:val="00D54EF9"/>
    <w:rsid w:val="00D54F93"/>
    <w:rsid w:val="00D55054"/>
    <w:rsid w:val="00D55188"/>
    <w:rsid w:val="00D5559C"/>
    <w:rsid w:val="00D55642"/>
    <w:rsid w:val="00D557CA"/>
    <w:rsid w:val="00D55AB7"/>
    <w:rsid w:val="00D55BB1"/>
    <w:rsid w:val="00D55BC1"/>
    <w:rsid w:val="00D55EEC"/>
    <w:rsid w:val="00D55FC9"/>
    <w:rsid w:val="00D56219"/>
    <w:rsid w:val="00D5655C"/>
    <w:rsid w:val="00D5662F"/>
    <w:rsid w:val="00D56A6A"/>
    <w:rsid w:val="00D56D49"/>
    <w:rsid w:val="00D56ECD"/>
    <w:rsid w:val="00D56F96"/>
    <w:rsid w:val="00D571A6"/>
    <w:rsid w:val="00D57265"/>
    <w:rsid w:val="00D5726E"/>
    <w:rsid w:val="00D573A4"/>
    <w:rsid w:val="00D575DD"/>
    <w:rsid w:val="00D5768A"/>
    <w:rsid w:val="00D57CC9"/>
    <w:rsid w:val="00D6033F"/>
    <w:rsid w:val="00D603E4"/>
    <w:rsid w:val="00D6054F"/>
    <w:rsid w:val="00D60857"/>
    <w:rsid w:val="00D60896"/>
    <w:rsid w:val="00D608E2"/>
    <w:rsid w:val="00D6094B"/>
    <w:rsid w:val="00D60969"/>
    <w:rsid w:val="00D60EA6"/>
    <w:rsid w:val="00D60F2D"/>
    <w:rsid w:val="00D61151"/>
    <w:rsid w:val="00D61724"/>
    <w:rsid w:val="00D61AEE"/>
    <w:rsid w:val="00D61C73"/>
    <w:rsid w:val="00D61CD7"/>
    <w:rsid w:val="00D61EEE"/>
    <w:rsid w:val="00D61F96"/>
    <w:rsid w:val="00D62286"/>
    <w:rsid w:val="00D62370"/>
    <w:rsid w:val="00D625D3"/>
    <w:rsid w:val="00D626A3"/>
    <w:rsid w:val="00D626F1"/>
    <w:rsid w:val="00D62790"/>
    <w:rsid w:val="00D62A3F"/>
    <w:rsid w:val="00D62B76"/>
    <w:rsid w:val="00D62BAE"/>
    <w:rsid w:val="00D630D4"/>
    <w:rsid w:val="00D635DE"/>
    <w:rsid w:val="00D63642"/>
    <w:rsid w:val="00D636AE"/>
    <w:rsid w:val="00D63996"/>
    <w:rsid w:val="00D6418A"/>
    <w:rsid w:val="00D64815"/>
    <w:rsid w:val="00D64862"/>
    <w:rsid w:val="00D6488D"/>
    <w:rsid w:val="00D6497A"/>
    <w:rsid w:val="00D64A85"/>
    <w:rsid w:val="00D6522E"/>
    <w:rsid w:val="00D65289"/>
    <w:rsid w:val="00D653B1"/>
    <w:rsid w:val="00D65668"/>
    <w:rsid w:val="00D6568B"/>
    <w:rsid w:val="00D65CA2"/>
    <w:rsid w:val="00D65E43"/>
    <w:rsid w:val="00D661A8"/>
    <w:rsid w:val="00D666EA"/>
    <w:rsid w:val="00D66F44"/>
    <w:rsid w:val="00D66F4F"/>
    <w:rsid w:val="00D673FD"/>
    <w:rsid w:val="00D67423"/>
    <w:rsid w:val="00D676B0"/>
    <w:rsid w:val="00D67742"/>
    <w:rsid w:val="00D67770"/>
    <w:rsid w:val="00D67A72"/>
    <w:rsid w:val="00D67BEC"/>
    <w:rsid w:val="00D67D73"/>
    <w:rsid w:val="00D67E0F"/>
    <w:rsid w:val="00D67E17"/>
    <w:rsid w:val="00D7042F"/>
    <w:rsid w:val="00D70477"/>
    <w:rsid w:val="00D70494"/>
    <w:rsid w:val="00D7077A"/>
    <w:rsid w:val="00D709B7"/>
    <w:rsid w:val="00D709F4"/>
    <w:rsid w:val="00D70ABC"/>
    <w:rsid w:val="00D70D9B"/>
    <w:rsid w:val="00D70EFC"/>
    <w:rsid w:val="00D70F6C"/>
    <w:rsid w:val="00D71032"/>
    <w:rsid w:val="00D7140D"/>
    <w:rsid w:val="00D714F0"/>
    <w:rsid w:val="00D716C1"/>
    <w:rsid w:val="00D71726"/>
    <w:rsid w:val="00D71A3D"/>
    <w:rsid w:val="00D71A51"/>
    <w:rsid w:val="00D71E28"/>
    <w:rsid w:val="00D71F27"/>
    <w:rsid w:val="00D71F8B"/>
    <w:rsid w:val="00D72388"/>
    <w:rsid w:val="00D723B7"/>
    <w:rsid w:val="00D726E0"/>
    <w:rsid w:val="00D72729"/>
    <w:rsid w:val="00D7278F"/>
    <w:rsid w:val="00D7295F"/>
    <w:rsid w:val="00D7296F"/>
    <w:rsid w:val="00D72AD8"/>
    <w:rsid w:val="00D72CE7"/>
    <w:rsid w:val="00D72ED0"/>
    <w:rsid w:val="00D72ED9"/>
    <w:rsid w:val="00D72F2B"/>
    <w:rsid w:val="00D731EE"/>
    <w:rsid w:val="00D73515"/>
    <w:rsid w:val="00D736B1"/>
    <w:rsid w:val="00D737B1"/>
    <w:rsid w:val="00D737EC"/>
    <w:rsid w:val="00D73A17"/>
    <w:rsid w:val="00D73B1B"/>
    <w:rsid w:val="00D73B45"/>
    <w:rsid w:val="00D73C34"/>
    <w:rsid w:val="00D73C91"/>
    <w:rsid w:val="00D74C04"/>
    <w:rsid w:val="00D74C0C"/>
    <w:rsid w:val="00D74C1B"/>
    <w:rsid w:val="00D74CA4"/>
    <w:rsid w:val="00D74CAB"/>
    <w:rsid w:val="00D74CE6"/>
    <w:rsid w:val="00D74DCC"/>
    <w:rsid w:val="00D74E7D"/>
    <w:rsid w:val="00D74E83"/>
    <w:rsid w:val="00D74EC1"/>
    <w:rsid w:val="00D74FD6"/>
    <w:rsid w:val="00D752AD"/>
    <w:rsid w:val="00D75803"/>
    <w:rsid w:val="00D75D4D"/>
    <w:rsid w:val="00D76199"/>
    <w:rsid w:val="00D7633E"/>
    <w:rsid w:val="00D76614"/>
    <w:rsid w:val="00D76868"/>
    <w:rsid w:val="00D768C3"/>
    <w:rsid w:val="00D768E2"/>
    <w:rsid w:val="00D76B82"/>
    <w:rsid w:val="00D76CF3"/>
    <w:rsid w:val="00D76E9C"/>
    <w:rsid w:val="00D7708D"/>
    <w:rsid w:val="00D7746C"/>
    <w:rsid w:val="00D77556"/>
    <w:rsid w:val="00D7755E"/>
    <w:rsid w:val="00D77689"/>
    <w:rsid w:val="00D777FF"/>
    <w:rsid w:val="00D77A1C"/>
    <w:rsid w:val="00D77DC3"/>
    <w:rsid w:val="00D77EEB"/>
    <w:rsid w:val="00D802D5"/>
    <w:rsid w:val="00D803A1"/>
    <w:rsid w:val="00D804A2"/>
    <w:rsid w:val="00D80AD4"/>
    <w:rsid w:val="00D80C31"/>
    <w:rsid w:val="00D80D51"/>
    <w:rsid w:val="00D80DAE"/>
    <w:rsid w:val="00D81083"/>
    <w:rsid w:val="00D8131A"/>
    <w:rsid w:val="00D81350"/>
    <w:rsid w:val="00D81457"/>
    <w:rsid w:val="00D8163F"/>
    <w:rsid w:val="00D81825"/>
    <w:rsid w:val="00D823B7"/>
    <w:rsid w:val="00D82490"/>
    <w:rsid w:val="00D824CD"/>
    <w:rsid w:val="00D8251A"/>
    <w:rsid w:val="00D8277D"/>
    <w:rsid w:val="00D82985"/>
    <w:rsid w:val="00D82DE0"/>
    <w:rsid w:val="00D82DFC"/>
    <w:rsid w:val="00D82E01"/>
    <w:rsid w:val="00D82F01"/>
    <w:rsid w:val="00D82FAA"/>
    <w:rsid w:val="00D8306C"/>
    <w:rsid w:val="00D8340B"/>
    <w:rsid w:val="00D83623"/>
    <w:rsid w:val="00D8369B"/>
    <w:rsid w:val="00D83818"/>
    <w:rsid w:val="00D8394C"/>
    <w:rsid w:val="00D83DCA"/>
    <w:rsid w:val="00D83F13"/>
    <w:rsid w:val="00D83F5C"/>
    <w:rsid w:val="00D84287"/>
    <w:rsid w:val="00D84410"/>
    <w:rsid w:val="00D8447E"/>
    <w:rsid w:val="00D849B8"/>
    <w:rsid w:val="00D84D86"/>
    <w:rsid w:val="00D84DE0"/>
    <w:rsid w:val="00D8523A"/>
    <w:rsid w:val="00D85321"/>
    <w:rsid w:val="00D85A42"/>
    <w:rsid w:val="00D85B62"/>
    <w:rsid w:val="00D85CEF"/>
    <w:rsid w:val="00D85D4E"/>
    <w:rsid w:val="00D860ED"/>
    <w:rsid w:val="00D86187"/>
    <w:rsid w:val="00D867F2"/>
    <w:rsid w:val="00D86816"/>
    <w:rsid w:val="00D86837"/>
    <w:rsid w:val="00D86D72"/>
    <w:rsid w:val="00D86E04"/>
    <w:rsid w:val="00D86E0A"/>
    <w:rsid w:val="00D86EA1"/>
    <w:rsid w:val="00D86EA7"/>
    <w:rsid w:val="00D8707F"/>
    <w:rsid w:val="00D87416"/>
    <w:rsid w:val="00D87650"/>
    <w:rsid w:val="00D878C9"/>
    <w:rsid w:val="00D87F77"/>
    <w:rsid w:val="00D90151"/>
    <w:rsid w:val="00D901F3"/>
    <w:rsid w:val="00D90253"/>
    <w:rsid w:val="00D90699"/>
    <w:rsid w:val="00D908F6"/>
    <w:rsid w:val="00D90A91"/>
    <w:rsid w:val="00D90D52"/>
    <w:rsid w:val="00D90E47"/>
    <w:rsid w:val="00D90FE1"/>
    <w:rsid w:val="00D916F8"/>
    <w:rsid w:val="00D91958"/>
    <w:rsid w:val="00D91981"/>
    <w:rsid w:val="00D91B1E"/>
    <w:rsid w:val="00D91B88"/>
    <w:rsid w:val="00D91BB5"/>
    <w:rsid w:val="00D92125"/>
    <w:rsid w:val="00D9220C"/>
    <w:rsid w:val="00D92354"/>
    <w:rsid w:val="00D9239A"/>
    <w:rsid w:val="00D926C1"/>
    <w:rsid w:val="00D927EC"/>
    <w:rsid w:val="00D92902"/>
    <w:rsid w:val="00D93277"/>
    <w:rsid w:val="00D9351D"/>
    <w:rsid w:val="00D93A4A"/>
    <w:rsid w:val="00D93FCF"/>
    <w:rsid w:val="00D9401F"/>
    <w:rsid w:val="00D9430C"/>
    <w:rsid w:val="00D9448E"/>
    <w:rsid w:val="00D946AF"/>
    <w:rsid w:val="00D946E6"/>
    <w:rsid w:val="00D94BE9"/>
    <w:rsid w:val="00D94EBE"/>
    <w:rsid w:val="00D9512F"/>
    <w:rsid w:val="00D95266"/>
    <w:rsid w:val="00D952A6"/>
    <w:rsid w:val="00D953D3"/>
    <w:rsid w:val="00D95463"/>
    <w:rsid w:val="00D95A5D"/>
    <w:rsid w:val="00D95A6E"/>
    <w:rsid w:val="00D95B2D"/>
    <w:rsid w:val="00D95B8D"/>
    <w:rsid w:val="00D95F7A"/>
    <w:rsid w:val="00D9602D"/>
    <w:rsid w:val="00D962B3"/>
    <w:rsid w:val="00D96829"/>
    <w:rsid w:val="00D9684D"/>
    <w:rsid w:val="00D96B2C"/>
    <w:rsid w:val="00D96BC9"/>
    <w:rsid w:val="00D96C07"/>
    <w:rsid w:val="00D96D7E"/>
    <w:rsid w:val="00D970FD"/>
    <w:rsid w:val="00D971C2"/>
    <w:rsid w:val="00D973E5"/>
    <w:rsid w:val="00D978CB"/>
    <w:rsid w:val="00D9799B"/>
    <w:rsid w:val="00D97A6B"/>
    <w:rsid w:val="00D97D99"/>
    <w:rsid w:val="00D97E10"/>
    <w:rsid w:val="00D97E7B"/>
    <w:rsid w:val="00DA000A"/>
    <w:rsid w:val="00DA0166"/>
    <w:rsid w:val="00DA04E0"/>
    <w:rsid w:val="00DA074B"/>
    <w:rsid w:val="00DA0845"/>
    <w:rsid w:val="00DA0923"/>
    <w:rsid w:val="00DA0B05"/>
    <w:rsid w:val="00DA0B35"/>
    <w:rsid w:val="00DA0C42"/>
    <w:rsid w:val="00DA1229"/>
    <w:rsid w:val="00DA186E"/>
    <w:rsid w:val="00DA1934"/>
    <w:rsid w:val="00DA1D8F"/>
    <w:rsid w:val="00DA1FBE"/>
    <w:rsid w:val="00DA1FC2"/>
    <w:rsid w:val="00DA2389"/>
    <w:rsid w:val="00DA2640"/>
    <w:rsid w:val="00DA2649"/>
    <w:rsid w:val="00DA2C66"/>
    <w:rsid w:val="00DA2CEF"/>
    <w:rsid w:val="00DA2D37"/>
    <w:rsid w:val="00DA2FDC"/>
    <w:rsid w:val="00DA3002"/>
    <w:rsid w:val="00DA307B"/>
    <w:rsid w:val="00DA30EC"/>
    <w:rsid w:val="00DA31EB"/>
    <w:rsid w:val="00DA33C1"/>
    <w:rsid w:val="00DA34E8"/>
    <w:rsid w:val="00DA3676"/>
    <w:rsid w:val="00DA36F9"/>
    <w:rsid w:val="00DA37B5"/>
    <w:rsid w:val="00DA39AC"/>
    <w:rsid w:val="00DA3D39"/>
    <w:rsid w:val="00DA3EF9"/>
    <w:rsid w:val="00DA401A"/>
    <w:rsid w:val="00DA424E"/>
    <w:rsid w:val="00DA42CA"/>
    <w:rsid w:val="00DA4729"/>
    <w:rsid w:val="00DA497F"/>
    <w:rsid w:val="00DA49CA"/>
    <w:rsid w:val="00DA4AFB"/>
    <w:rsid w:val="00DA4C30"/>
    <w:rsid w:val="00DA53C9"/>
    <w:rsid w:val="00DA5C6C"/>
    <w:rsid w:val="00DA5E36"/>
    <w:rsid w:val="00DA658D"/>
    <w:rsid w:val="00DA66B2"/>
    <w:rsid w:val="00DA66BB"/>
    <w:rsid w:val="00DA675A"/>
    <w:rsid w:val="00DA6A7C"/>
    <w:rsid w:val="00DA7B4B"/>
    <w:rsid w:val="00DA7BCC"/>
    <w:rsid w:val="00DA7D78"/>
    <w:rsid w:val="00DA7E0F"/>
    <w:rsid w:val="00DB008F"/>
    <w:rsid w:val="00DB0120"/>
    <w:rsid w:val="00DB0219"/>
    <w:rsid w:val="00DB0356"/>
    <w:rsid w:val="00DB06C4"/>
    <w:rsid w:val="00DB0A7E"/>
    <w:rsid w:val="00DB0AB7"/>
    <w:rsid w:val="00DB0AD8"/>
    <w:rsid w:val="00DB0B54"/>
    <w:rsid w:val="00DB0EE6"/>
    <w:rsid w:val="00DB11B1"/>
    <w:rsid w:val="00DB11DE"/>
    <w:rsid w:val="00DB121C"/>
    <w:rsid w:val="00DB12F0"/>
    <w:rsid w:val="00DB13E7"/>
    <w:rsid w:val="00DB1530"/>
    <w:rsid w:val="00DB16BF"/>
    <w:rsid w:val="00DB179C"/>
    <w:rsid w:val="00DB1802"/>
    <w:rsid w:val="00DB1917"/>
    <w:rsid w:val="00DB1AE0"/>
    <w:rsid w:val="00DB1B23"/>
    <w:rsid w:val="00DB1EBF"/>
    <w:rsid w:val="00DB1F8F"/>
    <w:rsid w:val="00DB1F96"/>
    <w:rsid w:val="00DB20CA"/>
    <w:rsid w:val="00DB2227"/>
    <w:rsid w:val="00DB2239"/>
    <w:rsid w:val="00DB246E"/>
    <w:rsid w:val="00DB26F6"/>
    <w:rsid w:val="00DB279A"/>
    <w:rsid w:val="00DB2E32"/>
    <w:rsid w:val="00DB2E88"/>
    <w:rsid w:val="00DB356A"/>
    <w:rsid w:val="00DB3690"/>
    <w:rsid w:val="00DB3691"/>
    <w:rsid w:val="00DB36B4"/>
    <w:rsid w:val="00DB3729"/>
    <w:rsid w:val="00DB388B"/>
    <w:rsid w:val="00DB3CC9"/>
    <w:rsid w:val="00DB3CDF"/>
    <w:rsid w:val="00DB3E6A"/>
    <w:rsid w:val="00DB3FDE"/>
    <w:rsid w:val="00DB402A"/>
    <w:rsid w:val="00DB4240"/>
    <w:rsid w:val="00DB4474"/>
    <w:rsid w:val="00DB46FB"/>
    <w:rsid w:val="00DB4777"/>
    <w:rsid w:val="00DB4B9F"/>
    <w:rsid w:val="00DB4C90"/>
    <w:rsid w:val="00DB4FB3"/>
    <w:rsid w:val="00DB5259"/>
    <w:rsid w:val="00DB52F9"/>
    <w:rsid w:val="00DB533D"/>
    <w:rsid w:val="00DB5461"/>
    <w:rsid w:val="00DB57B6"/>
    <w:rsid w:val="00DB591A"/>
    <w:rsid w:val="00DB5922"/>
    <w:rsid w:val="00DB5C18"/>
    <w:rsid w:val="00DB5EE9"/>
    <w:rsid w:val="00DB617E"/>
    <w:rsid w:val="00DB7016"/>
    <w:rsid w:val="00DB715D"/>
    <w:rsid w:val="00DB71BD"/>
    <w:rsid w:val="00DB72F5"/>
    <w:rsid w:val="00DB73E9"/>
    <w:rsid w:val="00DB74A2"/>
    <w:rsid w:val="00DB74FF"/>
    <w:rsid w:val="00DB7795"/>
    <w:rsid w:val="00DB7AA5"/>
    <w:rsid w:val="00DB7B8A"/>
    <w:rsid w:val="00DB7DB8"/>
    <w:rsid w:val="00DB7E7D"/>
    <w:rsid w:val="00DB7F1A"/>
    <w:rsid w:val="00DB7FBD"/>
    <w:rsid w:val="00DC04B2"/>
    <w:rsid w:val="00DC05E9"/>
    <w:rsid w:val="00DC06BA"/>
    <w:rsid w:val="00DC072D"/>
    <w:rsid w:val="00DC07C2"/>
    <w:rsid w:val="00DC0903"/>
    <w:rsid w:val="00DC0927"/>
    <w:rsid w:val="00DC0AC2"/>
    <w:rsid w:val="00DC0F61"/>
    <w:rsid w:val="00DC1088"/>
    <w:rsid w:val="00DC185C"/>
    <w:rsid w:val="00DC1C28"/>
    <w:rsid w:val="00DC1DCA"/>
    <w:rsid w:val="00DC20C1"/>
    <w:rsid w:val="00DC2122"/>
    <w:rsid w:val="00DC2CC9"/>
    <w:rsid w:val="00DC3057"/>
    <w:rsid w:val="00DC310C"/>
    <w:rsid w:val="00DC3C9A"/>
    <w:rsid w:val="00DC3CC5"/>
    <w:rsid w:val="00DC3D70"/>
    <w:rsid w:val="00DC3F04"/>
    <w:rsid w:val="00DC3F19"/>
    <w:rsid w:val="00DC4089"/>
    <w:rsid w:val="00DC4206"/>
    <w:rsid w:val="00DC426F"/>
    <w:rsid w:val="00DC447F"/>
    <w:rsid w:val="00DC46DE"/>
    <w:rsid w:val="00DC4AEB"/>
    <w:rsid w:val="00DC4B87"/>
    <w:rsid w:val="00DC52D5"/>
    <w:rsid w:val="00DC5380"/>
    <w:rsid w:val="00DC5417"/>
    <w:rsid w:val="00DC5651"/>
    <w:rsid w:val="00DC5F03"/>
    <w:rsid w:val="00DC5FDD"/>
    <w:rsid w:val="00DC60D9"/>
    <w:rsid w:val="00DC6361"/>
    <w:rsid w:val="00DC6376"/>
    <w:rsid w:val="00DC69AD"/>
    <w:rsid w:val="00DC6BFC"/>
    <w:rsid w:val="00DC6F55"/>
    <w:rsid w:val="00DC7690"/>
    <w:rsid w:val="00DC7754"/>
    <w:rsid w:val="00DC7A1B"/>
    <w:rsid w:val="00DC7AD2"/>
    <w:rsid w:val="00DC7D5B"/>
    <w:rsid w:val="00DD0050"/>
    <w:rsid w:val="00DD039B"/>
    <w:rsid w:val="00DD0441"/>
    <w:rsid w:val="00DD0467"/>
    <w:rsid w:val="00DD0912"/>
    <w:rsid w:val="00DD0A4D"/>
    <w:rsid w:val="00DD0C7C"/>
    <w:rsid w:val="00DD1054"/>
    <w:rsid w:val="00DD1375"/>
    <w:rsid w:val="00DD1434"/>
    <w:rsid w:val="00DD15CF"/>
    <w:rsid w:val="00DD180C"/>
    <w:rsid w:val="00DD1B08"/>
    <w:rsid w:val="00DD1BCB"/>
    <w:rsid w:val="00DD1CF1"/>
    <w:rsid w:val="00DD2315"/>
    <w:rsid w:val="00DD26F5"/>
    <w:rsid w:val="00DD2734"/>
    <w:rsid w:val="00DD28B6"/>
    <w:rsid w:val="00DD2964"/>
    <w:rsid w:val="00DD2993"/>
    <w:rsid w:val="00DD2B5A"/>
    <w:rsid w:val="00DD2B78"/>
    <w:rsid w:val="00DD2B94"/>
    <w:rsid w:val="00DD3004"/>
    <w:rsid w:val="00DD308B"/>
    <w:rsid w:val="00DD30DA"/>
    <w:rsid w:val="00DD3375"/>
    <w:rsid w:val="00DD35F2"/>
    <w:rsid w:val="00DD3720"/>
    <w:rsid w:val="00DD3768"/>
    <w:rsid w:val="00DD3DB8"/>
    <w:rsid w:val="00DD3E0A"/>
    <w:rsid w:val="00DD43C9"/>
    <w:rsid w:val="00DD45CB"/>
    <w:rsid w:val="00DD45DD"/>
    <w:rsid w:val="00DD48D4"/>
    <w:rsid w:val="00DD4C42"/>
    <w:rsid w:val="00DD4EF6"/>
    <w:rsid w:val="00DD4FBB"/>
    <w:rsid w:val="00DD50A6"/>
    <w:rsid w:val="00DD5148"/>
    <w:rsid w:val="00DD51FF"/>
    <w:rsid w:val="00DD5244"/>
    <w:rsid w:val="00DD5296"/>
    <w:rsid w:val="00DD57CA"/>
    <w:rsid w:val="00DD58B1"/>
    <w:rsid w:val="00DD5A82"/>
    <w:rsid w:val="00DD5C1D"/>
    <w:rsid w:val="00DD5E8A"/>
    <w:rsid w:val="00DD5F3B"/>
    <w:rsid w:val="00DD6261"/>
    <w:rsid w:val="00DD6372"/>
    <w:rsid w:val="00DD64C9"/>
    <w:rsid w:val="00DD692D"/>
    <w:rsid w:val="00DD6AA9"/>
    <w:rsid w:val="00DD6CFA"/>
    <w:rsid w:val="00DD6DA1"/>
    <w:rsid w:val="00DD6E0A"/>
    <w:rsid w:val="00DD6F6B"/>
    <w:rsid w:val="00DD7139"/>
    <w:rsid w:val="00DD7253"/>
    <w:rsid w:val="00DD73C0"/>
    <w:rsid w:val="00DD752E"/>
    <w:rsid w:val="00DD7670"/>
    <w:rsid w:val="00DD7961"/>
    <w:rsid w:val="00DD7DF6"/>
    <w:rsid w:val="00DD7E39"/>
    <w:rsid w:val="00DD7FB1"/>
    <w:rsid w:val="00DE0436"/>
    <w:rsid w:val="00DE056C"/>
    <w:rsid w:val="00DE05F3"/>
    <w:rsid w:val="00DE0A04"/>
    <w:rsid w:val="00DE0BD9"/>
    <w:rsid w:val="00DE0BE5"/>
    <w:rsid w:val="00DE0FCE"/>
    <w:rsid w:val="00DE0FD4"/>
    <w:rsid w:val="00DE1281"/>
    <w:rsid w:val="00DE16BD"/>
    <w:rsid w:val="00DE17BA"/>
    <w:rsid w:val="00DE1975"/>
    <w:rsid w:val="00DE1CBD"/>
    <w:rsid w:val="00DE1E28"/>
    <w:rsid w:val="00DE2023"/>
    <w:rsid w:val="00DE2425"/>
    <w:rsid w:val="00DE257E"/>
    <w:rsid w:val="00DE291A"/>
    <w:rsid w:val="00DE2C6A"/>
    <w:rsid w:val="00DE3054"/>
    <w:rsid w:val="00DE3189"/>
    <w:rsid w:val="00DE320D"/>
    <w:rsid w:val="00DE32BD"/>
    <w:rsid w:val="00DE33DC"/>
    <w:rsid w:val="00DE35C7"/>
    <w:rsid w:val="00DE3912"/>
    <w:rsid w:val="00DE393C"/>
    <w:rsid w:val="00DE39B5"/>
    <w:rsid w:val="00DE3EA5"/>
    <w:rsid w:val="00DE4103"/>
    <w:rsid w:val="00DE4237"/>
    <w:rsid w:val="00DE42BA"/>
    <w:rsid w:val="00DE4489"/>
    <w:rsid w:val="00DE4752"/>
    <w:rsid w:val="00DE4960"/>
    <w:rsid w:val="00DE4AC9"/>
    <w:rsid w:val="00DE4CD3"/>
    <w:rsid w:val="00DE4F91"/>
    <w:rsid w:val="00DE53C7"/>
    <w:rsid w:val="00DE5785"/>
    <w:rsid w:val="00DE582E"/>
    <w:rsid w:val="00DE5840"/>
    <w:rsid w:val="00DE5BA7"/>
    <w:rsid w:val="00DE5C04"/>
    <w:rsid w:val="00DE5C3D"/>
    <w:rsid w:val="00DE63EC"/>
    <w:rsid w:val="00DE66FA"/>
    <w:rsid w:val="00DE69D7"/>
    <w:rsid w:val="00DE6BF6"/>
    <w:rsid w:val="00DE6D8B"/>
    <w:rsid w:val="00DE6F3F"/>
    <w:rsid w:val="00DE7026"/>
    <w:rsid w:val="00DE723F"/>
    <w:rsid w:val="00DE73AB"/>
    <w:rsid w:val="00DE740B"/>
    <w:rsid w:val="00DE78BE"/>
    <w:rsid w:val="00DE790C"/>
    <w:rsid w:val="00DE7C60"/>
    <w:rsid w:val="00DE7D29"/>
    <w:rsid w:val="00DE7FB6"/>
    <w:rsid w:val="00DF0130"/>
    <w:rsid w:val="00DF0179"/>
    <w:rsid w:val="00DF029F"/>
    <w:rsid w:val="00DF069E"/>
    <w:rsid w:val="00DF06A5"/>
    <w:rsid w:val="00DF0717"/>
    <w:rsid w:val="00DF0AA1"/>
    <w:rsid w:val="00DF0F02"/>
    <w:rsid w:val="00DF133E"/>
    <w:rsid w:val="00DF19D9"/>
    <w:rsid w:val="00DF1B26"/>
    <w:rsid w:val="00DF1B72"/>
    <w:rsid w:val="00DF1C8B"/>
    <w:rsid w:val="00DF1DBE"/>
    <w:rsid w:val="00DF209B"/>
    <w:rsid w:val="00DF2A15"/>
    <w:rsid w:val="00DF3163"/>
    <w:rsid w:val="00DF3179"/>
    <w:rsid w:val="00DF383F"/>
    <w:rsid w:val="00DF41EB"/>
    <w:rsid w:val="00DF4901"/>
    <w:rsid w:val="00DF4B02"/>
    <w:rsid w:val="00DF4B4A"/>
    <w:rsid w:val="00DF4CEB"/>
    <w:rsid w:val="00DF4E16"/>
    <w:rsid w:val="00DF5066"/>
    <w:rsid w:val="00DF54F5"/>
    <w:rsid w:val="00DF553A"/>
    <w:rsid w:val="00DF5603"/>
    <w:rsid w:val="00DF568F"/>
    <w:rsid w:val="00DF58A7"/>
    <w:rsid w:val="00DF5F5B"/>
    <w:rsid w:val="00DF5F96"/>
    <w:rsid w:val="00DF610E"/>
    <w:rsid w:val="00DF6162"/>
    <w:rsid w:val="00DF622F"/>
    <w:rsid w:val="00DF659A"/>
    <w:rsid w:val="00DF6656"/>
    <w:rsid w:val="00DF6BED"/>
    <w:rsid w:val="00DF7009"/>
    <w:rsid w:val="00DF713A"/>
    <w:rsid w:val="00DF71D3"/>
    <w:rsid w:val="00DF7211"/>
    <w:rsid w:val="00DF7FCE"/>
    <w:rsid w:val="00E003F6"/>
    <w:rsid w:val="00E00461"/>
    <w:rsid w:val="00E007FE"/>
    <w:rsid w:val="00E0081F"/>
    <w:rsid w:val="00E0096E"/>
    <w:rsid w:val="00E0098D"/>
    <w:rsid w:val="00E00A4F"/>
    <w:rsid w:val="00E00BE6"/>
    <w:rsid w:val="00E00C6F"/>
    <w:rsid w:val="00E00CF7"/>
    <w:rsid w:val="00E00E98"/>
    <w:rsid w:val="00E00FFC"/>
    <w:rsid w:val="00E0100C"/>
    <w:rsid w:val="00E015B2"/>
    <w:rsid w:val="00E0169B"/>
    <w:rsid w:val="00E019BE"/>
    <w:rsid w:val="00E01B42"/>
    <w:rsid w:val="00E01E3A"/>
    <w:rsid w:val="00E02432"/>
    <w:rsid w:val="00E024D1"/>
    <w:rsid w:val="00E02614"/>
    <w:rsid w:val="00E02827"/>
    <w:rsid w:val="00E02C64"/>
    <w:rsid w:val="00E02DA4"/>
    <w:rsid w:val="00E0319F"/>
    <w:rsid w:val="00E033D9"/>
    <w:rsid w:val="00E03521"/>
    <w:rsid w:val="00E035E0"/>
    <w:rsid w:val="00E03899"/>
    <w:rsid w:val="00E03BC4"/>
    <w:rsid w:val="00E03E78"/>
    <w:rsid w:val="00E03FE1"/>
    <w:rsid w:val="00E04292"/>
    <w:rsid w:val="00E0435E"/>
    <w:rsid w:val="00E0465A"/>
    <w:rsid w:val="00E046DD"/>
    <w:rsid w:val="00E0484F"/>
    <w:rsid w:val="00E04A00"/>
    <w:rsid w:val="00E04A12"/>
    <w:rsid w:val="00E04A6E"/>
    <w:rsid w:val="00E04B54"/>
    <w:rsid w:val="00E04BC7"/>
    <w:rsid w:val="00E04D7A"/>
    <w:rsid w:val="00E04EF4"/>
    <w:rsid w:val="00E04F21"/>
    <w:rsid w:val="00E04F8F"/>
    <w:rsid w:val="00E04FE7"/>
    <w:rsid w:val="00E050A4"/>
    <w:rsid w:val="00E05269"/>
    <w:rsid w:val="00E05502"/>
    <w:rsid w:val="00E05DFD"/>
    <w:rsid w:val="00E05ECE"/>
    <w:rsid w:val="00E05F08"/>
    <w:rsid w:val="00E06025"/>
    <w:rsid w:val="00E060B2"/>
    <w:rsid w:val="00E062E9"/>
    <w:rsid w:val="00E0638E"/>
    <w:rsid w:val="00E064CE"/>
    <w:rsid w:val="00E06501"/>
    <w:rsid w:val="00E065AF"/>
    <w:rsid w:val="00E0665A"/>
    <w:rsid w:val="00E0697D"/>
    <w:rsid w:val="00E06E8D"/>
    <w:rsid w:val="00E0706F"/>
    <w:rsid w:val="00E07466"/>
    <w:rsid w:val="00E07469"/>
    <w:rsid w:val="00E075D2"/>
    <w:rsid w:val="00E076FC"/>
    <w:rsid w:val="00E07A67"/>
    <w:rsid w:val="00E1000F"/>
    <w:rsid w:val="00E1002B"/>
    <w:rsid w:val="00E101E0"/>
    <w:rsid w:val="00E101FF"/>
    <w:rsid w:val="00E10370"/>
    <w:rsid w:val="00E10384"/>
    <w:rsid w:val="00E108D1"/>
    <w:rsid w:val="00E108E1"/>
    <w:rsid w:val="00E10B40"/>
    <w:rsid w:val="00E10B57"/>
    <w:rsid w:val="00E10B9F"/>
    <w:rsid w:val="00E10F07"/>
    <w:rsid w:val="00E10F74"/>
    <w:rsid w:val="00E1119A"/>
    <w:rsid w:val="00E111C5"/>
    <w:rsid w:val="00E11211"/>
    <w:rsid w:val="00E11255"/>
    <w:rsid w:val="00E11349"/>
    <w:rsid w:val="00E113BC"/>
    <w:rsid w:val="00E113E6"/>
    <w:rsid w:val="00E11726"/>
    <w:rsid w:val="00E11DC0"/>
    <w:rsid w:val="00E11F11"/>
    <w:rsid w:val="00E11F18"/>
    <w:rsid w:val="00E120FE"/>
    <w:rsid w:val="00E12105"/>
    <w:rsid w:val="00E121EC"/>
    <w:rsid w:val="00E1232B"/>
    <w:rsid w:val="00E1234E"/>
    <w:rsid w:val="00E124AE"/>
    <w:rsid w:val="00E12580"/>
    <w:rsid w:val="00E12706"/>
    <w:rsid w:val="00E12734"/>
    <w:rsid w:val="00E12760"/>
    <w:rsid w:val="00E12839"/>
    <w:rsid w:val="00E128D7"/>
    <w:rsid w:val="00E12A7B"/>
    <w:rsid w:val="00E12ACA"/>
    <w:rsid w:val="00E12DD6"/>
    <w:rsid w:val="00E1329D"/>
    <w:rsid w:val="00E13608"/>
    <w:rsid w:val="00E136CA"/>
    <w:rsid w:val="00E1372E"/>
    <w:rsid w:val="00E1391E"/>
    <w:rsid w:val="00E13A40"/>
    <w:rsid w:val="00E13F30"/>
    <w:rsid w:val="00E140ED"/>
    <w:rsid w:val="00E14238"/>
    <w:rsid w:val="00E1454D"/>
    <w:rsid w:val="00E1464E"/>
    <w:rsid w:val="00E1490B"/>
    <w:rsid w:val="00E14985"/>
    <w:rsid w:val="00E14D32"/>
    <w:rsid w:val="00E14EDB"/>
    <w:rsid w:val="00E151FF"/>
    <w:rsid w:val="00E155AB"/>
    <w:rsid w:val="00E1567A"/>
    <w:rsid w:val="00E1598A"/>
    <w:rsid w:val="00E15CDA"/>
    <w:rsid w:val="00E16124"/>
    <w:rsid w:val="00E16236"/>
    <w:rsid w:val="00E16B49"/>
    <w:rsid w:val="00E16F91"/>
    <w:rsid w:val="00E1720C"/>
    <w:rsid w:val="00E172BE"/>
    <w:rsid w:val="00E1747C"/>
    <w:rsid w:val="00E1781D"/>
    <w:rsid w:val="00E17DDB"/>
    <w:rsid w:val="00E17EC3"/>
    <w:rsid w:val="00E17EF5"/>
    <w:rsid w:val="00E17F8C"/>
    <w:rsid w:val="00E2026E"/>
    <w:rsid w:val="00E20357"/>
    <w:rsid w:val="00E20367"/>
    <w:rsid w:val="00E2042E"/>
    <w:rsid w:val="00E20881"/>
    <w:rsid w:val="00E20B40"/>
    <w:rsid w:val="00E21352"/>
    <w:rsid w:val="00E21465"/>
    <w:rsid w:val="00E2168F"/>
    <w:rsid w:val="00E2179D"/>
    <w:rsid w:val="00E2183E"/>
    <w:rsid w:val="00E2196D"/>
    <w:rsid w:val="00E21DC7"/>
    <w:rsid w:val="00E21F40"/>
    <w:rsid w:val="00E22252"/>
    <w:rsid w:val="00E226A7"/>
    <w:rsid w:val="00E228A3"/>
    <w:rsid w:val="00E22DAD"/>
    <w:rsid w:val="00E22E16"/>
    <w:rsid w:val="00E22F0B"/>
    <w:rsid w:val="00E234FE"/>
    <w:rsid w:val="00E23ECE"/>
    <w:rsid w:val="00E23EEC"/>
    <w:rsid w:val="00E2409E"/>
    <w:rsid w:val="00E240D3"/>
    <w:rsid w:val="00E2435C"/>
    <w:rsid w:val="00E24479"/>
    <w:rsid w:val="00E24624"/>
    <w:rsid w:val="00E24A94"/>
    <w:rsid w:val="00E24B8D"/>
    <w:rsid w:val="00E24BDE"/>
    <w:rsid w:val="00E24DC3"/>
    <w:rsid w:val="00E24E35"/>
    <w:rsid w:val="00E24F43"/>
    <w:rsid w:val="00E25152"/>
    <w:rsid w:val="00E251F5"/>
    <w:rsid w:val="00E25289"/>
    <w:rsid w:val="00E25344"/>
    <w:rsid w:val="00E25554"/>
    <w:rsid w:val="00E2569F"/>
    <w:rsid w:val="00E25811"/>
    <w:rsid w:val="00E25C32"/>
    <w:rsid w:val="00E25D89"/>
    <w:rsid w:val="00E25DAE"/>
    <w:rsid w:val="00E25E4A"/>
    <w:rsid w:val="00E25F30"/>
    <w:rsid w:val="00E2635F"/>
    <w:rsid w:val="00E268E7"/>
    <w:rsid w:val="00E26924"/>
    <w:rsid w:val="00E26A16"/>
    <w:rsid w:val="00E26B75"/>
    <w:rsid w:val="00E26E3F"/>
    <w:rsid w:val="00E27301"/>
    <w:rsid w:val="00E2747D"/>
    <w:rsid w:val="00E27521"/>
    <w:rsid w:val="00E2783E"/>
    <w:rsid w:val="00E27A0A"/>
    <w:rsid w:val="00E27BA0"/>
    <w:rsid w:val="00E27DDC"/>
    <w:rsid w:val="00E27EF2"/>
    <w:rsid w:val="00E3055E"/>
    <w:rsid w:val="00E3063F"/>
    <w:rsid w:val="00E30C6B"/>
    <w:rsid w:val="00E31263"/>
    <w:rsid w:val="00E31563"/>
    <w:rsid w:val="00E31956"/>
    <w:rsid w:val="00E31B2D"/>
    <w:rsid w:val="00E31CE8"/>
    <w:rsid w:val="00E31D5D"/>
    <w:rsid w:val="00E3229A"/>
    <w:rsid w:val="00E327B9"/>
    <w:rsid w:val="00E327C1"/>
    <w:rsid w:val="00E32C59"/>
    <w:rsid w:val="00E32C61"/>
    <w:rsid w:val="00E32CFB"/>
    <w:rsid w:val="00E32E8B"/>
    <w:rsid w:val="00E330E0"/>
    <w:rsid w:val="00E333C7"/>
    <w:rsid w:val="00E334E6"/>
    <w:rsid w:val="00E338F4"/>
    <w:rsid w:val="00E339C0"/>
    <w:rsid w:val="00E33E46"/>
    <w:rsid w:val="00E340F2"/>
    <w:rsid w:val="00E34D93"/>
    <w:rsid w:val="00E34F09"/>
    <w:rsid w:val="00E35047"/>
    <w:rsid w:val="00E35073"/>
    <w:rsid w:val="00E351EA"/>
    <w:rsid w:val="00E351EC"/>
    <w:rsid w:val="00E353C4"/>
    <w:rsid w:val="00E3566C"/>
    <w:rsid w:val="00E35A41"/>
    <w:rsid w:val="00E35DCA"/>
    <w:rsid w:val="00E363D3"/>
    <w:rsid w:val="00E36578"/>
    <w:rsid w:val="00E3689A"/>
    <w:rsid w:val="00E368BA"/>
    <w:rsid w:val="00E36BCC"/>
    <w:rsid w:val="00E36CBF"/>
    <w:rsid w:val="00E36D15"/>
    <w:rsid w:val="00E370BA"/>
    <w:rsid w:val="00E37229"/>
    <w:rsid w:val="00E375F8"/>
    <w:rsid w:val="00E3765B"/>
    <w:rsid w:val="00E376EA"/>
    <w:rsid w:val="00E37857"/>
    <w:rsid w:val="00E37933"/>
    <w:rsid w:val="00E379E3"/>
    <w:rsid w:val="00E37A5F"/>
    <w:rsid w:val="00E37D00"/>
    <w:rsid w:val="00E37E08"/>
    <w:rsid w:val="00E408A4"/>
    <w:rsid w:val="00E40A71"/>
    <w:rsid w:val="00E40A89"/>
    <w:rsid w:val="00E40B55"/>
    <w:rsid w:val="00E40B77"/>
    <w:rsid w:val="00E41186"/>
    <w:rsid w:val="00E411B4"/>
    <w:rsid w:val="00E411E7"/>
    <w:rsid w:val="00E411F6"/>
    <w:rsid w:val="00E412A9"/>
    <w:rsid w:val="00E41467"/>
    <w:rsid w:val="00E41518"/>
    <w:rsid w:val="00E416A7"/>
    <w:rsid w:val="00E418AE"/>
    <w:rsid w:val="00E41BB1"/>
    <w:rsid w:val="00E41D4F"/>
    <w:rsid w:val="00E41D51"/>
    <w:rsid w:val="00E41D6A"/>
    <w:rsid w:val="00E424CA"/>
    <w:rsid w:val="00E42AC0"/>
    <w:rsid w:val="00E42DA1"/>
    <w:rsid w:val="00E43333"/>
    <w:rsid w:val="00E43944"/>
    <w:rsid w:val="00E43A04"/>
    <w:rsid w:val="00E43E7B"/>
    <w:rsid w:val="00E43F08"/>
    <w:rsid w:val="00E4476A"/>
    <w:rsid w:val="00E449BB"/>
    <w:rsid w:val="00E449E0"/>
    <w:rsid w:val="00E44A79"/>
    <w:rsid w:val="00E44D5E"/>
    <w:rsid w:val="00E44D89"/>
    <w:rsid w:val="00E44D8E"/>
    <w:rsid w:val="00E44EB1"/>
    <w:rsid w:val="00E44F8C"/>
    <w:rsid w:val="00E44FCC"/>
    <w:rsid w:val="00E452AA"/>
    <w:rsid w:val="00E45469"/>
    <w:rsid w:val="00E45508"/>
    <w:rsid w:val="00E45716"/>
    <w:rsid w:val="00E4576F"/>
    <w:rsid w:val="00E45796"/>
    <w:rsid w:val="00E45F35"/>
    <w:rsid w:val="00E460D1"/>
    <w:rsid w:val="00E46239"/>
    <w:rsid w:val="00E4632E"/>
    <w:rsid w:val="00E46441"/>
    <w:rsid w:val="00E466C9"/>
    <w:rsid w:val="00E467AE"/>
    <w:rsid w:val="00E46B3D"/>
    <w:rsid w:val="00E46B5A"/>
    <w:rsid w:val="00E46FD2"/>
    <w:rsid w:val="00E470E2"/>
    <w:rsid w:val="00E47199"/>
    <w:rsid w:val="00E47364"/>
    <w:rsid w:val="00E47470"/>
    <w:rsid w:val="00E4785E"/>
    <w:rsid w:val="00E478EE"/>
    <w:rsid w:val="00E47A46"/>
    <w:rsid w:val="00E47AB5"/>
    <w:rsid w:val="00E47CF6"/>
    <w:rsid w:val="00E47F1F"/>
    <w:rsid w:val="00E50357"/>
    <w:rsid w:val="00E50448"/>
    <w:rsid w:val="00E50525"/>
    <w:rsid w:val="00E509BB"/>
    <w:rsid w:val="00E50A64"/>
    <w:rsid w:val="00E50D2B"/>
    <w:rsid w:val="00E50D6B"/>
    <w:rsid w:val="00E5112F"/>
    <w:rsid w:val="00E51158"/>
    <w:rsid w:val="00E512DD"/>
    <w:rsid w:val="00E51324"/>
    <w:rsid w:val="00E513E6"/>
    <w:rsid w:val="00E514F6"/>
    <w:rsid w:val="00E51899"/>
    <w:rsid w:val="00E51951"/>
    <w:rsid w:val="00E51AC8"/>
    <w:rsid w:val="00E51ACD"/>
    <w:rsid w:val="00E51B51"/>
    <w:rsid w:val="00E51CDA"/>
    <w:rsid w:val="00E51F72"/>
    <w:rsid w:val="00E5214E"/>
    <w:rsid w:val="00E521C6"/>
    <w:rsid w:val="00E5274C"/>
    <w:rsid w:val="00E52778"/>
    <w:rsid w:val="00E52876"/>
    <w:rsid w:val="00E529AC"/>
    <w:rsid w:val="00E52A1E"/>
    <w:rsid w:val="00E52D06"/>
    <w:rsid w:val="00E52D9A"/>
    <w:rsid w:val="00E52E2E"/>
    <w:rsid w:val="00E5316F"/>
    <w:rsid w:val="00E531C2"/>
    <w:rsid w:val="00E535CF"/>
    <w:rsid w:val="00E536BE"/>
    <w:rsid w:val="00E5409F"/>
    <w:rsid w:val="00E54584"/>
    <w:rsid w:val="00E54667"/>
    <w:rsid w:val="00E5486C"/>
    <w:rsid w:val="00E55019"/>
    <w:rsid w:val="00E5530B"/>
    <w:rsid w:val="00E557B0"/>
    <w:rsid w:val="00E55E5B"/>
    <w:rsid w:val="00E561D3"/>
    <w:rsid w:val="00E5662B"/>
    <w:rsid w:val="00E56D36"/>
    <w:rsid w:val="00E5760B"/>
    <w:rsid w:val="00E57A72"/>
    <w:rsid w:val="00E57EED"/>
    <w:rsid w:val="00E600A3"/>
    <w:rsid w:val="00E60110"/>
    <w:rsid w:val="00E6041D"/>
    <w:rsid w:val="00E60649"/>
    <w:rsid w:val="00E608ED"/>
    <w:rsid w:val="00E60E42"/>
    <w:rsid w:val="00E60FF2"/>
    <w:rsid w:val="00E60FFB"/>
    <w:rsid w:val="00E61169"/>
    <w:rsid w:val="00E6145B"/>
    <w:rsid w:val="00E615AE"/>
    <w:rsid w:val="00E61896"/>
    <w:rsid w:val="00E61A57"/>
    <w:rsid w:val="00E61A73"/>
    <w:rsid w:val="00E6209C"/>
    <w:rsid w:val="00E623F0"/>
    <w:rsid w:val="00E626A1"/>
    <w:rsid w:val="00E62898"/>
    <w:rsid w:val="00E62A2A"/>
    <w:rsid w:val="00E62AC5"/>
    <w:rsid w:val="00E62E16"/>
    <w:rsid w:val="00E6303D"/>
    <w:rsid w:val="00E63267"/>
    <w:rsid w:val="00E634D8"/>
    <w:rsid w:val="00E6385E"/>
    <w:rsid w:val="00E63DEA"/>
    <w:rsid w:val="00E63E33"/>
    <w:rsid w:val="00E6427F"/>
    <w:rsid w:val="00E642AE"/>
    <w:rsid w:val="00E6441E"/>
    <w:rsid w:val="00E64542"/>
    <w:rsid w:val="00E646B3"/>
    <w:rsid w:val="00E649D6"/>
    <w:rsid w:val="00E64C19"/>
    <w:rsid w:val="00E650EC"/>
    <w:rsid w:val="00E65280"/>
    <w:rsid w:val="00E655CF"/>
    <w:rsid w:val="00E65651"/>
    <w:rsid w:val="00E65890"/>
    <w:rsid w:val="00E65ACE"/>
    <w:rsid w:val="00E65BFC"/>
    <w:rsid w:val="00E65D74"/>
    <w:rsid w:val="00E65DA8"/>
    <w:rsid w:val="00E65FA0"/>
    <w:rsid w:val="00E660D0"/>
    <w:rsid w:val="00E6613D"/>
    <w:rsid w:val="00E661F1"/>
    <w:rsid w:val="00E6621B"/>
    <w:rsid w:val="00E665A4"/>
    <w:rsid w:val="00E66654"/>
    <w:rsid w:val="00E666AF"/>
    <w:rsid w:val="00E66767"/>
    <w:rsid w:val="00E66798"/>
    <w:rsid w:val="00E66862"/>
    <w:rsid w:val="00E6691C"/>
    <w:rsid w:val="00E66992"/>
    <w:rsid w:val="00E66CC4"/>
    <w:rsid w:val="00E66E4B"/>
    <w:rsid w:val="00E670B8"/>
    <w:rsid w:val="00E670BF"/>
    <w:rsid w:val="00E672F1"/>
    <w:rsid w:val="00E67322"/>
    <w:rsid w:val="00E674CA"/>
    <w:rsid w:val="00E67B73"/>
    <w:rsid w:val="00E67E3A"/>
    <w:rsid w:val="00E7036F"/>
    <w:rsid w:val="00E70433"/>
    <w:rsid w:val="00E7090C"/>
    <w:rsid w:val="00E7092A"/>
    <w:rsid w:val="00E70B85"/>
    <w:rsid w:val="00E70D08"/>
    <w:rsid w:val="00E7104E"/>
    <w:rsid w:val="00E7114E"/>
    <w:rsid w:val="00E71348"/>
    <w:rsid w:val="00E71356"/>
    <w:rsid w:val="00E7188D"/>
    <w:rsid w:val="00E71CFF"/>
    <w:rsid w:val="00E71DF5"/>
    <w:rsid w:val="00E71E39"/>
    <w:rsid w:val="00E71F3E"/>
    <w:rsid w:val="00E7237D"/>
    <w:rsid w:val="00E72437"/>
    <w:rsid w:val="00E724D0"/>
    <w:rsid w:val="00E724D3"/>
    <w:rsid w:val="00E725E6"/>
    <w:rsid w:val="00E72971"/>
    <w:rsid w:val="00E7299D"/>
    <w:rsid w:val="00E72A3C"/>
    <w:rsid w:val="00E72D23"/>
    <w:rsid w:val="00E732A8"/>
    <w:rsid w:val="00E73490"/>
    <w:rsid w:val="00E7384D"/>
    <w:rsid w:val="00E73C05"/>
    <w:rsid w:val="00E73DC1"/>
    <w:rsid w:val="00E740C9"/>
    <w:rsid w:val="00E74163"/>
    <w:rsid w:val="00E746D1"/>
    <w:rsid w:val="00E746EC"/>
    <w:rsid w:val="00E74B50"/>
    <w:rsid w:val="00E74BD1"/>
    <w:rsid w:val="00E74F89"/>
    <w:rsid w:val="00E75220"/>
    <w:rsid w:val="00E752BC"/>
    <w:rsid w:val="00E75388"/>
    <w:rsid w:val="00E754B2"/>
    <w:rsid w:val="00E7550B"/>
    <w:rsid w:val="00E7569F"/>
    <w:rsid w:val="00E75A48"/>
    <w:rsid w:val="00E75BA5"/>
    <w:rsid w:val="00E75E46"/>
    <w:rsid w:val="00E75FA2"/>
    <w:rsid w:val="00E7607F"/>
    <w:rsid w:val="00E767E4"/>
    <w:rsid w:val="00E76EEF"/>
    <w:rsid w:val="00E76FFA"/>
    <w:rsid w:val="00E7722E"/>
    <w:rsid w:val="00E7728D"/>
    <w:rsid w:val="00E773C8"/>
    <w:rsid w:val="00E7777C"/>
    <w:rsid w:val="00E777E3"/>
    <w:rsid w:val="00E77827"/>
    <w:rsid w:val="00E77892"/>
    <w:rsid w:val="00E77993"/>
    <w:rsid w:val="00E77B30"/>
    <w:rsid w:val="00E77BC9"/>
    <w:rsid w:val="00E77C99"/>
    <w:rsid w:val="00E77D4A"/>
    <w:rsid w:val="00E77FDA"/>
    <w:rsid w:val="00E80128"/>
    <w:rsid w:val="00E80285"/>
    <w:rsid w:val="00E80304"/>
    <w:rsid w:val="00E8069D"/>
    <w:rsid w:val="00E808DF"/>
    <w:rsid w:val="00E80C3B"/>
    <w:rsid w:val="00E80C6A"/>
    <w:rsid w:val="00E812A8"/>
    <w:rsid w:val="00E813E2"/>
    <w:rsid w:val="00E814AB"/>
    <w:rsid w:val="00E814CA"/>
    <w:rsid w:val="00E81579"/>
    <w:rsid w:val="00E81677"/>
    <w:rsid w:val="00E81BEF"/>
    <w:rsid w:val="00E81C05"/>
    <w:rsid w:val="00E81E1E"/>
    <w:rsid w:val="00E81EB6"/>
    <w:rsid w:val="00E8257D"/>
    <w:rsid w:val="00E825FE"/>
    <w:rsid w:val="00E8293C"/>
    <w:rsid w:val="00E829BD"/>
    <w:rsid w:val="00E82CB4"/>
    <w:rsid w:val="00E8344C"/>
    <w:rsid w:val="00E83699"/>
    <w:rsid w:val="00E8393B"/>
    <w:rsid w:val="00E83AA0"/>
    <w:rsid w:val="00E83D7E"/>
    <w:rsid w:val="00E841BB"/>
    <w:rsid w:val="00E84411"/>
    <w:rsid w:val="00E845EA"/>
    <w:rsid w:val="00E847B7"/>
    <w:rsid w:val="00E847DB"/>
    <w:rsid w:val="00E84800"/>
    <w:rsid w:val="00E84858"/>
    <w:rsid w:val="00E84989"/>
    <w:rsid w:val="00E84C54"/>
    <w:rsid w:val="00E84FD7"/>
    <w:rsid w:val="00E84FDC"/>
    <w:rsid w:val="00E85018"/>
    <w:rsid w:val="00E851D6"/>
    <w:rsid w:val="00E85210"/>
    <w:rsid w:val="00E853D8"/>
    <w:rsid w:val="00E854E6"/>
    <w:rsid w:val="00E85889"/>
    <w:rsid w:val="00E85B24"/>
    <w:rsid w:val="00E85C12"/>
    <w:rsid w:val="00E85EE1"/>
    <w:rsid w:val="00E861E0"/>
    <w:rsid w:val="00E86353"/>
    <w:rsid w:val="00E8680C"/>
    <w:rsid w:val="00E86CD7"/>
    <w:rsid w:val="00E86E6E"/>
    <w:rsid w:val="00E87215"/>
    <w:rsid w:val="00E87345"/>
    <w:rsid w:val="00E87419"/>
    <w:rsid w:val="00E87A07"/>
    <w:rsid w:val="00E87A62"/>
    <w:rsid w:val="00E87AE0"/>
    <w:rsid w:val="00E87BD6"/>
    <w:rsid w:val="00E87CBB"/>
    <w:rsid w:val="00E901DC"/>
    <w:rsid w:val="00E902F3"/>
    <w:rsid w:val="00E90384"/>
    <w:rsid w:val="00E907E2"/>
    <w:rsid w:val="00E90867"/>
    <w:rsid w:val="00E908AA"/>
    <w:rsid w:val="00E909FD"/>
    <w:rsid w:val="00E90B62"/>
    <w:rsid w:val="00E90C7C"/>
    <w:rsid w:val="00E90DA7"/>
    <w:rsid w:val="00E9100D"/>
    <w:rsid w:val="00E91217"/>
    <w:rsid w:val="00E913CA"/>
    <w:rsid w:val="00E913D1"/>
    <w:rsid w:val="00E91420"/>
    <w:rsid w:val="00E91930"/>
    <w:rsid w:val="00E919DE"/>
    <w:rsid w:val="00E919DF"/>
    <w:rsid w:val="00E91BD9"/>
    <w:rsid w:val="00E91E56"/>
    <w:rsid w:val="00E92182"/>
    <w:rsid w:val="00E924BD"/>
    <w:rsid w:val="00E9264C"/>
    <w:rsid w:val="00E92898"/>
    <w:rsid w:val="00E929A6"/>
    <w:rsid w:val="00E9320A"/>
    <w:rsid w:val="00E9347E"/>
    <w:rsid w:val="00E939CC"/>
    <w:rsid w:val="00E93A27"/>
    <w:rsid w:val="00E93AC3"/>
    <w:rsid w:val="00E93CD5"/>
    <w:rsid w:val="00E93D2F"/>
    <w:rsid w:val="00E93E10"/>
    <w:rsid w:val="00E93E16"/>
    <w:rsid w:val="00E93FEE"/>
    <w:rsid w:val="00E942FC"/>
    <w:rsid w:val="00E94360"/>
    <w:rsid w:val="00E94626"/>
    <w:rsid w:val="00E94630"/>
    <w:rsid w:val="00E94685"/>
    <w:rsid w:val="00E9478E"/>
    <w:rsid w:val="00E94AFB"/>
    <w:rsid w:val="00E94F07"/>
    <w:rsid w:val="00E951ED"/>
    <w:rsid w:val="00E952FD"/>
    <w:rsid w:val="00E954F7"/>
    <w:rsid w:val="00E95728"/>
    <w:rsid w:val="00E95806"/>
    <w:rsid w:val="00E9592B"/>
    <w:rsid w:val="00E95A10"/>
    <w:rsid w:val="00E95A69"/>
    <w:rsid w:val="00E95AE8"/>
    <w:rsid w:val="00E95B22"/>
    <w:rsid w:val="00E95BB0"/>
    <w:rsid w:val="00E95DE7"/>
    <w:rsid w:val="00E967BC"/>
    <w:rsid w:val="00E967D5"/>
    <w:rsid w:val="00E967DA"/>
    <w:rsid w:val="00E968D9"/>
    <w:rsid w:val="00E9695B"/>
    <w:rsid w:val="00E9696A"/>
    <w:rsid w:val="00E969F8"/>
    <w:rsid w:val="00E96B32"/>
    <w:rsid w:val="00E96C57"/>
    <w:rsid w:val="00E97441"/>
    <w:rsid w:val="00E97484"/>
    <w:rsid w:val="00E974C1"/>
    <w:rsid w:val="00E974F6"/>
    <w:rsid w:val="00E97623"/>
    <w:rsid w:val="00E9762B"/>
    <w:rsid w:val="00E97649"/>
    <w:rsid w:val="00E97865"/>
    <w:rsid w:val="00E97B18"/>
    <w:rsid w:val="00E97D80"/>
    <w:rsid w:val="00E97DAE"/>
    <w:rsid w:val="00E97DB9"/>
    <w:rsid w:val="00E97E91"/>
    <w:rsid w:val="00E97E9E"/>
    <w:rsid w:val="00E97EFF"/>
    <w:rsid w:val="00EA0017"/>
    <w:rsid w:val="00EA0039"/>
    <w:rsid w:val="00EA0673"/>
    <w:rsid w:val="00EA0722"/>
    <w:rsid w:val="00EA0983"/>
    <w:rsid w:val="00EA0B06"/>
    <w:rsid w:val="00EA0B26"/>
    <w:rsid w:val="00EA0C4C"/>
    <w:rsid w:val="00EA0D93"/>
    <w:rsid w:val="00EA0E07"/>
    <w:rsid w:val="00EA10B2"/>
    <w:rsid w:val="00EA1707"/>
    <w:rsid w:val="00EA17A6"/>
    <w:rsid w:val="00EA191D"/>
    <w:rsid w:val="00EA1B92"/>
    <w:rsid w:val="00EA2206"/>
    <w:rsid w:val="00EA223E"/>
    <w:rsid w:val="00EA257F"/>
    <w:rsid w:val="00EA27E7"/>
    <w:rsid w:val="00EA2A11"/>
    <w:rsid w:val="00EA2A23"/>
    <w:rsid w:val="00EA2C47"/>
    <w:rsid w:val="00EA2FA4"/>
    <w:rsid w:val="00EA32BD"/>
    <w:rsid w:val="00EA33CF"/>
    <w:rsid w:val="00EA34A8"/>
    <w:rsid w:val="00EA3725"/>
    <w:rsid w:val="00EA37D9"/>
    <w:rsid w:val="00EA3B96"/>
    <w:rsid w:val="00EA3CB9"/>
    <w:rsid w:val="00EA3DC0"/>
    <w:rsid w:val="00EA3E24"/>
    <w:rsid w:val="00EA3E64"/>
    <w:rsid w:val="00EA4013"/>
    <w:rsid w:val="00EA42F2"/>
    <w:rsid w:val="00EA42F8"/>
    <w:rsid w:val="00EA4792"/>
    <w:rsid w:val="00EA48FF"/>
    <w:rsid w:val="00EA4A74"/>
    <w:rsid w:val="00EA4B5F"/>
    <w:rsid w:val="00EA4C41"/>
    <w:rsid w:val="00EA4CAF"/>
    <w:rsid w:val="00EA504F"/>
    <w:rsid w:val="00EA51A0"/>
    <w:rsid w:val="00EA533F"/>
    <w:rsid w:val="00EA535A"/>
    <w:rsid w:val="00EA57E3"/>
    <w:rsid w:val="00EA593F"/>
    <w:rsid w:val="00EA5AD3"/>
    <w:rsid w:val="00EA5AFE"/>
    <w:rsid w:val="00EA5CFE"/>
    <w:rsid w:val="00EA5E7A"/>
    <w:rsid w:val="00EA5EA4"/>
    <w:rsid w:val="00EA5EF8"/>
    <w:rsid w:val="00EA60C3"/>
    <w:rsid w:val="00EA653C"/>
    <w:rsid w:val="00EA67DE"/>
    <w:rsid w:val="00EA691A"/>
    <w:rsid w:val="00EA6D9D"/>
    <w:rsid w:val="00EA7101"/>
    <w:rsid w:val="00EA7912"/>
    <w:rsid w:val="00EA79D4"/>
    <w:rsid w:val="00EA7A66"/>
    <w:rsid w:val="00EA7C5F"/>
    <w:rsid w:val="00EA7D20"/>
    <w:rsid w:val="00EA7D4A"/>
    <w:rsid w:val="00EA7E84"/>
    <w:rsid w:val="00EA7F25"/>
    <w:rsid w:val="00EB014D"/>
    <w:rsid w:val="00EB02A7"/>
    <w:rsid w:val="00EB06C3"/>
    <w:rsid w:val="00EB06FF"/>
    <w:rsid w:val="00EB07E2"/>
    <w:rsid w:val="00EB08C6"/>
    <w:rsid w:val="00EB0C0A"/>
    <w:rsid w:val="00EB0F06"/>
    <w:rsid w:val="00EB0F13"/>
    <w:rsid w:val="00EB1009"/>
    <w:rsid w:val="00EB1258"/>
    <w:rsid w:val="00EB12BA"/>
    <w:rsid w:val="00EB1485"/>
    <w:rsid w:val="00EB15AF"/>
    <w:rsid w:val="00EB15F6"/>
    <w:rsid w:val="00EB1A66"/>
    <w:rsid w:val="00EB1AEA"/>
    <w:rsid w:val="00EB1B3F"/>
    <w:rsid w:val="00EB1B5E"/>
    <w:rsid w:val="00EB1D7C"/>
    <w:rsid w:val="00EB1DF7"/>
    <w:rsid w:val="00EB1E18"/>
    <w:rsid w:val="00EB1F2E"/>
    <w:rsid w:val="00EB1F79"/>
    <w:rsid w:val="00EB21C2"/>
    <w:rsid w:val="00EB2542"/>
    <w:rsid w:val="00EB2641"/>
    <w:rsid w:val="00EB266D"/>
    <w:rsid w:val="00EB269B"/>
    <w:rsid w:val="00EB2A4F"/>
    <w:rsid w:val="00EB2AB1"/>
    <w:rsid w:val="00EB2C31"/>
    <w:rsid w:val="00EB2D2A"/>
    <w:rsid w:val="00EB2EDF"/>
    <w:rsid w:val="00EB2F1D"/>
    <w:rsid w:val="00EB3206"/>
    <w:rsid w:val="00EB32D2"/>
    <w:rsid w:val="00EB34F9"/>
    <w:rsid w:val="00EB3531"/>
    <w:rsid w:val="00EB37FA"/>
    <w:rsid w:val="00EB3945"/>
    <w:rsid w:val="00EB3B6E"/>
    <w:rsid w:val="00EB3CDA"/>
    <w:rsid w:val="00EB3D61"/>
    <w:rsid w:val="00EB3E12"/>
    <w:rsid w:val="00EB3EE9"/>
    <w:rsid w:val="00EB3F38"/>
    <w:rsid w:val="00EB4694"/>
    <w:rsid w:val="00EB4828"/>
    <w:rsid w:val="00EB4AE6"/>
    <w:rsid w:val="00EB5270"/>
    <w:rsid w:val="00EB52A2"/>
    <w:rsid w:val="00EB5768"/>
    <w:rsid w:val="00EB5A2C"/>
    <w:rsid w:val="00EB5D65"/>
    <w:rsid w:val="00EB60B3"/>
    <w:rsid w:val="00EB644D"/>
    <w:rsid w:val="00EB64CB"/>
    <w:rsid w:val="00EB675E"/>
    <w:rsid w:val="00EB676D"/>
    <w:rsid w:val="00EB6A1F"/>
    <w:rsid w:val="00EB6B63"/>
    <w:rsid w:val="00EB6F4E"/>
    <w:rsid w:val="00EB6F68"/>
    <w:rsid w:val="00EB71BF"/>
    <w:rsid w:val="00EB7293"/>
    <w:rsid w:val="00EB73C4"/>
    <w:rsid w:val="00EB73CD"/>
    <w:rsid w:val="00EB7407"/>
    <w:rsid w:val="00EB74CC"/>
    <w:rsid w:val="00EB757D"/>
    <w:rsid w:val="00EB7816"/>
    <w:rsid w:val="00EB78B0"/>
    <w:rsid w:val="00EB7AC3"/>
    <w:rsid w:val="00EC0430"/>
    <w:rsid w:val="00EC04B9"/>
    <w:rsid w:val="00EC04EE"/>
    <w:rsid w:val="00EC0971"/>
    <w:rsid w:val="00EC09B5"/>
    <w:rsid w:val="00EC0BFD"/>
    <w:rsid w:val="00EC0D8A"/>
    <w:rsid w:val="00EC0DA0"/>
    <w:rsid w:val="00EC0E20"/>
    <w:rsid w:val="00EC1077"/>
    <w:rsid w:val="00EC13E4"/>
    <w:rsid w:val="00EC1694"/>
    <w:rsid w:val="00EC1CBA"/>
    <w:rsid w:val="00EC1CE3"/>
    <w:rsid w:val="00EC1FF1"/>
    <w:rsid w:val="00EC2335"/>
    <w:rsid w:val="00EC2363"/>
    <w:rsid w:val="00EC2E8F"/>
    <w:rsid w:val="00EC2FE2"/>
    <w:rsid w:val="00EC311B"/>
    <w:rsid w:val="00EC3235"/>
    <w:rsid w:val="00EC3521"/>
    <w:rsid w:val="00EC35A5"/>
    <w:rsid w:val="00EC35D6"/>
    <w:rsid w:val="00EC36B7"/>
    <w:rsid w:val="00EC4218"/>
    <w:rsid w:val="00EC4348"/>
    <w:rsid w:val="00EC4387"/>
    <w:rsid w:val="00EC4506"/>
    <w:rsid w:val="00EC47DA"/>
    <w:rsid w:val="00EC4856"/>
    <w:rsid w:val="00EC4AF3"/>
    <w:rsid w:val="00EC4CE2"/>
    <w:rsid w:val="00EC4D8E"/>
    <w:rsid w:val="00EC4F4E"/>
    <w:rsid w:val="00EC5077"/>
    <w:rsid w:val="00EC54C3"/>
    <w:rsid w:val="00EC55D6"/>
    <w:rsid w:val="00EC58E2"/>
    <w:rsid w:val="00EC59C4"/>
    <w:rsid w:val="00EC5D3D"/>
    <w:rsid w:val="00EC5E3D"/>
    <w:rsid w:val="00EC5F84"/>
    <w:rsid w:val="00EC5FE5"/>
    <w:rsid w:val="00EC637C"/>
    <w:rsid w:val="00EC63E1"/>
    <w:rsid w:val="00EC6FB6"/>
    <w:rsid w:val="00EC6FFD"/>
    <w:rsid w:val="00EC7271"/>
    <w:rsid w:val="00EC72D1"/>
    <w:rsid w:val="00EC7333"/>
    <w:rsid w:val="00EC753B"/>
    <w:rsid w:val="00EC767F"/>
    <w:rsid w:val="00EC772B"/>
    <w:rsid w:val="00EC79D5"/>
    <w:rsid w:val="00EC7A47"/>
    <w:rsid w:val="00EC7B14"/>
    <w:rsid w:val="00EC7CDC"/>
    <w:rsid w:val="00ED006A"/>
    <w:rsid w:val="00ED0173"/>
    <w:rsid w:val="00ED01FC"/>
    <w:rsid w:val="00ED0592"/>
    <w:rsid w:val="00ED0AC9"/>
    <w:rsid w:val="00ED0C92"/>
    <w:rsid w:val="00ED1159"/>
    <w:rsid w:val="00ED1343"/>
    <w:rsid w:val="00ED163B"/>
    <w:rsid w:val="00ED16E2"/>
    <w:rsid w:val="00ED1968"/>
    <w:rsid w:val="00ED20B8"/>
    <w:rsid w:val="00ED2239"/>
    <w:rsid w:val="00ED235C"/>
    <w:rsid w:val="00ED2548"/>
    <w:rsid w:val="00ED255C"/>
    <w:rsid w:val="00ED2B74"/>
    <w:rsid w:val="00ED2C3E"/>
    <w:rsid w:val="00ED2C48"/>
    <w:rsid w:val="00ED3212"/>
    <w:rsid w:val="00ED358C"/>
    <w:rsid w:val="00ED37CE"/>
    <w:rsid w:val="00ED3BB3"/>
    <w:rsid w:val="00ED40E0"/>
    <w:rsid w:val="00ED4173"/>
    <w:rsid w:val="00ED4225"/>
    <w:rsid w:val="00ED442D"/>
    <w:rsid w:val="00ED44A6"/>
    <w:rsid w:val="00ED4570"/>
    <w:rsid w:val="00ED46D0"/>
    <w:rsid w:val="00ED4749"/>
    <w:rsid w:val="00ED4805"/>
    <w:rsid w:val="00ED49C8"/>
    <w:rsid w:val="00ED4CBA"/>
    <w:rsid w:val="00ED4CDA"/>
    <w:rsid w:val="00ED4EFF"/>
    <w:rsid w:val="00ED51BB"/>
    <w:rsid w:val="00ED5331"/>
    <w:rsid w:val="00ED570B"/>
    <w:rsid w:val="00ED5D07"/>
    <w:rsid w:val="00ED5E64"/>
    <w:rsid w:val="00ED61FE"/>
    <w:rsid w:val="00ED63F6"/>
    <w:rsid w:val="00ED66F2"/>
    <w:rsid w:val="00ED6773"/>
    <w:rsid w:val="00ED6786"/>
    <w:rsid w:val="00ED684F"/>
    <w:rsid w:val="00ED6915"/>
    <w:rsid w:val="00ED6991"/>
    <w:rsid w:val="00ED6F49"/>
    <w:rsid w:val="00ED703E"/>
    <w:rsid w:val="00ED73B0"/>
    <w:rsid w:val="00ED7475"/>
    <w:rsid w:val="00ED74A3"/>
    <w:rsid w:val="00ED74D9"/>
    <w:rsid w:val="00ED75E1"/>
    <w:rsid w:val="00ED7826"/>
    <w:rsid w:val="00ED791D"/>
    <w:rsid w:val="00ED7C86"/>
    <w:rsid w:val="00ED7DD4"/>
    <w:rsid w:val="00ED7F3A"/>
    <w:rsid w:val="00EE02B1"/>
    <w:rsid w:val="00EE0437"/>
    <w:rsid w:val="00EE0A19"/>
    <w:rsid w:val="00EE0BE4"/>
    <w:rsid w:val="00EE0DEF"/>
    <w:rsid w:val="00EE0E0E"/>
    <w:rsid w:val="00EE0E77"/>
    <w:rsid w:val="00EE1006"/>
    <w:rsid w:val="00EE1037"/>
    <w:rsid w:val="00EE15B2"/>
    <w:rsid w:val="00EE1AF2"/>
    <w:rsid w:val="00EE1BE2"/>
    <w:rsid w:val="00EE1D63"/>
    <w:rsid w:val="00EE1E66"/>
    <w:rsid w:val="00EE1F46"/>
    <w:rsid w:val="00EE1F48"/>
    <w:rsid w:val="00EE1F6B"/>
    <w:rsid w:val="00EE1FC0"/>
    <w:rsid w:val="00EE2024"/>
    <w:rsid w:val="00EE234E"/>
    <w:rsid w:val="00EE2372"/>
    <w:rsid w:val="00EE23F0"/>
    <w:rsid w:val="00EE246C"/>
    <w:rsid w:val="00EE246D"/>
    <w:rsid w:val="00EE25F2"/>
    <w:rsid w:val="00EE277B"/>
    <w:rsid w:val="00EE29FA"/>
    <w:rsid w:val="00EE2B8A"/>
    <w:rsid w:val="00EE2B8E"/>
    <w:rsid w:val="00EE2EFF"/>
    <w:rsid w:val="00EE3027"/>
    <w:rsid w:val="00EE33EE"/>
    <w:rsid w:val="00EE3457"/>
    <w:rsid w:val="00EE353C"/>
    <w:rsid w:val="00EE3574"/>
    <w:rsid w:val="00EE3733"/>
    <w:rsid w:val="00EE38C6"/>
    <w:rsid w:val="00EE3D77"/>
    <w:rsid w:val="00EE41F9"/>
    <w:rsid w:val="00EE4313"/>
    <w:rsid w:val="00EE449C"/>
    <w:rsid w:val="00EE455F"/>
    <w:rsid w:val="00EE4666"/>
    <w:rsid w:val="00EE46BC"/>
    <w:rsid w:val="00EE4B8C"/>
    <w:rsid w:val="00EE4C24"/>
    <w:rsid w:val="00EE51E6"/>
    <w:rsid w:val="00EE5231"/>
    <w:rsid w:val="00EE5312"/>
    <w:rsid w:val="00EE59E7"/>
    <w:rsid w:val="00EE5D06"/>
    <w:rsid w:val="00EE5DD1"/>
    <w:rsid w:val="00EE5ECF"/>
    <w:rsid w:val="00EE65E6"/>
    <w:rsid w:val="00EE66AB"/>
    <w:rsid w:val="00EE66D4"/>
    <w:rsid w:val="00EE681A"/>
    <w:rsid w:val="00EE68B6"/>
    <w:rsid w:val="00EE6B6E"/>
    <w:rsid w:val="00EE6E12"/>
    <w:rsid w:val="00EE7127"/>
    <w:rsid w:val="00EE742B"/>
    <w:rsid w:val="00EE7510"/>
    <w:rsid w:val="00EE78EC"/>
    <w:rsid w:val="00EE7A88"/>
    <w:rsid w:val="00EE7CAE"/>
    <w:rsid w:val="00EE7D87"/>
    <w:rsid w:val="00EE7DF4"/>
    <w:rsid w:val="00EE7FBD"/>
    <w:rsid w:val="00EF017C"/>
    <w:rsid w:val="00EF03CB"/>
    <w:rsid w:val="00EF0728"/>
    <w:rsid w:val="00EF0743"/>
    <w:rsid w:val="00EF0BCA"/>
    <w:rsid w:val="00EF0C9D"/>
    <w:rsid w:val="00EF0D2D"/>
    <w:rsid w:val="00EF1191"/>
    <w:rsid w:val="00EF1367"/>
    <w:rsid w:val="00EF1403"/>
    <w:rsid w:val="00EF14F8"/>
    <w:rsid w:val="00EF1675"/>
    <w:rsid w:val="00EF1791"/>
    <w:rsid w:val="00EF1900"/>
    <w:rsid w:val="00EF1E6B"/>
    <w:rsid w:val="00EF2012"/>
    <w:rsid w:val="00EF22F3"/>
    <w:rsid w:val="00EF23EE"/>
    <w:rsid w:val="00EF244C"/>
    <w:rsid w:val="00EF255F"/>
    <w:rsid w:val="00EF25BA"/>
    <w:rsid w:val="00EF2694"/>
    <w:rsid w:val="00EF2785"/>
    <w:rsid w:val="00EF2D5E"/>
    <w:rsid w:val="00EF2EA6"/>
    <w:rsid w:val="00EF2F93"/>
    <w:rsid w:val="00EF304D"/>
    <w:rsid w:val="00EF3109"/>
    <w:rsid w:val="00EF324A"/>
    <w:rsid w:val="00EF3447"/>
    <w:rsid w:val="00EF36B2"/>
    <w:rsid w:val="00EF3797"/>
    <w:rsid w:val="00EF396D"/>
    <w:rsid w:val="00EF461E"/>
    <w:rsid w:val="00EF467F"/>
    <w:rsid w:val="00EF4DD8"/>
    <w:rsid w:val="00EF4E55"/>
    <w:rsid w:val="00EF4F1D"/>
    <w:rsid w:val="00EF505A"/>
    <w:rsid w:val="00EF5249"/>
    <w:rsid w:val="00EF55BD"/>
    <w:rsid w:val="00EF57C5"/>
    <w:rsid w:val="00EF580C"/>
    <w:rsid w:val="00EF5873"/>
    <w:rsid w:val="00EF58AA"/>
    <w:rsid w:val="00EF594C"/>
    <w:rsid w:val="00EF5A20"/>
    <w:rsid w:val="00EF5B1A"/>
    <w:rsid w:val="00EF5B4D"/>
    <w:rsid w:val="00EF5DFE"/>
    <w:rsid w:val="00EF5E42"/>
    <w:rsid w:val="00EF610F"/>
    <w:rsid w:val="00EF6422"/>
    <w:rsid w:val="00EF65EE"/>
    <w:rsid w:val="00EF6AA2"/>
    <w:rsid w:val="00EF6D2F"/>
    <w:rsid w:val="00EF6DC5"/>
    <w:rsid w:val="00EF6F8D"/>
    <w:rsid w:val="00EF6F9F"/>
    <w:rsid w:val="00EF70E7"/>
    <w:rsid w:val="00EF735C"/>
    <w:rsid w:val="00EF753D"/>
    <w:rsid w:val="00EF7628"/>
    <w:rsid w:val="00EF79A9"/>
    <w:rsid w:val="00EF7E12"/>
    <w:rsid w:val="00EF7E34"/>
    <w:rsid w:val="00EF7FB0"/>
    <w:rsid w:val="00F00156"/>
    <w:rsid w:val="00F001E1"/>
    <w:rsid w:val="00F00240"/>
    <w:rsid w:val="00F00308"/>
    <w:rsid w:val="00F00351"/>
    <w:rsid w:val="00F005AC"/>
    <w:rsid w:val="00F00ADC"/>
    <w:rsid w:val="00F00AF5"/>
    <w:rsid w:val="00F00B0F"/>
    <w:rsid w:val="00F00D8A"/>
    <w:rsid w:val="00F00DBD"/>
    <w:rsid w:val="00F00E62"/>
    <w:rsid w:val="00F00EBF"/>
    <w:rsid w:val="00F01015"/>
    <w:rsid w:val="00F01347"/>
    <w:rsid w:val="00F0139E"/>
    <w:rsid w:val="00F01558"/>
    <w:rsid w:val="00F01858"/>
    <w:rsid w:val="00F01941"/>
    <w:rsid w:val="00F019AA"/>
    <w:rsid w:val="00F01EF0"/>
    <w:rsid w:val="00F01FDE"/>
    <w:rsid w:val="00F020A9"/>
    <w:rsid w:val="00F0233B"/>
    <w:rsid w:val="00F0253F"/>
    <w:rsid w:val="00F027FC"/>
    <w:rsid w:val="00F02906"/>
    <w:rsid w:val="00F02CD6"/>
    <w:rsid w:val="00F03162"/>
    <w:rsid w:val="00F03328"/>
    <w:rsid w:val="00F03387"/>
    <w:rsid w:val="00F03639"/>
    <w:rsid w:val="00F038C7"/>
    <w:rsid w:val="00F03AF6"/>
    <w:rsid w:val="00F03B91"/>
    <w:rsid w:val="00F03DB5"/>
    <w:rsid w:val="00F03DC8"/>
    <w:rsid w:val="00F03E3D"/>
    <w:rsid w:val="00F03F3D"/>
    <w:rsid w:val="00F042BD"/>
    <w:rsid w:val="00F0437E"/>
    <w:rsid w:val="00F044DC"/>
    <w:rsid w:val="00F04565"/>
    <w:rsid w:val="00F04961"/>
    <w:rsid w:val="00F04B2A"/>
    <w:rsid w:val="00F04E85"/>
    <w:rsid w:val="00F04EB7"/>
    <w:rsid w:val="00F04F1F"/>
    <w:rsid w:val="00F05543"/>
    <w:rsid w:val="00F0566F"/>
    <w:rsid w:val="00F05738"/>
    <w:rsid w:val="00F05904"/>
    <w:rsid w:val="00F059D2"/>
    <w:rsid w:val="00F05E39"/>
    <w:rsid w:val="00F0602C"/>
    <w:rsid w:val="00F0606F"/>
    <w:rsid w:val="00F06493"/>
    <w:rsid w:val="00F065C0"/>
    <w:rsid w:val="00F06784"/>
    <w:rsid w:val="00F067C7"/>
    <w:rsid w:val="00F06990"/>
    <w:rsid w:val="00F06A17"/>
    <w:rsid w:val="00F06AE9"/>
    <w:rsid w:val="00F06C5F"/>
    <w:rsid w:val="00F06C86"/>
    <w:rsid w:val="00F06DA6"/>
    <w:rsid w:val="00F06FA5"/>
    <w:rsid w:val="00F07378"/>
    <w:rsid w:val="00F0784A"/>
    <w:rsid w:val="00F07CC8"/>
    <w:rsid w:val="00F07F94"/>
    <w:rsid w:val="00F10050"/>
    <w:rsid w:val="00F1032C"/>
    <w:rsid w:val="00F10775"/>
    <w:rsid w:val="00F10846"/>
    <w:rsid w:val="00F1109A"/>
    <w:rsid w:val="00F113A3"/>
    <w:rsid w:val="00F114AA"/>
    <w:rsid w:val="00F116A2"/>
    <w:rsid w:val="00F11C83"/>
    <w:rsid w:val="00F11CAA"/>
    <w:rsid w:val="00F11E43"/>
    <w:rsid w:val="00F1201E"/>
    <w:rsid w:val="00F1225F"/>
    <w:rsid w:val="00F1259E"/>
    <w:rsid w:val="00F1268B"/>
    <w:rsid w:val="00F12714"/>
    <w:rsid w:val="00F128E8"/>
    <w:rsid w:val="00F12A46"/>
    <w:rsid w:val="00F12DA3"/>
    <w:rsid w:val="00F12DE8"/>
    <w:rsid w:val="00F131E5"/>
    <w:rsid w:val="00F13384"/>
    <w:rsid w:val="00F1350B"/>
    <w:rsid w:val="00F137FB"/>
    <w:rsid w:val="00F13F48"/>
    <w:rsid w:val="00F13F51"/>
    <w:rsid w:val="00F14014"/>
    <w:rsid w:val="00F14183"/>
    <w:rsid w:val="00F14325"/>
    <w:rsid w:val="00F14362"/>
    <w:rsid w:val="00F143B6"/>
    <w:rsid w:val="00F14427"/>
    <w:rsid w:val="00F147DB"/>
    <w:rsid w:val="00F149C3"/>
    <w:rsid w:val="00F149CF"/>
    <w:rsid w:val="00F14A87"/>
    <w:rsid w:val="00F14EDD"/>
    <w:rsid w:val="00F15451"/>
    <w:rsid w:val="00F15480"/>
    <w:rsid w:val="00F15712"/>
    <w:rsid w:val="00F15829"/>
    <w:rsid w:val="00F16581"/>
    <w:rsid w:val="00F16628"/>
    <w:rsid w:val="00F16794"/>
    <w:rsid w:val="00F168DD"/>
    <w:rsid w:val="00F16969"/>
    <w:rsid w:val="00F16A28"/>
    <w:rsid w:val="00F16A4A"/>
    <w:rsid w:val="00F16C6D"/>
    <w:rsid w:val="00F16EE7"/>
    <w:rsid w:val="00F17012"/>
    <w:rsid w:val="00F172E0"/>
    <w:rsid w:val="00F1754F"/>
    <w:rsid w:val="00F1759B"/>
    <w:rsid w:val="00F17C39"/>
    <w:rsid w:val="00F17D05"/>
    <w:rsid w:val="00F17F33"/>
    <w:rsid w:val="00F2000C"/>
    <w:rsid w:val="00F2012E"/>
    <w:rsid w:val="00F2051A"/>
    <w:rsid w:val="00F2080F"/>
    <w:rsid w:val="00F20A42"/>
    <w:rsid w:val="00F20A4B"/>
    <w:rsid w:val="00F20B0B"/>
    <w:rsid w:val="00F20B3F"/>
    <w:rsid w:val="00F20BC3"/>
    <w:rsid w:val="00F20CBB"/>
    <w:rsid w:val="00F20D5E"/>
    <w:rsid w:val="00F20F3F"/>
    <w:rsid w:val="00F213EE"/>
    <w:rsid w:val="00F2159D"/>
    <w:rsid w:val="00F21A32"/>
    <w:rsid w:val="00F21D2F"/>
    <w:rsid w:val="00F222C8"/>
    <w:rsid w:val="00F22393"/>
    <w:rsid w:val="00F22F52"/>
    <w:rsid w:val="00F2327A"/>
    <w:rsid w:val="00F2343B"/>
    <w:rsid w:val="00F235BD"/>
    <w:rsid w:val="00F2364C"/>
    <w:rsid w:val="00F237A8"/>
    <w:rsid w:val="00F23830"/>
    <w:rsid w:val="00F2385F"/>
    <w:rsid w:val="00F238B3"/>
    <w:rsid w:val="00F2395F"/>
    <w:rsid w:val="00F239CD"/>
    <w:rsid w:val="00F23AB3"/>
    <w:rsid w:val="00F23B5F"/>
    <w:rsid w:val="00F23C49"/>
    <w:rsid w:val="00F24286"/>
    <w:rsid w:val="00F2430F"/>
    <w:rsid w:val="00F24312"/>
    <w:rsid w:val="00F244C0"/>
    <w:rsid w:val="00F248BE"/>
    <w:rsid w:val="00F24C04"/>
    <w:rsid w:val="00F24E9F"/>
    <w:rsid w:val="00F24EA2"/>
    <w:rsid w:val="00F24FDE"/>
    <w:rsid w:val="00F25016"/>
    <w:rsid w:val="00F2516D"/>
    <w:rsid w:val="00F252F9"/>
    <w:rsid w:val="00F2536F"/>
    <w:rsid w:val="00F2537F"/>
    <w:rsid w:val="00F253C5"/>
    <w:rsid w:val="00F2575F"/>
    <w:rsid w:val="00F25C12"/>
    <w:rsid w:val="00F25CC0"/>
    <w:rsid w:val="00F25EA1"/>
    <w:rsid w:val="00F26115"/>
    <w:rsid w:val="00F26218"/>
    <w:rsid w:val="00F26665"/>
    <w:rsid w:val="00F26BE0"/>
    <w:rsid w:val="00F26DB8"/>
    <w:rsid w:val="00F2711E"/>
    <w:rsid w:val="00F27299"/>
    <w:rsid w:val="00F27431"/>
    <w:rsid w:val="00F2743B"/>
    <w:rsid w:val="00F274AE"/>
    <w:rsid w:val="00F27521"/>
    <w:rsid w:val="00F2754B"/>
    <w:rsid w:val="00F2773A"/>
    <w:rsid w:val="00F278BF"/>
    <w:rsid w:val="00F2798D"/>
    <w:rsid w:val="00F279E3"/>
    <w:rsid w:val="00F27A1C"/>
    <w:rsid w:val="00F27B68"/>
    <w:rsid w:val="00F27D8A"/>
    <w:rsid w:val="00F27DE6"/>
    <w:rsid w:val="00F27E79"/>
    <w:rsid w:val="00F27E8D"/>
    <w:rsid w:val="00F302A0"/>
    <w:rsid w:val="00F3042F"/>
    <w:rsid w:val="00F30991"/>
    <w:rsid w:val="00F30BD8"/>
    <w:rsid w:val="00F30FB1"/>
    <w:rsid w:val="00F30FE3"/>
    <w:rsid w:val="00F3119F"/>
    <w:rsid w:val="00F311AE"/>
    <w:rsid w:val="00F31DFF"/>
    <w:rsid w:val="00F31E2E"/>
    <w:rsid w:val="00F31E6B"/>
    <w:rsid w:val="00F32038"/>
    <w:rsid w:val="00F320F8"/>
    <w:rsid w:val="00F3222B"/>
    <w:rsid w:val="00F32442"/>
    <w:rsid w:val="00F324AC"/>
    <w:rsid w:val="00F32831"/>
    <w:rsid w:val="00F329A6"/>
    <w:rsid w:val="00F32ACC"/>
    <w:rsid w:val="00F32B73"/>
    <w:rsid w:val="00F32BCF"/>
    <w:rsid w:val="00F32CA7"/>
    <w:rsid w:val="00F32D87"/>
    <w:rsid w:val="00F330C1"/>
    <w:rsid w:val="00F33274"/>
    <w:rsid w:val="00F332E9"/>
    <w:rsid w:val="00F333E8"/>
    <w:rsid w:val="00F3365E"/>
    <w:rsid w:val="00F3372D"/>
    <w:rsid w:val="00F33994"/>
    <w:rsid w:val="00F33BD5"/>
    <w:rsid w:val="00F33DD0"/>
    <w:rsid w:val="00F34071"/>
    <w:rsid w:val="00F34089"/>
    <w:rsid w:val="00F3471A"/>
    <w:rsid w:val="00F3483C"/>
    <w:rsid w:val="00F348B4"/>
    <w:rsid w:val="00F34995"/>
    <w:rsid w:val="00F34CBC"/>
    <w:rsid w:val="00F34D39"/>
    <w:rsid w:val="00F34D47"/>
    <w:rsid w:val="00F34D7A"/>
    <w:rsid w:val="00F34FCC"/>
    <w:rsid w:val="00F350D2"/>
    <w:rsid w:val="00F356EC"/>
    <w:rsid w:val="00F35F4B"/>
    <w:rsid w:val="00F3604A"/>
    <w:rsid w:val="00F3647B"/>
    <w:rsid w:val="00F365B3"/>
    <w:rsid w:val="00F3686A"/>
    <w:rsid w:val="00F36A98"/>
    <w:rsid w:val="00F36E49"/>
    <w:rsid w:val="00F370F1"/>
    <w:rsid w:val="00F371FA"/>
    <w:rsid w:val="00F37211"/>
    <w:rsid w:val="00F37398"/>
    <w:rsid w:val="00F3763D"/>
    <w:rsid w:val="00F37853"/>
    <w:rsid w:val="00F37ACA"/>
    <w:rsid w:val="00F37FCB"/>
    <w:rsid w:val="00F40036"/>
    <w:rsid w:val="00F4028F"/>
    <w:rsid w:val="00F402DD"/>
    <w:rsid w:val="00F405C7"/>
    <w:rsid w:val="00F40B20"/>
    <w:rsid w:val="00F40F24"/>
    <w:rsid w:val="00F41417"/>
    <w:rsid w:val="00F4178B"/>
    <w:rsid w:val="00F41D1D"/>
    <w:rsid w:val="00F4206B"/>
    <w:rsid w:val="00F42122"/>
    <w:rsid w:val="00F42339"/>
    <w:rsid w:val="00F4243D"/>
    <w:rsid w:val="00F426BF"/>
    <w:rsid w:val="00F427BA"/>
    <w:rsid w:val="00F42878"/>
    <w:rsid w:val="00F42A94"/>
    <w:rsid w:val="00F42B71"/>
    <w:rsid w:val="00F42BB4"/>
    <w:rsid w:val="00F42CA7"/>
    <w:rsid w:val="00F42DFC"/>
    <w:rsid w:val="00F42EA4"/>
    <w:rsid w:val="00F435F9"/>
    <w:rsid w:val="00F43615"/>
    <w:rsid w:val="00F43955"/>
    <w:rsid w:val="00F43B6C"/>
    <w:rsid w:val="00F43BEC"/>
    <w:rsid w:val="00F43E99"/>
    <w:rsid w:val="00F4416F"/>
    <w:rsid w:val="00F44356"/>
    <w:rsid w:val="00F443BE"/>
    <w:rsid w:val="00F44B4E"/>
    <w:rsid w:val="00F44E85"/>
    <w:rsid w:val="00F450C4"/>
    <w:rsid w:val="00F4515D"/>
    <w:rsid w:val="00F451CE"/>
    <w:rsid w:val="00F45888"/>
    <w:rsid w:val="00F45988"/>
    <w:rsid w:val="00F45A7B"/>
    <w:rsid w:val="00F45B81"/>
    <w:rsid w:val="00F45D29"/>
    <w:rsid w:val="00F45E64"/>
    <w:rsid w:val="00F45EE2"/>
    <w:rsid w:val="00F45EF3"/>
    <w:rsid w:val="00F4604A"/>
    <w:rsid w:val="00F46411"/>
    <w:rsid w:val="00F4664B"/>
    <w:rsid w:val="00F4667B"/>
    <w:rsid w:val="00F46742"/>
    <w:rsid w:val="00F4685E"/>
    <w:rsid w:val="00F46B8F"/>
    <w:rsid w:val="00F46C4E"/>
    <w:rsid w:val="00F46C6D"/>
    <w:rsid w:val="00F47592"/>
    <w:rsid w:val="00F47962"/>
    <w:rsid w:val="00F47C88"/>
    <w:rsid w:val="00F47D2E"/>
    <w:rsid w:val="00F47E42"/>
    <w:rsid w:val="00F47EF5"/>
    <w:rsid w:val="00F47F8D"/>
    <w:rsid w:val="00F50532"/>
    <w:rsid w:val="00F5068F"/>
    <w:rsid w:val="00F50894"/>
    <w:rsid w:val="00F50B43"/>
    <w:rsid w:val="00F50C8C"/>
    <w:rsid w:val="00F512CE"/>
    <w:rsid w:val="00F512FD"/>
    <w:rsid w:val="00F514EF"/>
    <w:rsid w:val="00F515E9"/>
    <w:rsid w:val="00F5177F"/>
    <w:rsid w:val="00F51B26"/>
    <w:rsid w:val="00F51B3A"/>
    <w:rsid w:val="00F51E55"/>
    <w:rsid w:val="00F51F4F"/>
    <w:rsid w:val="00F5220B"/>
    <w:rsid w:val="00F5255E"/>
    <w:rsid w:val="00F525F7"/>
    <w:rsid w:val="00F528BF"/>
    <w:rsid w:val="00F52957"/>
    <w:rsid w:val="00F52A12"/>
    <w:rsid w:val="00F52D73"/>
    <w:rsid w:val="00F52F17"/>
    <w:rsid w:val="00F530D8"/>
    <w:rsid w:val="00F53102"/>
    <w:rsid w:val="00F537B3"/>
    <w:rsid w:val="00F53B05"/>
    <w:rsid w:val="00F53BF4"/>
    <w:rsid w:val="00F53CD0"/>
    <w:rsid w:val="00F53E12"/>
    <w:rsid w:val="00F5431E"/>
    <w:rsid w:val="00F545A5"/>
    <w:rsid w:val="00F54614"/>
    <w:rsid w:val="00F54762"/>
    <w:rsid w:val="00F54781"/>
    <w:rsid w:val="00F54946"/>
    <w:rsid w:val="00F5498C"/>
    <w:rsid w:val="00F549DF"/>
    <w:rsid w:val="00F54E80"/>
    <w:rsid w:val="00F5506D"/>
    <w:rsid w:val="00F55341"/>
    <w:rsid w:val="00F5543C"/>
    <w:rsid w:val="00F558E9"/>
    <w:rsid w:val="00F5593B"/>
    <w:rsid w:val="00F55B0E"/>
    <w:rsid w:val="00F560B7"/>
    <w:rsid w:val="00F560D7"/>
    <w:rsid w:val="00F56894"/>
    <w:rsid w:val="00F56EFD"/>
    <w:rsid w:val="00F56F6F"/>
    <w:rsid w:val="00F56F97"/>
    <w:rsid w:val="00F57105"/>
    <w:rsid w:val="00F57248"/>
    <w:rsid w:val="00F5737F"/>
    <w:rsid w:val="00F578AD"/>
    <w:rsid w:val="00F57C19"/>
    <w:rsid w:val="00F57CC9"/>
    <w:rsid w:val="00F57CE7"/>
    <w:rsid w:val="00F601E9"/>
    <w:rsid w:val="00F605AC"/>
    <w:rsid w:val="00F6069D"/>
    <w:rsid w:val="00F60AB6"/>
    <w:rsid w:val="00F60F88"/>
    <w:rsid w:val="00F60FCA"/>
    <w:rsid w:val="00F6100B"/>
    <w:rsid w:val="00F610AE"/>
    <w:rsid w:val="00F611D8"/>
    <w:rsid w:val="00F61217"/>
    <w:rsid w:val="00F612BD"/>
    <w:rsid w:val="00F61377"/>
    <w:rsid w:val="00F6168A"/>
    <w:rsid w:val="00F616BB"/>
    <w:rsid w:val="00F618E1"/>
    <w:rsid w:val="00F61BEF"/>
    <w:rsid w:val="00F622C1"/>
    <w:rsid w:val="00F6233C"/>
    <w:rsid w:val="00F623E3"/>
    <w:rsid w:val="00F625FD"/>
    <w:rsid w:val="00F6278C"/>
    <w:rsid w:val="00F62B11"/>
    <w:rsid w:val="00F62C4D"/>
    <w:rsid w:val="00F62DB7"/>
    <w:rsid w:val="00F63151"/>
    <w:rsid w:val="00F63232"/>
    <w:rsid w:val="00F63296"/>
    <w:rsid w:val="00F632C3"/>
    <w:rsid w:val="00F63341"/>
    <w:rsid w:val="00F63914"/>
    <w:rsid w:val="00F63CC6"/>
    <w:rsid w:val="00F63EA1"/>
    <w:rsid w:val="00F642BA"/>
    <w:rsid w:val="00F64429"/>
    <w:rsid w:val="00F644EE"/>
    <w:rsid w:val="00F64C33"/>
    <w:rsid w:val="00F65345"/>
    <w:rsid w:val="00F65351"/>
    <w:rsid w:val="00F65426"/>
    <w:rsid w:val="00F65715"/>
    <w:rsid w:val="00F6573F"/>
    <w:rsid w:val="00F657D9"/>
    <w:rsid w:val="00F657E5"/>
    <w:rsid w:val="00F65810"/>
    <w:rsid w:val="00F65902"/>
    <w:rsid w:val="00F65A4E"/>
    <w:rsid w:val="00F65EA5"/>
    <w:rsid w:val="00F65F91"/>
    <w:rsid w:val="00F6601E"/>
    <w:rsid w:val="00F6606A"/>
    <w:rsid w:val="00F661C2"/>
    <w:rsid w:val="00F661D7"/>
    <w:rsid w:val="00F664E9"/>
    <w:rsid w:val="00F66564"/>
    <w:rsid w:val="00F6667E"/>
    <w:rsid w:val="00F669BE"/>
    <w:rsid w:val="00F66A72"/>
    <w:rsid w:val="00F66AC2"/>
    <w:rsid w:val="00F66C0B"/>
    <w:rsid w:val="00F66FF2"/>
    <w:rsid w:val="00F67084"/>
    <w:rsid w:val="00F672E4"/>
    <w:rsid w:val="00F675B0"/>
    <w:rsid w:val="00F67602"/>
    <w:rsid w:val="00F6792C"/>
    <w:rsid w:val="00F67C1E"/>
    <w:rsid w:val="00F67F6A"/>
    <w:rsid w:val="00F700E5"/>
    <w:rsid w:val="00F701D9"/>
    <w:rsid w:val="00F70438"/>
    <w:rsid w:val="00F70487"/>
    <w:rsid w:val="00F70DC4"/>
    <w:rsid w:val="00F70DCE"/>
    <w:rsid w:val="00F70FA6"/>
    <w:rsid w:val="00F71211"/>
    <w:rsid w:val="00F719D9"/>
    <w:rsid w:val="00F71AE4"/>
    <w:rsid w:val="00F71E79"/>
    <w:rsid w:val="00F71F35"/>
    <w:rsid w:val="00F72330"/>
    <w:rsid w:val="00F723D5"/>
    <w:rsid w:val="00F72687"/>
    <w:rsid w:val="00F72ABA"/>
    <w:rsid w:val="00F72BAD"/>
    <w:rsid w:val="00F72BBC"/>
    <w:rsid w:val="00F72C1C"/>
    <w:rsid w:val="00F72C3C"/>
    <w:rsid w:val="00F72DF9"/>
    <w:rsid w:val="00F733FD"/>
    <w:rsid w:val="00F73658"/>
    <w:rsid w:val="00F7370B"/>
    <w:rsid w:val="00F73CA4"/>
    <w:rsid w:val="00F7414C"/>
    <w:rsid w:val="00F7439E"/>
    <w:rsid w:val="00F746E9"/>
    <w:rsid w:val="00F747F1"/>
    <w:rsid w:val="00F74A33"/>
    <w:rsid w:val="00F74DF6"/>
    <w:rsid w:val="00F754C3"/>
    <w:rsid w:val="00F75686"/>
    <w:rsid w:val="00F75943"/>
    <w:rsid w:val="00F75971"/>
    <w:rsid w:val="00F75B87"/>
    <w:rsid w:val="00F75DAF"/>
    <w:rsid w:val="00F75E30"/>
    <w:rsid w:val="00F7602F"/>
    <w:rsid w:val="00F763EC"/>
    <w:rsid w:val="00F764C1"/>
    <w:rsid w:val="00F7684A"/>
    <w:rsid w:val="00F7695C"/>
    <w:rsid w:val="00F76B5E"/>
    <w:rsid w:val="00F76C94"/>
    <w:rsid w:val="00F770F1"/>
    <w:rsid w:val="00F77100"/>
    <w:rsid w:val="00F7724A"/>
    <w:rsid w:val="00F772EB"/>
    <w:rsid w:val="00F77C41"/>
    <w:rsid w:val="00F77DDD"/>
    <w:rsid w:val="00F77EC0"/>
    <w:rsid w:val="00F80096"/>
    <w:rsid w:val="00F80155"/>
    <w:rsid w:val="00F80331"/>
    <w:rsid w:val="00F806DF"/>
    <w:rsid w:val="00F81217"/>
    <w:rsid w:val="00F8131D"/>
    <w:rsid w:val="00F81873"/>
    <w:rsid w:val="00F81A9B"/>
    <w:rsid w:val="00F81B02"/>
    <w:rsid w:val="00F81B1E"/>
    <w:rsid w:val="00F81D6F"/>
    <w:rsid w:val="00F81E28"/>
    <w:rsid w:val="00F81EDA"/>
    <w:rsid w:val="00F82156"/>
    <w:rsid w:val="00F8219B"/>
    <w:rsid w:val="00F82542"/>
    <w:rsid w:val="00F82711"/>
    <w:rsid w:val="00F8282A"/>
    <w:rsid w:val="00F82AC8"/>
    <w:rsid w:val="00F82B1D"/>
    <w:rsid w:val="00F82E6F"/>
    <w:rsid w:val="00F8303B"/>
    <w:rsid w:val="00F833CA"/>
    <w:rsid w:val="00F8349B"/>
    <w:rsid w:val="00F834EE"/>
    <w:rsid w:val="00F8364E"/>
    <w:rsid w:val="00F839A8"/>
    <w:rsid w:val="00F83D08"/>
    <w:rsid w:val="00F83F86"/>
    <w:rsid w:val="00F83FB0"/>
    <w:rsid w:val="00F8429E"/>
    <w:rsid w:val="00F84348"/>
    <w:rsid w:val="00F845D9"/>
    <w:rsid w:val="00F8470D"/>
    <w:rsid w:val="00F8475C"/>
    <w:rsid w:val="00F848BD"/>
    <w:rsid w:val="00F849B2"/>
    <w:rsid w:val="00F84C5D"/>
    <w:rsid w:val="00F84C78"/>
    <w:rsid w:val="00F851B6"/>
    <w:rsid w:val="00F8550E"/>
    <w:rsid w:val="00F8568B"/>
    <w:rsid w:val="00F856F8"/>
    <w:rsid w:val="00F857C4"/>
    <w:rsid w:val="00F8599C"/>
    <w:rsid w:val="00F85AA2"/>
    <w:rsid w:val="00F862BE"/>
    <w:rsid w:val="00F869D2"/>
    <w:rsid w:val="00F86FA4"/>
    <w:rsid w:val="00F870DC"/>
    <w:rsid w:val="00F87257"/>
    <w:rsid w:val="00F87321"/>
    <w:rsid w:val="00F87494"/>
    <w:rsid w:val="00F87967"/>
    <w:rsid w:val="00F87B12"/>
    <w:rsid w:val="00F87B9F"/>
    <w:rsid w:val="00F87BBE"/>
    <w:rsid w:val="00F87F8D"/>
    <w:rsid w:val="00F87FE6"/>
    <w:rsid w:val="00F9016B"/>
    <w:rsid w:val="00F90429"/>
    <w:rsid w:val="00F9066D"/>
    <w:rsid w:val="00F90688"/>
    <w:rsid w:val="00F908AD"/>
    <w:rsid w:val="00F90C3E"/>
    <w:rsid w:val="00F90F42"/>
    <w:rsid w:val="00F9101C"/>
    <w:rsid w:val="00F91648"/>
    <w:rsid w:val="00F916E7"/>
    <w:rsid w:val="00F916FF"/>
    <w:rsid w:val="00F91721"/>
    <w:rsid w:val="00F91A3C"/>
    <w:rsid w:val="00F91F60"/>
    <w:rsid w:val="00F92773"/>
    <w:rsid w:val="00F927A0"/>
    <w:rsid w:val="00F929CE"/>
    <w:rsid w:val="00F933A2"/>
    <w:rsid w:val="00F93644"/>
    <w:rsid w:val="00F937F1"/>
    <w:rsid w:val="00F93A5C"/>
    <w:rsid w:val="00F93C28"/>
    <w:rsid w:val="00F93EA0"/>
    <w:rsid w:val="00F940AC"/>
    <w:rsid w:val="00F941A3"/>
    <w:rsid w:val="00F94220"/>
    <w:rsid w:val="00F94388"/>
    <w:rsid w:val="00F94434"/>
    <w:rsid w:val="00F946C8"/>
    <w:rsid w:val="00F948BE"/>
    <w:rsid w:val="00F94912"/>
    <w:rsid w:val="00F94920"/>
    <w:rsid w:val="00F94B55"/>
    <w:rsid w:val="00F94C1B"/>
    <w:rsid w:val="00F94E5D"/>
    <w:rsid w:val="00F94F05"/>
    <w:rsid w:val="00F9556C"/>
    <w:rsid w:val="00F957C2"/>
    <w:rsid w:val="00F95A55"/>
    <w:rsid w:val="00F95F10"/>
    <w:rsid w:val="00F964EB"/>
    <w:rsid w:val="00F96563"/>
    <w:rsid w:val="00F96611"/>
    <w:rsid w:val="00F96A2F"/>
    <w:rsid w:val="00F96AD8"/>
    <w:rsid w:val="00F96CD9"/>
    <w:rsid w:val="00F96D10"/>
    <w:rsid w:val="00F96E32"/>
    <w:rsid w:val="00F96FE6"/>
    <w:rsid w:val="00F9701C"/>
    <w:rsid w:val="00F971B6"/>
    <w:rsid w:val="00F97231"/>
    <w:rsid w:val="00F97506"/>
    <w:rsid w:val="00F97B28"/>
    <w:rsid w:val="00F97B4C"/>
    <w:rsid w:val="00F97BEA"/>
    <w:rsid w:val="00F97C7D"/>
    <w:rsid w:val="00F97D55"/>
    <w:rsid w:val="00F97DD8"/>
    <w:rsid w:val="00F97DDA"/>
    <w:rsid w:val="00F97FBB"/>
    <w:rsid w:val="00FA0027"/>
    <w:rsid w:val="00FA07A5"/>
    <w:rsid w:val="00FA08A3"/>
    <w:rsid w:val="00FA0CCB"/>
    <w:rsid w:val="00FA0EE8"/>
    <w:rsid w:val="00FA0FFD"/>
    <w:rsid w:val="00FA1384"/>
    <w:rsid w:val="00FA1550"/>
    <w:rsid w:val="00FA16BD"/>
    <w:rsid w:val="00FA1897"/>
    <w:rsid w:val="00FA198C"/>
    <w:rsid w:val="00FA1C6D"/>
    <w:rsid w:val="00FA1D72"/>
    <w:rsid w:val="00FA23B2"/>
    <w:rsid w:val="00FA24EE"/>
    <w:rsid w:val="00FA2774"/>
    <w:rsid w:val="00FA2BE9"/>
    <w:rsid w:val="00FA2FC9"/>
    <w:rsid w:val="00FA3091"/>
    <w:rsid w:val="00FA336E"/>
    <w:rsid w:val="00FA3575"/>
    <w:rsid w:val="00FA362A"/>
    <w:rsid w:val="00FA3867"/>
    <w:rsid w:val="00FA3CEF"/>
    <w:rsid w:val="00FA3FA2"/>
    <w:rsid w:val="00FA4058"/>
    <w:rsid w:val="00FA4139"/>
    <w:rsid w:val="00FA4242"/>
    <w:rsid w:val="00FA46E4"/>
    <w:rsid w:val="00FA47D8"/>
    <w:rsid w:val="00FA48B8"/>
    <w:rsid w:val="00FA4C6B"/>
    <w:rsid w:val="00FA4CBA"/>
    <w:rsid w:val="00FA4E54"/>
    <w:rsid w:val="00FA4ED3"/>
    <w:rsid w:val="00FA5690"/>
    <w:rsid w:val="00FA58E1"/>
    <w:rsid w:val="00FA598D"/>
    <w:rsid w:val="00FA5A6B"/>
    <w:rsid w:val="00FA5AC2"/>
    <w:rsid w:val="00FA5ACB"/>
    <w:rsid w:val="00FA5C4A"/>
    <w:rsid w:val="00FA5C60"/>
    <w:rsid w:val="00FA5D75"/>
    <w:rsid w:val="00FA622E"/>
    <w:rsid w:val="00FA6277"/>
    <w:rsid w:val="00FA6368"/>
    <w:rsid w:val="00FA6377"/>
    <w:rsid w:val="00FA6884"/>
    <w:rsid w:val="00FA6983"/>
    <w:rsid w:val="00FA6E1E"/>
    <w:rsid w:val="00FA6E99"/>
    <w:rsid w:val="00FA72CF"/>
    <w:rsid w:val="00FA72E1"/>
    <w:rsid w:val="00FA7450"/>
    <w:rsid w:val="00FA7704"/>
    <w:rsid w:val="00FA771D"/>
    <w:rsid w:val="00FA772F"/>
    <w:rsid w:val="00FA7851"/>
    <w:rsid w:val="00FA78BF"/>
    <w:rsid w:val="00FA7D07"/>
    <w:rsid w:val="00FA7ECC"/>
    <w:rsid w:val="00FB0128"/>
    <w:rsid w:val="00FB016B"/>
    <w:rsid w:val="00FB0818"/>
    <w:rsid w:val="00FB0A3F"/>
    <w:rsid w:val="00FB0BD8"/>
    <w:rsid w:val="00FB1074"/>
    <w:rsid w:val="00FB11F5"/>
    <w:rsid w:val="00FB1494"/>
    <w:rsid w:val="00FB15E6"/>
    <w:rsid w:val="00FB1A52"/>
    <w:rsid w:val="00FB1B46"/>
    <w:rsid w:val="00FB1DC5"/>
    <w:rsid w:val="00FB217F"/>
    <w:rsid w:val="00FB224F"/>
    <w:rsid w:val="00FB225A"/>
    <w:rsid w:val="00FB2303"/>
    <w:rsid w:val="00FB234E"/>
    <w:rsid w:val="00FB23F3"/>
    <w:rsid w:val="00FB25A9"/>
    <w:rsid w:val="00FB268A"/>
    <w:rsid w:val="00FB2895"/>
    <w:rsid w:val="00FB28D5"/>
    <w:rsid w:val="00FB2927"/>
    <w:rsid w:val="00FB29EE"/>
    <w:rsid w:val="00FB2AEB"/>
    <w:rsid w:val="00FB2CAB"/>
    <w:rsid w:val="00FB2D7D"/>
    <w:rsid w:val="00FB2F8C"/>
    <w:rsid w:val="00FB312F"/>
    <w:rsid w:val="00FB314A"/>
    <w:rsid w:val="00FB31C1"/>
    <w:rsid w:val="00FB33FB"/>
    <w:rsid w:val="00FB3465"/>
    <w:rsid w:val="00FB3489"/>
    <w:rsid w:val="00FB3599"/>
    <w:rsid w:val="00FB35BD"/>
    <w:rsid w:val="00FB37C3"/>
    <w:rsid w:val="00FB3A22"/>
    <w:rsid w:val="00FB416A"/>
    <w:rsid w:val="00FB4189"/>
    <w:rsid w:val="00FB457D"/>
    <w:rsid w:val="00FB468C"/>
    <w:rsid w:val="00FB49A9"/>
    <w:rsid w:val="00FB4A2D"/>
    <w:rsid w:val="00FB4C6C"/>
    <w:rsid w:val="00FB4CD3"/>
    <w:rsid w:val="00FB4D1F"/>
    <w:rsid w:val="00FB4DE6"/>
    <w:rsid w:val="00FB4F00"/>
    <w:rsid w:val="00FB5689"/>
    <w:rsid w:val="00FB57EA"/>
    <w:rsid w:val="00FB5AB8"/>
    <w:rsid w:val="00FB61D5"/>
    <w:rsid w:val="00FB6784"/>
    <w:rsid w:val="00FB68DD"/>
    <w:rsid w:val="00FB68ED"/>
    <w:rsid w:val="00FB6A8D"/>
    <w:rsid w:val="00FB6AC6"/>
    <w:rsid w:val="00FB6B1C"/>
    <w:rsid w:val="00FB6B6B"/>
    <w:rsid w:val="00FB6BD8"/>
    <w:rsid w:val="00FB6C72"/>
    <w:rsid w:val="00FB6CC6"/>
    <w:rsid w:val="00FB7085"/>
    <w:rsid w:val="00FB76AE"/>
    <w:rsid w:val="00FB7CDE"/>
    <w:rsid w:val="00FB7D1D"/>
    <w:rsid w:val="00FB7D4E"/>
    <w:rsid w:val="00FB7E5C"/>
    <w:rsid w:val="00FB7F6D"/>
    <w:rsid w:val="00FB7F7E"/>
    <w:rsid w:val="00FC0003"/>
    <w:rsid w:val="00FC0078"/>
    <w:rsid w:val="00FC0109"/>
    <w:rsid w:val="00FC0237"/>
    <w:rsid w:val="00FC0247"/>
    <w:rsid w:val="00FC033F"/>
    <w:rsid w:val="00FC06DC"/>
    <w:rsid w:val="00FC09F9"/>
    <w:rsid w:val="00FC0B98"/>
    <w:rsid w:val="00FC0CCB"/>
    <w:rsid w:val="00FC0DD6"/>
    <w:rsid w:val="00FC12A3"/>
    <w:rsid w:val="00FC1315"/>
    <w:rsid w:val="00FC1392"/>
    <w:rsid w:val="00FC18FC"/>
    <w:rsid w:val="00FC1A25"/>
    <w:rsid w:val="00FC1FC4"/>
    <w:rsid w:val="00FC20BD"/>
    <w:rsid w:val="00FC256A"/>
    <w:rsid w:val="00FC2684"/>
    <w:rsid w:val="00FC29C9"/>
    <w:rsid w:val="00FC2D39"/>
    <w:rsid w:val="00FC3112"/>
    <w:rsid w:val="00FC3134"/>
    <w:rsid w:val="00FC31C8"/>
    <w:rsid w:val="00FC3409"/>
    <w:rsid w:val="00FC3520"/>
    <w:rsid w:val="00FC36A0"/>
    <w:rsid w:val="00FC385C"/>
    <w:rsid w:val="00FC38D4"/>
    <w:rsid w:val="00FC3C8E"/>
    <w:rsid w:val="00FC3CA0"/>
    <w:rsid w:val="00FC4080"/>
    <w:rsid w:val="00FC4716"/>
    <w:rsid w:val="00FC4B07"/>
    <w:rsid w:val="00FC4B41"/>
    <w:rsid w:val="00FC4D2F"/>
    <w:rsid w:val="00FC5022"/>
    <w:rsid w:val="00FC5111"/>
    <w:rsid w:val="00FC598E"/>
    <w:rsid w:val="00FC599D"/>
    <w:rsid w:val="00FC5C7B"/>
    <w:rsid w:val="00FC5D27"/>
    <w:rsid w:val="00FC5DB7"/>
    <w:rsid w:val="00FC5FC3"/>
    <w:rsid w:val="00FC6264"/>
    <w:rsid w:val="00FC626E"/>
    <w:rsid w:val="00FC63C3"/>
    <w:rsid w:val="00FC6617"/>
    <w:rsid w:val="00FC67E2"/>
    <w:rsid w:val="00FC692B"/>
    <w:rsid w:val="00FC6D9D"/>
    <w:rsid w:val="00FC6ECA"/>
    <w:rsid w:val="00FC70B9"/>
    <w:rsid w:val="00FC70FA"/>
    <w:rsid w:val="00FC724E"/>
    <w:rsid w:val="00FC7402"/>
    <w:rsid w:val="00FC755E"/>
    <w:rsid w:val="00FC771A"/>
    <w:rsid w:val="00FC7785"/>
    <w:rsid w:val="00FC79D7"/>
    <w:rsid w:val="00FC7D55"/>
    <w:rsid w:val="00FC7EF5"/>
    <w:rsid w:val="00FD002C"/>
    <w:rsid w:val="00FD0094"/>
    <w:rsid w:val="00FD022F"/>
    <w:rsid w:val="00FD02D6"/>
    <w:rsid w:val="00FD038F"/>
    <w:rsid w:val="00FD0575"/>
    <w:rsid w:val="00FD066F"/>
    <w:rsid w:val="00FD073A"/>
    <w:rsid w:val="00FD086B"/>
    <w:rsid w:val="00FD08A2"/>
    <w:rsid w:val="00FD0AA8"/>
    <w:rsid w:val="00FD117B"/>
    <w:rsid w:val="00FD1301"/>
    <w:rsid w:val="00FD153B"/>
    <w:rsid w:val="00FD154E"/>
    <w:rsid w:val="00FD15F0"/>
    <w:rsid w:val="00FD18D2"/>
    <w:rsid w:val="00FD19B5"/>
    <w:rsid w:val="00FD1AA9"/>
    <w:rsid w:val="00FD1B4B"/>
    <w:rsid w:val="00FD1EDB"/>
    <w:rsid w:val="00FD1FEA"/>
    <w:rsid w:val="00FD2344"/>
    <w:rsid w:val="00FD26E9"/>
    <w:rsid w:val="00FD2832"/>
    <w:rsid w:val="00FD2C1B"/>
    <w:rsid w:val="00FD2CB6"/>
    <w:rsid w:val="00FD2D07"/>
    <w:rsid w:val="00FD2ED6"/>
    <w:rsid w:val="00FD2EFB"/>
    <w:rsid w:val="00FD303A"/>
    <w:rsid w:val="00FD347D"/>
    <w:rsid w:val="00FD3642"/>
    <w:rsid w:val="00FD36D8"/>
    <w:rsid w:val="00FD3727"/>
    <w:rsid w:val="00FD373C"/>
    <w:rsid w:val="00FD391D"/>
    <w:rsid w:val="00FD3B2D"/>
    <w:rsid w:val="00FD3FCA"/>
    <w:rsid w:val="00FD41CC"/>
    <w:rsid w:val="00FD4447"/>
    <w:rsid w:val="00FD456B"/>
    <w:rsid w:val="00FD4643"/>
    <w:rsid w:val="00FD48A8"/>
    <w:rsid w:val="00FD4B66"/>
    <w:rsid w:val="00FD4EDE"/>
    <w:rsid w:val="00FD4F41"/>
    <w:rsid w:val="00FD50E1"/>
    <w:rsid w:val="00FD5159"/>
    <w:rsid w:val="00FD51C8"/>
    <w:rsid w:val="00FD5260"/>
    <w:rsid w:val="00FD5544"/>
    <w:rsid w:val="00FD5B05"/>
    <w:rsid w:val="00FD5D19"/>
    <w:rsid w:val="00FD5D39"/>
    <w:rsid w:val="00FD5E49"/>
    <w:rsid w:val="00FD5E5B"/>
    <w:rsid w:val="00FD5F5B"/>
    <w:rsid w:val="00FD603B"/>
    <w:rsid w:val="00FD6089"/>
    <w:rsid w:val="00FD6115"/>
    <w:rsid w:val="00FD636C"/>
    <w:rsid w:val="00FD64E4"/>
    <w:rsid w:val="00FD6B01"/>
    <w:rsid w:val="00FD6B2D"/>
    <w:rsid w:val="00FD6C4B"/>
    <w:rsid w:val="00FD6ECA"/>
    <w:rsid w:val="00FD7173"/>
    <w:rsid w:val="00FD7248"/>
    <w:rsid w:val="00FD733C"/>
    <w:rsid w:val="00FD75DB"/>
    <w:rsid w:val="00FD7A6D"/>
    <w:rsid w:val="00FD7B18"/>
    <w:rsid w:val="00FD7E95"/>
    <w:rsid w:val="00FD7EE3"/>
    <w:rsid w:val="00FD7FDE"/>
    <w:rsid w:val="00FE0034"/>
    <w:rsid w:val="00FE0421"/>
    <w:rsid w:val="00FE04D9"/>
    <w:rsid w:val="00FE0737"/>
    <w:rsid w:val="00FE099C"/>
    <w:rsid w:val="00FE0B6A"/>
    <w:rsid w:val="00FE0BCC"/>
    <w:rsid w:val="00FE0D74"/>
    <w:rsid w:val="00FE100F"/>
    <w:rsid w:val="00FE11AE"/>
    <w:rsid w:val="00FE14D2"/>
    <w:rsid w:val="00FE1564"/>
    <w:rsid w:val="00FE165F"/>
    <w:rsid w:val="00FE1673"/>
    <w:rsid w:val="00FE1791"/>
    <w:rsid w:val="00FE1A4C"/>
    <w:rsid w:val="00FE1B3C"/>
    <w:rsid w:val="00FE1CDE"/>
    <w:rsid w:val="00FE1D86"/>
    <w:rsid w:val="00FE1F0D"/>
    <w:rsid w:val="00FE20DD"/>
    <w:rsid w:val="00FE20FB"/>
    <w:rsid w:val="00FE24ED"/>
    <w:rsid w:val="00FE275D"/>
    <w:rsid w:val="00FE2912"/>
    <w:rsid w:val="00FE2A09"/>
    <w:rsid w:val="00FE2B83"/>
    <w:rsid w:val="00FE2EBD"/>
    <w:rsid w:val="00FE31B5"/>
    <w:rsid w:val="00FE335A"/>
    <w:rsid w:val="00FE35E4"/>
    <w:rsid w:val="00FE36B0"/>
    <w:rsid w:val="00FE37B3"/>
    <w:rsid w:val="00FE39D1"/>
    <w:rsid w:val="00FE3A3A"/>
    <w:rsid w:val="00FE3BD3"/>
    <w:rsid w:val="00FE3C80"/>
    <w:rsid w:val="00FE416E"/>
    <w:rsid w:val="00FE4316"/>
    <w:rsid w:val="00FE44A9"/>
    <w:rsid w:val="00FE45BD"/>
    <w:rsid w:val="00FE4659"/>
    <w:rsid w:val="00FE4839"/>
    <w:rsid w:val="00FE4889"/>
    <w:rsid w:val="00FE4BBB"/>
    <w:rsid w:val="00FE4DC9"/>
    <w:rsid w:val="00FE4FF8"/>
    <w:rsid w:val="00FE5083"/>
    <w:rsid w:val="00FE5201"/>
    <w:rsid w:val="00FE5802"/>
    <w:rsid w:val="00FE58F9"/>
    <w:rsid w:val="00FE6746"/>
    <w:rsid w:val="00FE6965"/>
    <w:rsid w:val="00FE6976"/>
    <w:rsid w:val="00FE6C8B"/>
    <w:rsid w:val="00FE6CF3"/>
    <w:rsid w:val="00FE6EA4"/>
    <w:rsid w:val="00FE707A"/>
    <w:rsid w:val="00FE7123"/>
    <w:rsid w:val="00FE71E6"/>
    <w:rsid w:val="00FE7356"/>
    <w:rsid w:val="00FE7397"/>
    <w:rsid w:val="00FE7452"/>
    <w:rsid w:val="00FE74C1"/>
    <w:rsid w:val="00FE79AD"/>
    <w:rsid w:val="00FE7A3A"/>
    <w:rsid w:val="00FE7B12"/>
    <w:rsid w:val="00FE7B41"/>
    <w:rsid w:val="00FE7CA2"/>
    <w:rsid w:val="00FE7DBC"/>
    <w:rsid w:val="00FF0014"/>
    <w:rsid w:val="00FF0138"/>
    <w:rsid w:val="00FF041E"/>
    <w:rsid w:val="00FF053C"/>
    <w:rsid w:val="00FF0808"/>
    <w:rsid w:val="00FF0839"/>
    <w:rsid w:val="00FF0ABD"/>
    <w:rsid w:val="00FF0B52"/>
    <w:rsid w:val="00FF0F41"/>
    <w:rsid w:val="00FF10AC"/>
    <w:rsid w:val="00FF113C"/>
    <w:rsid w:val="00FF1207"/>
    <w:rsid w:val="00FF13E5"/>
    <w:rsid w:val="00FF1587"/>
    <w:rsid w:val="00FF1644"/>
    <w:rsid w:val="00FF185A"/>
    <w:rsid w:val="00FF1895"/>
    <w:rsid w:val="00FF1CBF"/>
    <w:rsid w:val="00FF1CE5"/>
    <w:rsid w:val="00FF1F18"/>
    <w:rsid w:val="00FF20A7"/>
    <w:rsid w:val="00FF20FC"/>
    <w:rsid w:val="00FF251F"/>
    <w:rsid w:val="00FF25F1"/>
    <w:rsid w:val="00FF27A5"/>
    <w:rsid w:val="00FF2EA2"/>
    <w:rsid w:val="00FF2EFC"/>
    <w:rsid w:val="00FF2F09"/>
    <w:rsid w:val="00FF339E"/>
    <w:rsid w:val="00FF33F0"/>
    <w:rsid w:val="00FF3795"/>
    <w:rsid w:val="00FF38CB"/>
    <w:rsid w:val="00FF3AC6"/>
    <w:rsid w:val="00FF3D5F"/>
    <w:rsid w:val="00FF3E9F"/>
    <w:rsid w:val="00FF420D"/>
    <w:rsid w:val="00FF4808"/>
    <w:rsid w:val="00FF4BCD"/>
    <w:rsid w:val="00FF4C98"/>
    <w:rsid w:val="00FF5400"/>
    <w:rsid w:val="00FF57BA"/>
    <w:rsid w:val="00FF59B6"/>
    <w:rsid w:val="00FF5A8D"/>
    <w:rsid w:val="00FF5B3F"/>
    <w:rsid w:val="00FF5C22"/>
    <w:rsid w:val="00FF5F84"/>
    <w:rsid w:val="00FF6013"/>
    <w:rsid w:val="00FF616A"/>
    <w:rsid w:val="00FF62F7"/>
    <w:rsid w:val="00FF6411"/>
    <w:rsid w:val="00FF64DF"/>
    <w:rsid w:val="00FF6B85"/>
    <w:rsid w:val="00FF702D"/>
    <w:rsid w:val="00FF70B1"/>
    <w:rsid w:val="00FF7268"/>
    <w:rsid w:val="00FF73B5"/>
    <w:rsid w:val="00FF74B9"/>
    <w:rsid w:val="00FF7655"/>
    <w:rsid w:val="00FF76D0"/>
    <w:rsid w:val="00FF7771"/>
    <w:rsid w:val="00FF7A9F"/>
    <w:rsid w:val="00FF7C6E"/>
    <w:rsid w:val="00FF7FDA"/>
    <w:rsid w:val="00FF7FEC"/>
    <w:rsid w:val="017260A2"/>
    <w:rsid w:val="020BBC09"/>
    <w:rsid w:val="023715F4"/>
    <w:rsid w:val="025B61FF"/>
    <w:rsid w:val="02926F38"/>
    <w:rsid w:val="031A934E"/>
    <w:rsid w:val="03E1A2E8"/>
    <w:rsid w:val="04B75B80"/>
    <w:rsid w:val="056C8EB4"/>
    <w:rsid w:val="0617E4AE"/>
    <w:rsid w:val="077022FE"/>
    <w:rsid w:val="07D5E24A"/>
    <w:rsid w:val="085888F3"/>
    <w:rsid w:val="09E16767"/>
    <w:rsid w:val="0A75CE4A"/>
    <w:rsid w:val="0AB551DC"/>
    <w:rsid w:val="0B123E48"/>
    <w:rsid w:val="0B89E19C"/>
    <w:rsid w:val="0C0150C3"/>
    <w:rsid w:val="0CA13ECB"/>
    <w:rsid w:val="0E969E85"/>
    <w:rsid w:val="0F312115"/>
    <w:rsid w:val="0FDA04B2"/>
    <w:rsid w:val="10AAAC63"/>
    <w:rsid w:val="10D86A02"/>
    <w:rsid w:val="12195E3F"/>
    <w:rsid w:val="125A33F5"/>
    <w:rsid w:val="12B99F16"/>
    <w:rsid w:val="12C38A89"/>
    <w:rsid w:val="13688BA6"/>
    <w:rsid w:val="141E261B"/>
    <w:rsid w:val="156015F6"/>
    <w:rsid w:val="182A3D06"/>
    <w:rsid w:val="18D3826A"/>
    <w:rsid w:val="19B8C429"/>
    <w:rsid w:val="1A28B553"/>
    <w:rsid w:val="1A7099A8"/>
    <w:rsid w:val="1CF2FD07"/>
    <w:rsid w:val="1CF5BE30"/>
    <w:rsid w:val="1CFC20DD"/>
    <w:rsid w:val="1D31B18B"/>
    <w:rsid w:val="1D421DB3"/>
    <w:rsid w:val="1E1A5159"/>
    <w:rsid w:val="1E641426"/>
    <w:rsid w:val="1FB06562"/>
    <w:rsid w:val="2163944B"/>
    <w:rsid w:val="2185AC48"/>
    <w:rsid w:val="21A2D655"/>
    <w:rsid w:val="2245F035"/>
    <w:rsid w:val="224DE3CB"/>
    <w:rsid w:val="236C6CFA"/>
    <w:rsid w:val="24A60310"/>
    <w:rsid w:val="25D873F3"/>
    <w:rsid w:val="26705585"/>
    <w:rsid w:val="2705BAA3"/>
    <w:rsid w:val="2706A7AC"/>
    <w:rsid w:val="2735BBDE"/>
    <w:rsid w:val="2926567F"/>
    <w:rsid w:val="29E1CC88"/>
    <w:rsid w:val="2A55C256"/>
    <w:rsid w:val="2AEEA738"/>
    <w:rsid w:val="2B21157E"/>
    <w:rsid w:val="2B495261"/>
    <w:rsid w:val="2C1CBF62"/>
    <w:rsid w:val="2D097A36"/>
    <w:rsid w:val="2ECD7770"/>
    <w:rsid w:val="2F1737DD"/>
    <w:rsid w:val="2F18C926"/>
    <w:rsid w:val="2F88A243"/>
    <w:rsid w:val="2FCAAB5C"/>
    <w:rsid w:val="30F281DA"/>
    <w:rsid w:val="31922F8C"/>
    <w:rsid w:val="319D75C3"/>
    <w:rsid w:val="32A6BC35"/>
    <w:rsid w:val="334D0FBD"/>
    <w:rsid w:val="344D72AB"/>
    <w:rsid w:val="351EA0A8"/>
    <w:rsid w:val="356B6508"/>
    <w:rsid w:val="36116D45"/>
    <w:rsid w:val="3867A7BD"/>
    <w:rsid w:val="39AF8F3D"/>
    <w:rsid w:val="39CBDA34"/>
    <w:rsid w:val="3C1258C3"/>
    <w:rsid w:val="3C304CB6"/>
    <w:rsid w:val="3D1256B8"/>
    <w:rsid w:val="3D3D749A"/>
    <w:rsid w:val="3EAE7043"/>
    <w:rsid w:val="3F5DB7B8"/>
    <w:rsid w:val="3F8A29CB"/>
    <w:rsid w:val="3FBEBA02"/>
    <w:rsid w:val="40567856"/>
    <w:rsid w:val="406DCE15"/>
    <w:rsid w:val="40C01105"/>
    <w:rsid w:val="41A4C5FB"/>
    <w:rsid w:val="42FD0E36"/>
    <w:rsid w:val="4363944F"/>
    <w:rsid w:val="436435C3"/>
    <w:rsid w:val="437A9B2F"/>
    <w:rsid w:val="43B35B26"/>
    <w:rsid w:val="43FEBFAF"/>
    <w:rsid w:val="443CB5B5"/>
    <w:rsid w:val="452DECF3"/>
    <w:rsid w:val="4533DAF8"/>
    <w:rsid w:val="46F789F8"/>
    <w:rsid w:val="481C458D"/>
    <w:rsid w:val="483F4982"/>
    <w:rsid w:val="496E5B7B"/>
    <w:rsid w:val="49C52956"/>
    <w:rsid w:val="4A0C62D8"/>
    <w:rsid w:val="4A623743"/>
    <w:rsid w:val="4B21610C"/>
    <w:rsid w:val="4B8D7EA4"/>
    <w:rsid w:val="4C7B6BA3"/>
    <w:rsid w:val="4D385597"/>
    <w:rsid w:val="4E821F37"/>
    <w:rsid w:val="4EE4CB10"/>
    <w:rsid w:val="4F073E58"/>
    <w:rsid w:val="4F70E8C1"/>
    <w:rsid w:val="4FCBEBBB"/>
    <w:rsid w:val="506CCA73"/>
    <w:rsid w:val="5130759D"/>
    <w:rsid w:val="52526159"/>
    <w:rsid w:val="52646077"/>
    <w:rsid w:val="52B778C3"/>
    <w:rsid w:val="5359E73A"/>
    <w:rsid w:val="539111A2"/>
    <w:rsid w:val="53CBD2C0"/>
    <w:rsid w:val="54958FD1"/>
    <w:rsid w:val="563E09EC"/>
    <w:rsid w:val="5688EB9E"/>
    <w:rsid w:val="5697090D"/>
    <w:rsid w:val="56D181B5"/>
    <w:rsid w:val="57EDCC77"/>
    <w:rsid w:val="589117E4"/>
    <w:rsid w:val="58A554F2"/>
    <w:rsid w:val="599D8884"/>
    <w:rsid w:val="5A06729F"/>
    <w:rsid w:val="5A3F06D8"/>
    <w:rsid w:val="5A5A3E89"/>
    <w:rsid w:val="5B0BBCB3"/>
    <w:rsid w:val="5D4AF944"/>
    <w:rsid w:val="5D6644CA"/>
    <w:rsid w:val="5F12519F"/>
    <w:rsid w:val="62AA71B8"/>
    <w:rsid w:val="62F66D5A"/>
    <w:rsid w:val="62F8576A"/>
    <w:rsid w:val="636AF86B"/>
    <w:rsid w:val="656C12FF"/>
    <w:rsid w:val="66081D2B"/>
    <w:rsid w:val="6737AF59"/>
    <w:rsid w:val="675B4192"/>
    <w:rsid w:val="6765A9F2"/>
    <w:rsid w:val="67AB1E85"/>
    <w:rsid w:val="67F0A2C2"/>
    <w:rsid w:val="6853C3EB"/>
    <w:rsid w:val="6A0CB340"/>
    <w:rsid w:val="6AECC765"/>
    <w:rsid w:val="6B0633BF"/>
    <w:rsid w:val="6C0672C3"/>
    <w:rsid w:val="6C535CA1"/>
    <w:rsid w:val="6CAF6BA1"/>
    <w:rsid w:val="6D01AA58"/>
    <w:rsid w:val="6E172698"/>
    <w:rsid w:val="6F590118"/>
    <w:rsid w:val="6F597C30"/>
    <w:rsid w:val="705C6BC4"/>
    <w:rsid w:val="70EAB8F8"/>
    <w:rsid w:val="726905C4"/>
    <w:rsid w:val="726D78B0"/>
    <w:rsid w:val="7287C735"/>
    <w:rsid w:val="73BFCBC9"/>
    <w:rsid w:val="73F98750"/>
    <w:rsid w:val="7432CF46"/>
    <w:rsid w:val="74F7CDC2"/>
    <w:rsid w:val="770A18BD"/>
    <w:rsid w:val="7733C743"/>
    <w:rsid w:val="779D7942"/>
    <w:rsid w:val="785951B1"/>
    <w:rsid w:val="78C8CF00"/>
    <w:rsid w:val="7AC25E98"/>
    <w:rsid w:val="7AC6C96D"/>
    <w:rsid w:val="7AF1534C"/>
    <w:rsid w:val="7BB2EB8A"/>
    <w:rsid w:val="7C02D625"/>
    <w:rsid w:val="7C33F48A"/>
    <w:rsid w:val="7E48F93B"/>
    <w:rsid w:val="7F821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584EE51"/>
  <w15:chartTrackingRefBased/>
  <w15:docId w15:val="{760CE261-CBEC-4A0B-A2DA-0848A3CF6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26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3C18DE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C18D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C18DE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C18D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3C18D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C18D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3C18DE"/>
    <w:pPr>
      <w:spacing w:after="120"/>
    </w:pPr>
  </w:style>
  <w:style w:type="character" w:customStyle="1" w:styleId="Heading4Char1">
    <w:name w:val="Heading 4 Char1"/>
    <w:link w:val="Heading4"/>
    <w:locked/>
    <w:rsid w:val="00D170B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1">
    <w:name w:val="Heading 5 Char1"/>
    <w:link w:val="Heading5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1">
    <w:name w:val="Heading 6 Char1"/>
    <w:link w:val="Heading6"/>
    <w:locked/>
    <w:rsid w:val="00D170B8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1">
    <w:name w:val="Heading 7 Char1"/>
    <w:link w:val="Heading7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1">
    <w:name w:val="Heading 8 Char1"/>
    <w:link w:val="Heading8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1">
    <w:name w:val="Heading 9 Char1"/>
    <w:link w:val="Heading9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1"/>
    <w:rsid w:val="003C18DE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customStyle="1" w:styleId="AAAddress">
    <w:name w:val="AA Address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3C18DE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3C18DE"/>
    <w:rPr>
      <w:b/>
      <w:bCs/>
    </w:rPr>
  </w:style>
  <w:style w:type="paragraph" w:styleId="ListBullet">
    <w:name w:val="List Bullet"/>
    <w:basedOn w:val="Normal"/>
    <w:rsid w:val="003C18D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C18D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C18D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C18D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C18D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C18DE"/>
    <w:pPr>
      <w:ind w:left="284"/>
    </w:pPr>
  </w:style>
  <w:style w:type="paragraph" w:customStyle="1" w:styleId="AAFrameAddress">
    <w:name w:val="AA Frame Address"/>
    <w:basedOn w:val="Heading1"/>
    <w:rsid w:val="003C18D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C18D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C18DE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3C18D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C18D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C18D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C18DE"/>
    <w:pPr>
      <w:ind w:left="851" w:hanging="284"/>
    </w:pPr>
  </w:style>
  <w:style w:type="paragraph" w:styleId="Index4">
    <w:name w:val="index 4"/>
    <w:basedOn w:val="Normal"/>
    <w:next w:val="Normal"/>
    <w:semiHidden/>
    <w:rsid w:val="003C18DE"/>
    <w:pPr>
      <w:ind w:left="1135" w:hanging="284"/>
    </w:pPr>
  </w:style>
  <w:style w:type="paragraph" w:styleId="Index6">
    <w:name w:val="index 6"/>
    <w:basedOn w:val="Normal"/>
    <w:next w:val="Normal"/>
    <w:semiHidden/>
    <w:rsid w:val="003C18DE"/>
    <w:pPr>
      <w:ind w:left="1702" w:hanging="284"/>
    </w:pPr>
  </w:style>
  <w:style w:type="paragraph" w:styleId="Index5">
    <w:name w:val="index 5"/>
    <w:basedOn w:val="Normal"/>
    <w:next w:val="Normal"/>
    <w:semiHidden/>
    <w:rsid w:val="003C18DE"/>
    <w:pPr>
      <w:ind w:left="1418" w:hanging="284"/>
    </w:pPr>
  </w:style>
  <w:style w:type="paragraph" w:styleId="Index7">
    <w:name w:val="index 7"/>
    <w:basedOn w:val="Normal"/>
    <w:next w:val="Normal"/>
    <w:semiHidden/>
    <w:rsid w:val="003C18DE"/>
    <w:pPr>
      <w:ind w:left="1985" w:hanging="284"/>
    </w:pPr>
  </w:style>
  <w:style w:type="paragraph" w:styleId="Index8">
    <w:name w:val="index 8"/>
    <w:basedOn w:val="Normal"/>
    <w:next w:val="Normal"/>
    <w:semiHidden/>
    <w:rsid w:val="003C18DE"/>
    <w:pPr>
      <w:ind w:left="2269" w:hanging="284"/>
    </w:pPr>
  </w:style>
  <w:style w:type="paragraph" w:styleId="Index9">
    <w:name w:val="index 9"/>
    <w:basedOn w:val="Normal"/>
    <w:next w:val="Normal"/>
    <w:semiHidden/>
    <w:rsid w:val="003C18DE"/>
    <w:pPr>
      <w:ind w:left="2552" w:hanging="284"/>
    </w:pPr>
  </w:style>
  <w:style w:type="paragraph" w:styleId="TOC2">
    <w:name w:val="toc 2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C18DE"/>
    <w:pPr>
      <w:ind w:left="851"/>
    </w:pPr>
  </w:style>
  <w:style w:type="paragraph" w:styleId="TOC5">
    <w:name w:val="toc 5"/>
    <w:basedOn w:val="Normal"/>
    <w:next w:val="Normal"/>
    <w:semiHidden/>
    <w:rsid w:val="003C18DE"/>
    <w:pPr>
      <w:ind w:left="1134"/>
    </w:pPr>
  </w:style>
  <w:style w:type="paragraph" w:styleId="TOC6">
    <w:name w:val="toc 6"/>
    <w:basedOn w:val="Normal"/>
    <w:next w:val="Normal"/>
    <w:semiHidden/>
    <w:rsid w:val="003C18DE"/>
    <w:pPr>
      <w:ind w:left="1418"/>
    </w:pPr>
  </w:style>
  <w:style w:type="paragraph" w:styleId="TOC7">
    <w:name w:val="toc 7"/>
    <w:basedOn w:val="Normal"/>
    <w:next w:val="Normal"/>
    <w:semiHidden/>
    <w:rsid w:val="003C18DE"/>
    <w:pPr>
      <w:ind w:left="1701"/>
    </w:pPr>
  </w:style>
  <w:style w:type="paragraph" w:styleId="TOC8">
    <w:name w:val="toc 8"/>
    <w:basedOn w:val="Normal"/>
    <w:next w:val="Normal"/>
    <w:semiHidden/>
    <w:rsid w:val="003C18DE"/>
    <w:pPr>
      <w:ind w:left="1985"/>
    </w:pPr>
  </w:style>
  <w:style w:type="paragraph" w:styleId="TOC9">
    <w:name w:val="toc 9"/>
    <w:basedOn w:val="Normal"/>
    <w:next w:val="Normal"/>
    <w:semiHidden/>
    <w:rsid w:val="003C18DE"/>
    <w:pPr>
      <w:ind w:left="2268"/>
    </w:pPr>
  </w:style>
  <w:style w:type="paragraph" w:styleId="TableofFigures">
    <w:name w:val="table of figures"/>
    <w:basedOn w:val="Normal"/>
    <w:next w:val="Normal"/>
    <w:semiHidden/>
    <w:rsid w:val="003C18DE"/>
    <w:pPr>
      <w:ind w:left="567" w:hanging="567"/>
    </w:pPr>
  </w:style>
  <w:style w:type="paragraph" w:styleId="ListBullet5">
    <w:name w:val="List Bullet 5"/>
    <w:basedOn w:val="Normal"/>
    <w:rsid w:val="003C18D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C18DE"/>
    <w:pPr>
      <w:ind w:firstLine="284"/>
    </w:pPr>
    <w:rPr>
      <w:rFonts w:cs="Angsana New"/>
    </w:rPr>
  </w:style>
  <w:style w:type="character" w:customStyle="1" w:styleId="BodyTextFirstIndentChar1">
    <w:name w:val="Body Text First Indent Char1"/>
    <w:link w:val="BodyTextFirstIndent"/>
    <w:locked/>
    <w:rsid w:val="00D170B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170B8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1"/>
    <w:rsid w:val="003C18DE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1"/>
    <w:rsid w:val="003C18DE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3C18D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C18D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C18D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C18D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C18D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C18DE"/>
    <w:pPr>
      <w:framePr w:h="1054" w:wrap="around" w:y="5920"/>
    </w:pPr>
  </w:style>
  <w:style w:type="paragraph" w:customStyle="1" w:styleId="ReportHeading3">
    <w:name w:val="ReportHeading3"/>
    <w:basedOn w:val="ReportHeading2"/>
    <w:rsid w:val="003C18DE"/>
    <w:pPr>
      <w:framePr w:h="443" w:wrap="around" w:y="8223"/>
    </w:pPr>
  </w:style>
  <w:style w:type="paragraph" w:customStyle="1" w:styleId="a">
    <w:name w:val="¢éÍ¤ÇÒ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C18D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C18D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C18D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C18D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C18D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locked/>
    <w:rsid w:val="00D170B8"/>
    <w:rPr>
      <w:rFonts w:ascii="Book Antiqua" w:hAnsi="Book Antiqua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locked/>
    <w:rsid w:val="00D170B8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3C18DE"/>
  </w:style>
  <w:style w:type="paragraph" w:customStyle="1" w:styleId="ASSETS">
    <w:name w:val="ASSET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locked/>
    <w:rsid w:val="00D170B8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3C18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170B8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C18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C18DE"/>
    <w:pPr>
      <w:spacing w:line="240" w:lineRule="auto"/>
    </w:pPr>
  </w:style>
  <w:style w:type="character" w:customStyle="1" w:styleId="SignatureChar1">
    <w:name w:val="Signature Char1"/>
    <w:link w:val="Signature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D170B8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3C18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C18DE"/>
    <w:pPr>
      <w:spacing w:after="0"/>
    </w:pPr>
  </w:style>
  <w:style w:type="paragraph" w:customStyle="1" w:styleId="acctdividends">
    <w:name w:val="acct dividends"/>
    <w:aliases w:val="a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C18DE"/>
    <w:pPr>
      <w:spacing w:after="0"/>
    </w:pPr>
  </w:style>
  <w:style w:type="paragraph" w:customStyle="1" w:styleId="acctindent">
    <w:name w:val="acct indent"/>
    <w:aliases w:val="ai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C18D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C18D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C18D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C18D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C18D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C18D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C18D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C18D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C18DE"/>
    <w:pPr>
      <w:spacing w:after="0"/>
    </w:pPr>
  </w:style>
  <w:style w:type="paragraph" w:customStyle="1" w:styleId="List1a">
    <w:name w:val="List 1a"/>
    <w:aliases w:val="1a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C18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170B8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C18D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C18DE"/>
  </w:style>
  <w:style w:type="paragraph" w:customStyle="1" w:styleId="zreportaddinfo">
    <w:name w:val="zreport addinfo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C18D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C18D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C18D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C18DE"/>
    <w:rPr>
      <w:b/>
      <w:bCs/>
    </w:rPr>
  </w:style>
  <w:style w:type="paragraph" w:customStyle="1" w:styleId="nineptbodytext">
    <w:name w:val="nine pt body text"/>
    <w:aliases w:val="9bt"/>
    <w:basedOn w:val="nineptnormal"/>
    <w:rsid w:val="003C18DE"/>
    <w:pPr>
      <w:spacing w:after="220"/>
    </w:pPr>
  </w:style>
  <w:style w:type="paragraph" w:customStyle="1" w:styleId="nineptnormal">
    <w:name w:val="nine pt normal"/>
    <w:aliases w:val="9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C18DE"/>
    <w:pPr>
      <w:jc w:val="center"/>
    </w:pPr>
  </w:style>
  <w:style w:type="paragraph" w:customStyle="1" w:styleId="heading">
    <w:name w:val="heading"/>
    <w:aliases w:val="h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C18D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C18DE"/>
  </w:style>
  <w:style w:type="paragraph" w:customStyle="1" w:styleId="nineptheadingcentredbold">
    <w:name w:val="nine pt heading centred bold"/>
    <w:aliases w:val="9hc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C18D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C18D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C18DE"/>
    <w:rPr>
      <w:b/>
    </w:rPr>
  </w:style>
  <w:style w:type="paragraph" w:customStyle="1" w:styleId="nineptcolumntab1">
    <w:name w:val="nine pt column tab1"/>
    <w:aliases w:val="a91"/>
    <w:basedOn w:val="nineptnormal"/>
    <w:rsid w:val="003C18D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C18D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C18DE"/>
    <w:pPr>
      <w:jc w:val="center"/>
    </w:pPr>
  </w:style>
  <w:style w:type="paragraph" w:customStyle="1" w:styleId="Normalheading">
    <w:name w:val="Normal heading"/>
    <w:aliases w:val="n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C18D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C18D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C18D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C18D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C18D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C18D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C18D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C18D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C18D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C18D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C18D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C18D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C18D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C18D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C18DE"/>
    <w:pPr>
      <w:spacing w:after="0"/>
    </w:pPr>
  </w:style>
  <w:style w:type="paragraph" w:customStyle="1" w:styleId="smallreturn">
    <w:name w:val="small return"/>
    <w:aliases w:val="sr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C18DE"/>
    <w:pPr>
      <w:spacing w:after="0"/>
    </w:pPr>
  </w:style>
  <w:style w:type="paragraph" w:customStyle="1" w:styleId="headingbolditalic">
    <w:name w:val="heading bold italic"/>
    <w:aliases w:val="hbi"/>
    <w:basedOn w:val="heading"/>
    <w:rsid w:val="003C18D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C18D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C18DE"/>
    <w:pPr>
      <w:spacing w:after="0"/>
    </w:pPr>
  </w:style>
  <w:style w:type="paragraph" w:customStyle="1" w:styleId="blockbullet">
    <w:name w:val="block bullet"/>
    <w:aliases w:val="bb"/>
    <w:basedOn w:val="block"/>
    <w:rsid w:val="003C18D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C18D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C18DE"/>
    <w:pPr>
      <w:spacing w:after="0"/>
    </w:pPr>
  </w:style>
  <w:style w:type="paragraph" w:customStyle="1" w:styleId="eightptnormal">
    <w:name w:val="eight pt normal"/>
    <w:aliases w:val="8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C18D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C18D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C18D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C18DE"/>
    <w:rPr>
      <w:b/>
      <w:bCs/>
    </w:rPr>
  </w:style>
  <w:style w:type="paragraph" w:customStyle="1" w:styleId="eightptbodytext">
    <w:name w:val="eight pt body text"/>
    <w:aliases w:val="8bt"/>
    <w:basedOn w:val="eightptnormal"/>
    <w:rsid w:val="003C18D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C18D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C18D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C18D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C18DE"/>
    <w:pPr>
      <w:spacing w:after="0"/>
    </w:pPr>
  </w:style>
  <w:style w:type="paragraph" w:customStyle="1" w:styleId="eightptblock">
    <w:name w:val="eight pt block"/>
    <w:aliases w:val="8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C18D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C18D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C18D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C18DE"/>
    <w:pPr>
      <w:spacing w:after="0"/>
    </w:pPr>
  </w:style>
  <w:style w:type="paragraph" w:customStyle="1" w:styleId="blockindent">
    <w:name w:val="block indent"/>
    <w:aliases w:val="bi"/>
    <w:basedOn w:val="block"/>
    <w:rsid w:val="003C18D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C18DE"/>
    <w:pPr>
      <w:jc w:val="center"/>
    </w:pPr>
  </w:style>
  <w:style w:type="paragraph" w:customStyle="1" w:styleId="nineptcol">
    <w:name w:val="nine pt %col"/>
    <w:aliases w:val="9%"/>
    <w:basedOn w:val="nineptnormal"/>
    <w:rsid w:val="003C18D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C18D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C18D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C18DE"/>
    <w:pPr>
      <w:spacing w:after="0"/>
    </w:pPr>
  </w:style>
  <w:style w:type="paragraph" w:customStyle="1" w:styleId="nineptblocklist">
    <w:name w:val="nine pt block list"/>
    <w:aliases w:val="9bl"/>
    <w:basedOn w:val="nineptblock"/>
    <w:rsid w:val="003C18D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C18D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C18D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C18D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C18D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C18D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C18D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C18D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C18D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C18D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C18D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C18DE"/>
    <w:pPr>
      <w:spacing w:after="80"/>
    </w:pPr>
  </w:style>
  <w:style w:type="paragraph" w:customStyle="1" w:styleId="nineptratecol">
    <w:name w:val="nine pt rate col"/>
    <w:aliases w:val="a9r"/>
    <w:basedOn w:val="nineptnormal"/>
    <w:rsid w:val="003C18D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C18D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C18D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C18D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C18D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C18D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C18D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C18D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C18D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C18D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C18D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C18DE"/>
    <w:pPr>
      <w:ind w:left="907" w:hanging="340"/>
    </w:pPr>
  </w:style>
  <w:style w:type="paragraph" w:customStyle="1" w:styleId="List3i">
    <w:name w:val="List 3i"/>
    <w:aliases w:val="3i"/>
    <w:basedOn w:val="List2i"/>
    <w:rsid w:val="003C18D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C18D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C18D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C18D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C18D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C18D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C18D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C18DE"/>
    <w:pPr>
      <w:spacing w:after="80"/>
    </w:pPr>
  </w:style>
  <w:style w:type="paragraph" w:customStyle="1" w:styleId="blockbullet2">
    <w:name w:val="block bullet 2"/>
    <w:aliases w:val="bb2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C18D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C18D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C18DE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C18D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170B8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3C18DE"/>
    <w:rPr>
      <w:bCs/>
      <w:sz w:val="22"/>
      <w:szCs w:val="22"/>
      <w:lang w:val="en-US" w:eastAsia="en-GB" w:bidi="th-TH"/>
    </w:rPr>
  </w:style>
  <w:style w:type="paragraph" w:customStyle="1" w:styleId="CharCharCharCharCharCharCharChar">
    <w:name w:val="อักขระ Char Char อักขระ Char Char อักขระ Char อักขระ Char อักขระ Char Char อักขระ"/>
    <w:basedOn w:val="Normal"/>
    <w:rsid w:val="00D67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E0CC4"/>
    <w:pPr>
      <w:ind w:left="720"/>
      <w:contextualSpacing/>
    </w:pPr>
    <w:rPr>
      <w:rFonts w:cs="Angsana New"/>
      <w:szCs w:val="22"/>
    </w:rPr>
  </w:style>
  <w:style w:type="character" w:customStyle="1" w:styleId="Heading1Char">
    <w:name w:val="Heading 1 Char"/>
    <w:locked/>
    <w:rsid w:val="00D170B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D170B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D170B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170B8"/>
    <w:rPr>
      <w:rFonts w:cs="Times New Roman"/>
      <w:sz w:val="29"/>
      <w:szCs w:val="29"/>
    </w:rPr>
  </w:style>
  <w:style w:type="character" w:customStyle="1" w:styleId="hps">
    <w:name w:val="hps"/>
    <w:uiPriority w:val="99"/>
    <w:rsid w:val="00D170B8"/>
    <w:rPr>
      <w:rFonts w:cs="Times New Roman"/>
    </w:rPr>
  </w:style>
  <w:style w:type="character" w:customStyle="1" w:styleId="gt-icon-text1">
    <w:name w:val="gt-icon-text1"/>
    <w:rsid w:val="00D170B8"/>
    <w:rPr>
      <w:rFonts w:cs="Times New Roman"/>
    </w:rPr>
  </w:style>
  <w:style w:type="character" w:customStyle="1" w:styleId="shorttext">
    <w:name w:val="short_text"/>
    <w:uiPriority w:val="99"/>
    <w:rsid w:val="00D170B8"/>
    <w:rPr>
      <w:rFonts w:cs="Times New Roman"/>
    </w:rPr>
  </w:style>
  <w:style w:type="paragraph" w:customStyle="1" w:styleId="Default">
    <w:name w:val="Default"/>
    <w:rsid w:val="00D170B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170B8"/>
    <w:rPr>
      <w:rFonts w:cs="Times New Roman"/>
    </w:rPr>
  </w:style>
  <w:style w:type="paragraph" w:styleId="PlainText">
    <w:name w:val="Plain Text"/>
    <w:basedOn w:val="Normal"/>
    <w:link w:val="PlainTextChar1"/>
    <w:rsid w:val="00D170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link w:val="PlainText"/>
    <w:locked/>
    <w:rsid w:val="00D170B8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D170B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1"/>
    <w:rsid w:val="00D170B8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1">
    <w:name w:val="Comment Text Char1"/>
    <w:link w:val="CommentText"/>
    <w:locked/>
    <w:rsid w:val="00D170B8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1"/>
    <w:rsid w:val="00D170B8"/>
    <w:rPr>
      <w:b/>
      <w:bCs/>
    </w:rPr>
  </w:style>
  <w:style w:type="character" w:customStyle="1" w:styleId="CommentSubjectChar1">
    <w:name w:val="Comment Subject Char1"/>
    <w:link w:val="CommentSubject"/>
    <w:locked/>
    <w:rsid w:val="00D170B8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4Char">
    <w:name w:val="Heading 4 Char"/>
    <w:locked/>
    <w:rsid w:val="007739E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739E6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7739E6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739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2Char">
    <w:name w:val="Body Text 2 Char"/>
    <w:locked/>
    <w:rsid w:val="007739E6"/>
    <w:rPr>
      <w:rFonts w:ascii="Book Antiqua" w:hAnsi="Book Antiqua" w:cs="Times New Roman"/>
      <w:sz w:val="22"/>
      <w:szCs w:val="22"/>
    </w:rPr>
  </w:style>
  <w:style w:type="character" w:customStyle="1" w:styleId="BodyText3Char">
    <w:name w:val="Body Text 3 Char"/>
    <w:locked/>
    <w:rsid w:val="007739E6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739E6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739E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uiPriority w:val="99"/>
    <w:locked/>
    <w:rsid w:val="007739E6"/>
    <w:rPr>
      <w:rFonts w:ascii="Consolas" w:hAnsi="Consolas" w:cs="Angsana New"/>
      <w:sz w:val="26"/>
      <w:szCs w:val="26"/>
    </w:rPr>
  </w:style>
  <w:style w:type="character" w:customStyle="1" w:styleId="CommentTextChar">
    <w:name w:val="Comment Text Char"/>
    <w:locked/>
    <w:rsid w:val="007739E6"/>
    <w:rPr>
      <w:rFonts w:ascii="Arial" w:hAnsi="Arial" w:cs="Angsana New"/>
      <w:sz w:val="25"/>
      <w:szCs w:val="25"/>
    </w:rPr>
  </w:style>
  <w:style w:type="character" w:customStyle="1" w:styleId="CommentSubjectChar">
    <w:name w:val="Comment Subject Char"/>
    <w:locked/>
    <w:rsid w:val="007739E6"/>
    <w:rPr>
      <w:rFonts w:ascii="Arial" w:hAnsi="Arial" w:cs="Angsana New"/>
      <w:b/>
      <w:bCs/>
      <w:sz w:val="25"/>
      <w:szCs w:val="25"/>
    </w:rPr>
  </w:style>
  <w:style w:type="character" w:customStyle="1" w:styleId="blockChar">
    <w:name w:val="block Char"/>
    <w:aliases w:val="b Char"/>
    <w:link w:val="block"/>
    <w:locked/>
    <w:rsid w:val="001970E8"/>
    <w:rPr>
      <w:sz w:val="22"/>
      <w:lang w:val="en-GB" w:bidi="ar-SA"/>
    </w:rPr>
  </w:style>
  <w:style w:type="paragraph" w:styleId="NoSpacing">
    <w:name w:val="No Spacing"/>
    <w:uiPriority w:val="1"/>
    <w:qFormat/>
    <w:rsid w:val="00076F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A1533"/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60735C"/>
    <w:pPr>
      <w:autoSpaceDE w:val="0"/>
      <w:autoSpaceDN w:val="0"/>
    </w:pPr>
    <w:rPr>
      <w:rFonts w:eastAsia="MS Mincho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05507F"/>
    <w:pPr>
      <w:autoSpaceDE w:val="0"/>
      <w:autoSpaceDN w:val="0"/>
    </w:pPr>
    <w:rPr>
      <w:rFonts w:eastAsia="MS Mincho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E2EFF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3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4869CDDE-D86D-4521-A320-064453F776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8E640E-1293-4ABA-AE04-FD8CD73816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1DD689-7540-4189-B618-DA43D780F44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5688897-A150-493A-9C7A-89A707ECFB77}">
  <ds:schemaRefs>
    <ds:schemaRef ds:uri="http://schemas.microsoft.com/office/2006/documentManagement/types"/>
    <ds:schemaRef ds:uri="http://purl.org/dc/elements/1.1/"/>
    <ds:schemaRef ds:uri="4243d5be-521d-4052-81ca-f0f31ea6f2da"/>
    <ds:schemaRef ds:uri="http://schemas.microsoft.com/office/infopath/2007/PartnerControls"/>
    <ds:schemaRef ds:uri="http://schemas.microsoft.com/office/2006/metadata/properties"/>
    <ds:schemaRef ds:uri="http://purl.org/dc/terms/"/>
    <ds:schemaRef ds:uri="http://www.w3.org/XML/1998/namespace"/>
    <ds:schemaRef ds:uri="http://schemas.microsoft.com/sharepoint/v3"/>
    <ds:schemaRef ds:uri="http://schemas.openxmlformats.org/package/2006/metadata/core-properties"/>
    <ds:schemaRef ds:uri="05716746-add9-412a-97a9-1b5167d151a3"/>
    <ds:schemaRef ds:uri="f6ba49b0-bcda-4796-8236-5b5cc1493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369</TotalTime>
  <Pages>19</Pages>
  <Words>13374</Words>
  <Characters>61465</Characters>
  <Application>Microsoft Office Word</Application>
  <DocSecurity>0</DocSecurity>
  <Lines>6142</Lines>
  <Paragraphs>2750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63769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Nuttaporn, Tammakitsirichok</dc:creator>
  <cp:keywords/>
  <dc:description/>
  <cp:lastModifiedBy>Kornsiri, Chongaksorn</cp:lastModifiedBy>
  <cp:revision>136</cp:revision>
  <cp:lastPrinted>2026-02-23T07:40:00Z</cp:lastPrinted>
  <dcterms:created xsi:type="dcterms:W3CDTF">2026-02-19T10:34:00Z</dcterms:created>
  <dcterms:modified xsi:type="dcterms:W3CDTF">2026-02-23T10:11:00Z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MSIP_Label_4ed8881d-4062-46d6-b0ca-1cc939420954_Enabled">
    <vt:lpwstr>true</vt:lpwstr>
  </property>
  <property fmtid="{D5CDD505-2E9C-101B-9397-08002B2CF9AE}" pid="6" name="MSIP_Label_4ed8881d-4062-46d6-b0ca-1cc939420954_SetDate">
    <vt:lpwstr>2022-02-18T16:11:06Z</vt:lpwstr>
  </property>
  <property fmtid="{D5CDD505-2E9C-101B-9397-08002B2CF9AE}" pid="7" name="MSIP_Label_4ed8881d-4062-46d6-b0ca-1cc939420954_Method">
    <vt:lpwstr>Privileged</vt:lpwstr>
  </property>
  <property fmtid="{D5CDD505-2E9C-101B-9397-08002B2CF9AE}" pid="8" name="MSIP_Label_4ed8881d-4062-46d6-b0ca-1cc939420954_Name">
    <vt:lpwstr>Public</vt:lpwstr>
  </property>
  <property fmtid="{D5CDD505-2E9C-101B-9397-08002B2CF9AE}" pid="9" name="MSIP_Label_4ed8881d-4062-46d6-b0ca-1cc939420954_SiteId">
    <vt:lpwstr>deff24bb-2089-4400-8c8e-f71e680378b2</vt:lpwstr>
  </property>
  <property fmtid="{D5CDD505-2E9C-101B-9397-08002B2CF9AE}" pid="10" name="MSIP_Label_4ed8881d-4062-46d6-b0ca-1cc939420954_ActionId">
    <vt:lpwstr>3e87fde0-e36e-4e3a-80fc-8ca8c639fa96</vt:lpwstr>
  </property>
  <property fmtid="{D5CDD505-2E9C-101B-9397-08002B2CF9AE}" pid="11" name="MSIP_Label_4ed8881d-4062-46d6-b0ca-1cc939420954_ContentBits">
    <vt:lpwstr>0</vt:lpwstr>
  </property>
  <property fmtid="{D5CDD505-2E9C-101B-9397-08002B2CF9AE}" pid="12" name="ContentTypeId">
    <vt:lpwstr>0x010100FC3C573FF70E394A86433F5E112C33AA</vt:lpwstr>
  </property>
</Properties>
</file>